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91197" w14:paraId="2491197" w:rsidRDefault="00E2084A" w:rsidP="00E2084A" w:rsidR="00E2084A">
      <w:pPr>
        <w:ind w:firstLine="708"/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6440" cx="539115"/>
            <wp:effectExtent b="0" r="0" t="0" l="0"/>
            <wp:docPr descr="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39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                                                        REPUBLIKA HRVATSKA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TRGOVAČKI SUD U OSIJEKU                                                   </w:t>
      </w:r>
      <w:r w:rsidR="00C86DFF">
        <w:rPr>
          <w:color w:val="222222"/>
        </w:rPr>
        <w:t xml:space="preserve">       </w:t>
      </w:r>
      <w:r w:rsidR="00073362">
        <w:rPr>
          <w:color w:val="222222"/>
        </w:rPr>
        <w:t>Broj: 3/St-</w:t>
      </w:r>
      <w:r w:rsidR="000E0F57">
        <w:rPr>
          <w:color w:val="222222"/>
        </w:rPr>
        <w:t>377/2012-560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STALNA SLUŽBA U SLAVONSKOM BRODU 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>Trg pobjede 13</w:t>
      </w:r>
    </w:p>
    <w:p w:rsidRDefault="00E2084A" w:rsidP="000E0F57" w:rsidR="00C86DFF">
      <w:pPr>
        <w:spacing w:beforeAutospacing="true" w:before="100"/>
        <w:jc w:val="both"/>
        <w:rPr>
          <w:color w:val="222222"/>
        </w:rPr>
      </w:pPr>
      <w:r>
        <w:rPr>
          <w:color w:val="222222"/>
        </w:rPr>
        <w:t>Slavonski Brod</w:t>
      </w:r>
    </w:p>
    <w:p w:rsidRDefault="000E0F57" w:rsidP="000E0F57" w:rsidR="000E0F57" w:rsidRPr="007E7EFD">
      <w:pPr>
        <w:ind w:left="3540"/>
        <w:jc w:val="both"/>
        <w:rPr>
          <w:b/>
        </w:rPr>
      </w:pPr>
      <w:r w:rsidRPr="007E7EFD">
        <w:rPr>
          <w:b/>
        </w:rPr>
        <w:t>Z A K L J U Č A K</w:t>
      </w:r>
    </w:p>
    <w:p w:rsidRDefault="000E0F57" w:rsidP="000E0F57" w:rsidR="000E0F57"/>
    <w:p w:rsidRDefault="000E0F57" w:rsidP="000E0F57" w:rsidR="000E0F57">
      <w:r>
        <w:t xml:space="preserve">            TRGOVAČKI SUD U OSIJEKU, STALNA SLUŽBA U SLAVONSKOM BRODU, po stečajnom sucu Danieli Martini Maoduš, u postupku </w:t>
      </w:r>
      <w:r w:rsidR="007E7EFD">
        <w:t>nad stečajnom masom</w:t>
      </w:r>
      <w:r>
        <w:t xml:space="preserve"> </w:t>
      </w:r>
      <w:r>
        <w:rPr>
          <w:b/>
          <w:bCs/>
        </w:rPr>
        <w:t>V.A.M.-ING d.o.o., Slavonski Brod, Dr. Mile Budaka 1, OIB: 65586439269</w:t>
      </w:r>
      <w:r>
        <w:t xml:space="preserve">, zastupano po </w:t>
      </w:r>
      <w:r w:rsidR="007E7EFD">
        <w:t>upravitelju stečajne mase</w:t>
      </w:r>
      <w:r>
        <w:t xml:space="preserve"> Milanu Nakiću iz Pakraca, 11. siječnja 2017. </w:t>
      </w:r>
    </w:p>
    <w:p w:rsidRDefault="00E2084A" w:rsidP="00E2084A" w:rsidR="00E2084A">
      <w:pPr>
        <w:spacing w:beforeAutospacing="true" w:before="100"/>
        <w:jc w:val="center"/>
        <w:rPr>
          <w:color w:val="222222"/>
        </w:rPr>
      </w:pPr>
      <w:r>
        <w:rPr>
          <w:color w:val="222222"/>
        </w:rPr>
        <w:t>z a k l j u č i o   j e</w:t>
      </w:r>
    </w:p>
    <w:p w:rsidRDefault="00D11EE2" w:rsidP="009B1544" w:rsidR="007E7EFD">
      <w:pPr>
        <w:tabs>
          <w:tab w:pos="1001" w:val="left"/>
        </w:tabs>
        <w:spacing w:beforeAutospacing="true" w:before="100"/>
        <w:ind w:firstLine="708"/>
        <w:jc w:val="both"/>
      </w:pPr>
      <w:r>
        <w:rPr>
          <w:color w:val="222222"/>
        </w:rPr>
        <w:tab/>
        <w:t xml:space="preserve">Nalaže se </w:t>
      </w:r>
      <w:r w:rsidR="007E7EFD">
        <w:rPr>
          <w:color w:val="222222"/>
        </w:rPr>
        <w:t xml:space="preserve">računovodstvu ovog Suda da iznos od </w:t>
      </w:r>
      <w:r w:rsidR="007E7EFD" w:rsidRPr="007E7EFD">
        <w:rPr>
          <w:b/>
          <w:color w:val="222222"/>
          <w:u w:val="single"/>
        </w:rPr>
        <w:t>1.535,26 kn</w:t>
      </w:r>
      <w:r w:rsidR="007E7EFD">
        <w:rPr>
          <w:color w:val="222222"/>
        </w:rPr>
        <w:t xml:space="preserve"> uplati na račun državnog proračuna </w:t>
      </w:r>
      <w:r w:rsidR="007E7EFD">
        <w:t>Republike Hrvatske broj HR12 1001 0051 8630 0016 0, model HR64 uz poziv na broj odobrenja 7129-3531-</w:t>
      </w:r>
      <w:r w:rsidR="007E7EFD">
        <w:rPr>
          <w:b/>
        </w:rPr>
        <w:t>377-</w:t>
      </w:r>
      <w:r w:rsidR="007E7EFD" w:rsidRPr="00630201">
        <w:t>201</w:t>
      </w:r>
      <w:r w:rsidR="007E7EFD">
        <w:t>2.</w:t>
      </w:r>
    </w:p>
    <w:p w:rsidRDefault="007E7EFD" w:rsidP="007E7EFD" w:rsidR="007E7EFD">
      <w:pPr>
        <w:tabs>
          <w:tab w:pos="1001" w:val="left"/>
        </w:tabs>
        <w:spacing w:beforeAutospacing="true" w:before="100"/>
        <w:ind w:firstLine="708"/>
        <w:jc w:val="center"/>
      </w:pPr>
      <w:r>
        <w:t>O b r a z l o ž e n j e</w:t>
      </w:r>
    </w:p>
    <w:p w:rsidRDefault="007E7EFD" w:rsidP="007E7EFD" w:rsidR="00D11EE2">
      <w:pPr>
        <w:spacing w:beforeAutospacing="true" w:before="100"/>
      </w:pPr>
      <w:r>
        <w:tab/>
        <w:t>Nakon zaključenja stečajnog postupka i obavijesti o gašenju računa stečajnog dužnika upravitelj stečajne mase Milan Nakić obavijestio je podneskom od 29.12.2016. da je iznos od 1.535,26 kn uplatio na depozitni račun ovog Suda.</w:t>
      </w:r>
    </w:p>
    <w:p w:rsidRDefault="007E7EFD" w:rsidP="007E7EFD" w:rsidR="007E7EFD">
      <w:pPr>
        <w:spacing w:beforeAutospacing="true" w:before="100"/>
      </w:pPr>
      <w:r>
        <w:tab/>
        <w:t>Isti iznos je posebna pristojba koja se plaća nakon zaključenja stečajnog postupka i predstavlja dug stečajne mase koji iznos je potrebno uplatiti na državni proračun.</w:t>
      </w:r>
    </w:p>
    <w:p w:rsidRDefault="007E7EFD" w:rsidP="007E7EFD" w:rsidR="007E7EFD">
      <w:pPr>
        <w:spacing w:beforeAutospacing="true" w:before="100"/>
        <w:rPr>
          <w:color w:val="222222"/>
        </w:rPr>
      </w:pPr>
      <w:r>
        <w:tab/>
        <w:t>Stoga je odlučeno kao u izreci zaključka.</w:t>
      </w:r>
    </w:p>
    <w:p w:rsidRDefault="009B1544" w:rsidP="00C86DFF" w:rsidR="00E2084A">
      <w:pPr>
        <w:spacing w:beforeAutospacing="true" w:before="100"/>
        <w:ind w:firstLine="708"/>
        <w:rPr>
          <w:color w:val="222222"/>
        </w:rPr>
      </w:pPr>
      <w:r>
        <w:rPr>
          <w:color w:val="222222"/>
        </w:rPr>
        <w:t>U</w:t>
      </w:r>
      <w:r w:rsidR="00E2084A">
        <w:rPr>
          <w:color w:val="222222"/>
        </w:rPr>
        <w:t xml:space="preserve"> Slavonskom Brodu 1</w:t>
      </w:r>
      <w:r w:rsidR="00073362">
        <w:rPr>
          <w:color w:val="222222"/>
        </w:rPr>
        <w:t>1</w:t>
      </w:r>
      <w:r w:rsidR="00E2084A">
        <w:rPr>
          <w:color w:val="222222"/>
        </w:rPr>
        <w:t xml:space="preserve">. </w:t>
      </w:r>
      <w:r w:rsidR="00073362">
        <w:rPr>
          <w:color w:val="222222"/>
        </w:rPr>
        <w:t>siječnja</w:t>
      </w:r>
      <w:r w:rsidR="00C86DFF">
        <w:rPr>
          <w:color w:val="222222"/>
        </w:rPr>
        <w:t xml:space="preserve"> 201</w:t>
      </w:r>
      <w:r w:rsidR="00073362">
        <w:rPr>
          <w:color w:val="222222"/>
        </w:rPr>
        <w:t>7</w:t>
      </w:r>
      <w:r w:rsidR="00FC195A">
        <w:rPr>
          <w:color w:val="222222"/>
        </w:rPr>
        <w:t>.</w:t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 w:rsidR="00C86DFF">
        <w:rPr>
          <w:color w:val="222222"/>
        </w:rPr>
        <w:tab/>
      </w:r>
      <w:r w:rsidR="00E2084A">
        <w:rPr>
          <w:color w:val="222222"/>
        </w:rPr>
        <w:t>Stečajna sutkinja:</w:t>
      </w: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                                                                                     </w:t>
      </w:r>
      <w:r w:rsidR="00C86DFF">
        <w:rPr>
          <w:color w:val="222222"/>
        </w:rPr>
        <w:t xml:space="preserve">      </w:t>
      </w:r>
      <w:r>
        <w:rPr>
          <w:color w:val="222222"/>
        </w:rPr>
        <w:t xml:space="preserve"> Daniela Martini Maoduš</w:t>
      </w:r>
    </w:p>
    <w:p w:rsidRDefault="00E2084A" w:rsidP="00E2084A" w:rsidR="00E2084A">
      <w:pPr>
        <w:spacing w:beforeAutospacing="true" w:before="100"/>
        <w:rPr>
          <w:color w:val="222222"/>
        </w:rPr>
      </w:pPr>
    </w:p>
    <w:p w:rsidRDefault="00E2084A" w:rsidP="00E2084A" w:rsidR="00E2084A">
      <w:pPr>
        <w:spacing w:beforeAutospacing="true" w:before="100"/>
        <w:rPr>
          <w:color w:val="222222"/>
        </w:rPr>
      </w:pPr>
      <w:r>
        <w:rPr>
          <w:color w:val="222222"/>
        </w:rPr>
        <w:t xml:space="preserve">          </w:t>
      </w:r>
    </w:p>
    <w:p w:rsidRDefault="00E2084A" w:rsidP="00E2084A" w:rsidR="00E2084A" w:rsidRPr="007E7EFD">
      <w:pPr>
        <w:spacing w:beforeAutospacing="true" w:before="100"/>
        <w:rPr>
          <w:color w:val="222222"/>
          <w:sz w:val="20"/>
          <w:szCs w:val="20"/>
        </w:rPr>
      </w:pPr>
      <w:r w:rsidRPr="007E7EFD">
        <w:rPr>
          <w:color w:val="222222"/>
          <w:sz w:val="20"/>
          <w:szCs w:val="20"/>
        </w:rPr>
        <w:t xml:space="preserve">RJ. </w:t>
      </w:r>
    </w:p>
    <w:p w:rsidRDefault="00E2084A" w:rsidP="007E7EFD" w:rsidR="00111058">
      <w:pPr>
        <w:spacing w:beforeAutospacing="true" w:before="100"/>
      </w:pPr>
      <w:r w:rsidRPr="007E7EFD">
        <w:rPr>
          <w:color w:val="222222"/>
          <w:sz w:val="20"/>
          <w:szCs w:val="20"/>
        </w:rPr>
        <w:t>-dostaviti</w:t>
      </w:r>
      <w:r w:rsidR="007E7EFD">
        <w:rPr>
          <w:color w:val="222222"/>
          <w:sz w:val="20"/>
          <w:szCs w:val="20"/>
        </w:rPr>
        <w:t xml:space="preserve">-računovodstvu ovog Suda, </w:t>
      </w:r>
      <w:proofErr w:type="spellStart"/>
      <w:r w:rsidR="007E7EFD">
        <w:rPr>
          <w:color w:val="222222"/>
          <w:sz w:val="20"/>
          <w:szCs w:val="20"/>
        </w:rPr>
        <w:t>eOglasna</w:t>
      </w:r>
      <w:proofErr w:type="spellEnd"/>
      <w:r w:rsidR="007E7EFD">
        <w:rPr>
          <w:color w:val="222222"/>
          <w:sz w:val="20"/>
          <w:szCs w:val="20"/>
        </w:rPr>
        <w:t xml:space="preserve"> ploča suda</w:t>
      </w:r>
    </w:p>
    <w:sectPr w:rsidR="0011105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6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84A"/>
    <w:rsid w:val="00073362"/>
    <w:rsid w:val="000E0F57"/>
    <w:rsid w:val="00111058"/>
    <w:rsid w:val="00557508"/>
    <w:rsid w:val="0060074C"/>
    <w:rsid w:val="007E7EFD"/>
    <w:rsid w:val="009B1544"/>
    <w:rsid w:val="009E1EA1"/>
    <w:rsid w:val="00A8443C"/>
    <w:rsid w:val="00C86DFF"/>
    <w:rsid w:val="00D04C8B"/>
    <w:rsid w:val="00D11EE2"/>
    <w:rsid w:val="00D373CB"/>
    <w:rsid w:val="00E2084A"/>
    <w:rsid w:val="00FC1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2084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C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4C8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4C8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4C8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4C8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2084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208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208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04C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4C8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4C8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4C8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4C8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59392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297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67305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</izvorni_sadrzaj>
    <derivirana_varijabla naziv="DomainObject.Predmet.Broj_1">377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studenog 2012.</izvorni_sadrzaj>
    <derivirana_varijabla naziv="DomainObject.Predmet.DatumOsnivanja_1">8. studenog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siječnja 2017.</izvorni_sadrzaj>
    <derivirana_varijabla naziv="DomainObject.Predmet.DatumRjesavanja_1">2.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St-377/2012</izvorni_sadrzaj>
    <derivirana_varijabla naziv="DomainObject.Predmet.OznakaBroj_1">St-377/2012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XI DIO I XII , XIII KOD SUTKINJE</izvorni_sadrzaj>
    <derivirana_varijabla naziv="DomainObject.Predmet.PrimjedbaSuca_1">XI DIO I XII , XIII KOD SUTKINJE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V.A.M.-ING d.o.o.SLAVONSKI BROD</izvorni_sadrzaj>
    <derivirana_varijabla naziv="DomainObject.Predmet.ProtustrankaFormated_1">  V.A.M.-ING d.o.o.SLAVONSKI BROD</derivirana_varijabla>
  </DomainObject.Predmet.ProtustrankaFormated>
  <DomainObject.Predmet.ProtustrankaFormatedOIB>
    <izvorni_sadrzaj>  V.A.M.-ING d.o.o.SLAVONSKI BROD, OIB 65586439269</izvorni_sadrzaj>
    <derivirana_varijabla naziv="DomainObject.Predmet.ProtustrankaFormatedOIB_1">  V.A.M.-ING d.o.o.SLAVONSKI BROD, OIB 65586439269</derivirana_varijabla>
  </DomainObject.Predmet.ProtustrankaFormatedOIB>
  <DomainObject.Predmet.ProtustrankaFormatedWithAdress>
    <izvorni_sadrzaj> V.A.M.-ING d.o.o.SLAVONSKI BROD, Dr.Mile Budaka 1, 35000 Slavonski Brod</izvorni_sadrzaj>
    <derivirana_varijabla naziv="DomainObject.Predmet.ProtustrankaFormatedWithAdress_1"> V.A.M.-ING d.o.o.SLAVONSKI BROD, Dr.Mile Budaka 1, 35000 Slavonski Brod</derivirana_varijabla>
  </DomainObject.Predmet.ProtustrankaFormatedWithAdress>
  <DomainObject.Predmet.ProtustrankaFormatedWithAdressOIB>
    <izvorni_sadrzaj> V.A.M.-ING d.o.o.SLAVONSKI BROD, OIB 65586439269, Dr.Mile Budaka 1, 35000 Slavonski Brod</izvorni_sadrzaj>
    <derivirana_varijabla naziv="DomainObject.Predmet.ProtustrankaFormatedWithAdressOIB_1"> V.A.M.-ING d.o.o.SLAVONSKI BROD, OIB 65586439269, Dr.Mile Budaka 1, 35000 Slavonski Brod</derivirana_varijabla>
  </DomainObject.Predmet.ProtustrankaFormatedWithAdressOIB>
  <DomainObject.Predmet.ProtustrankaWithAdress>
    <izvorni_sadrzaj>V.A.M.-ING d.o.o.SLAVONSKI BROD Dr.Mile Budaka 1, 35000 Slavonski Brod</izvorni_sadrzaj>
    <derivirana_varijabla naziv="DomainObject.Predmet.ProtustrankaWithAdress_1">V.A.M.-ING d.o.o.SLAVONSKI BROD Dr.Mile Budaka 1, 35000 Slavonski Brod</derivirana_varijabla>
  </DomainObject.Predmet.ProtustrankaWithAdress>
  <DomainObject.Predmet.ProtustrankaWithAdressOIB>
    <izvorni_sadrzaj>V.A.M.-ING d.o.o.SLAVONSKI BROD, OIB 65586439269, Dr.Mile Budaka 1, 35000 Slavonski Brod</izvorni_sadrzaj>
    <derivirana_varijabla naziv="DomainObject.Predmet.ProtustrankaWithAdressOIB_1">V.A.M.-ING d.o.o.SLAVONSKI BROD, OIB 65586439269, Dr.Mile Budaka 1, 35000 Slavonski Brod</derivirana_varijabla>
  </DomainObject.Predmet.ProtustrankaWithAdressOIB>
  <DomainObject.Predmet.ProtustrankaNazivFormated>
    <izvorni_sadrzaj>V.A.M.-ING d.o.o.SLAVONSKI BROD</izvorni_sadrzaj>
    <derivirana_varijabla naziv="DomainObject.Predmet.ProtustrankaNazivFormated_1">V.A.M.-ING d.o.o.SLAVONSKI BROD</derivirana_varijabla>
  </DomainObject.Predmet.ProtustrankaNazivFormated>
  <DomainObject.Predmet.ProtustrankaNazivFormatedOIB>
    <izvorni_sadrzaj>V.A.M.-ING d.o.o.SLAVONSKI BROD, OIB 65586439269</izvorni_sadrzaj>
    <derivirana_varijabla naziv="DomainObject.Predmet.ProtustrankaNazivFormatedOIB_1">V.A.M.-ING d.o.o.SLAVONSKI BROD, OIB 65586439269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DARKO KARABOGDAN i ostali  RADNICI</izvorni_sadrzaj>
    <derivirana_varijabla naziv="DomainObject.Predmet.StrankaFormated_1">  DARKO KARABOGDAN i ostali  RADNICI</derivirana_varijabla>
  </DomainObject.Predmet.StrankaFormated>
  <DomainObject.Predmet.StrankaFormatedOIB>
    <izvorni_sadrzaj>  DARKO KARABOGDAN i ostali  RADNICI</izvorni_sadrzaj>
    <derivirana_varijabla naziv="DomainObject.Predmet.StrankaFormatedOIB_1">  DARKO KARABOGDAN i ostali  RADNICI</derivirana_varijabla>
  </DomainObject.Predmet.StrankaFormatedOIB>
  <DomainObject.Predmet.StrankaFormatedWithAdress>
    <izvorni_sadrzaj> DARKO KARABOGDAN i ostali  RADNICI, Koranski brijeg 30a, Karlovac</izvorni_sadrzaj>
    <derivirana_varijabla naziv="DomainObject.Predmet.StrankaFormatedWithAdress_1"> DARKO KARABOGDAN i ostali  RADNICI, Koranski brijeg 30a, Karlovac</derivirana_varijabla>
  </DomainObject.Predmet.StrankaFormatedWithAdress>
  <DomainObject.Predmet.StrankaFormatedWithAdressOIB>
    <izvorni_sadrzaj> DARKO KARABOGDAN i ostali  RADNICI, Koranski brijeg 30a, Karlovac</izvorni_sadrzaj>
    <derivirana_varijabla naziv="DomainObject.Predmet.StrankaFormatedWithAdressOIB_1"> DARKO KARABOGDAN i ostali  RADNICI, Koranski brijeg 30a, Karlovac</derivirana_varijabla>
  </DomainObject.Predmet.StrankaFormatedWithAdressOIB>
  <DomainObject.Predmet.StrankaWithAdress>
    <izvorni_sadrzaj>DARKO KARABOGDAN i ostali  RADNICI Koranski brijeg 30a,Karlovac</izvorni_sadrzaj>
    <derivirana_varijabla naziv="DomainObject.Predmet.StrankaWithAdress_1">DARKO KARABOGDAN i ostali  RADNICI Koranski brijeg 30a,Karlovac</derivirana_varijabla>
  </DomainObject.Predmet.StrankaWithAdress>
  <DomainObject.Predmet.StrankaWithAdressOIB>
    <izvorni_sadrzaj>DARKO KARABOGDAN i ostali  RADNICI, Koranski brijeg 30a,Karlovac</izvorni_sadrzaj>
    <derivirana_varijabla naziv="DomainObject.Predmet.StrankaWithAdressOIB_1">DARKO KARABOGDAN i ostali  RADNICI, Koranski brijeg 30a,Karlovac</derivirana_varijabla>
  </DomainObject.Predmet.StrankaWithAdressOIB>
  <DomainObject.Predmet.StrankaNazivFormated>
    <izvorni_sadrzaj>DARKO KARABOGDAN i ostali  RADNICI</izvorni_sadrzaj>
    <derivirana_varijabla naziv="DomainObject.Predmet.StrankaNazivFormated_1">DARKO KARABOGDAN i ostali  RADNICI</derivirana_varijabla>
  </DomainObject.Predmet.StrankaNazivFormated>
  <DomainObject.Predmet.StrankaNazivFormatedOIB>
    <izvorni_sadrzaj>DARKO KARABOGDAN i ostali  RADNICI</izvorni_sadrzaj>
    <derivirana_varijabla naziv="DomainObject.Predmet.StrankaNazivFormatedOIB_1">DARKO KARABOGDAN i ostali  RADNICI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DARKO KARABOGDAN i ostali  RADNICI</item>
    </izvorni_sadrzaj>
    <derivirana_varijabla naziv="DomainObject.Predmet.StrankaListFormated_1">
      <item>DARKO KARABOGDAN i ostali  RADNICI</item>
    </derivirana_varijabla>
  </DomainObject.Predmet.StrankaListFormated>
  <DomainObject.Predmet.StrankaListFormatedOIB>
    <izvorni_sadrzaj>
      <item>DARKO KARABOGDAN i ostali  RADNICI</item>
    </izvorni_sadrzaj>
    <derivirana_varijabla naziv="DomainObject.Predmet.StrankaListFormatedOIB_1">
      <item>DARKO KARABOGDAN i ostali  RADNICI</item>
    </derivirana_varijabla>
  </DomainObject.Predmet.StrankaListFormatedOIB>
  <DomainObject.Predmet.StrankaListFormatedWithAdress>
    <izvorni_sadrzaj>
      <item>DARKO KARABOGDAN i ostali  RADNICI, Koranski brijeg 30a, Karlovac</item>
    </izvorni_sadrzaj>
    <derivirana_varijabla naziv="DomainObject.Predmet.StrankaListFormatedWithAdress_1">
      <item>DARKO KARABOGDAN i ostali  RADNICI, Koranski brijeg 30a, Karlovac</item>
    </derivirana_varijabla>
  </DomainObject.Predmet.StrankaListFormatedWithAdress>
  <DomainObject.Predmet.StrankaListFormatedWithAdressOIB>
    <izvorni_sadrzaj>
      <item>DARKO KARABOGDAN i ostali  RADNICI, Koranski brijeg 30a, Karlovac</item>
    </izvorni_sadrzaj>
    <derivirana_varijabla naziv="DomainObject.Predmet.StrankaListFormatedWithAdressOIB_1">
      <item>DARKO KARABOGDAN i ostali  RADNICI, Koranski brijeg 30a, Karlovac</item>
    </derivirana_varijabla>
  </DomainObject.Predmet.StrankaListFormatedWithAdressOIB>
  <DomainObject.Predmet.StrankaListNazivFormated>
    <izvorni_sadrzaj>
      <item>DARKO KARABOGDAN i ostali  RADNICI</item>
    </izvorni_sadrzaj>
    <derivirana_varijabla naziv="DomainObject.Predmet.StrankaListNazivFormated_1">
      <item>DARKO KARABOGDAN i ostali  RADNICI</item>
    </derivirana_varijabla>
  </DomainObject.Predmet.StrankaListNazivFormated>
  <DomainObject.Predmet.StrankaListNazivFormatedOIB>
    <izvorni_sadrzaj>
      <item>DARKO KARABOGDAN i ostali  RADNICI</item>
    </izvorni_sadrzaj>
    <derivirana_varijabla naziv="DomainObject.Predmet.StrankaListNazivFormatedOIB_1">
      <item>DARKO KARABOGDAN i ostali  RADNICI</item>
    </derivirana_varijabla>
  </DomainObject.Predmet.StrankaListNazivFormatedOIB>
  <DomainObject.Predmet.ProtuStrankaListFormated>
    <izvorni_sadrzaj>
      <item>V.A.M.-ING d.o.o.SLAVONSKI BROD</item>
    </izvorni_sadrzaj>
    <derivirana_varijabla naziv="DomainObject.Predmet.ProtuStrankaListFormated_1">
      <item>V.A.M.-ING d.o.o.SLAVONSKI BROD</item>
    </derivirana_varijabla>
  </DomainObject.Predmet.ProtuStrankaListFormated>
  <DomainObject.Predmet.ProtuStrankaListFormatedOIB>
    <izvorni_sadrzaj>
      <item>V.A.M.-ING d.o.o.SLAVONSKI BROD, OIB 65586439269</item>
    </izvorni_sadrzaj>
    <derivirana_varijabla naziv="DomainObject.Predmet.ProtuStrankaListFormatedOIB_1">
      <item>V.A.M.-ING d.o.o.SLAVONSKI BROD, OIB 65586439269</item>
    </derivirana_varijabla>
  </DomainObject.Predmet.ProtuStrankaListFormatedOIB>
  <DomainObject.Predmet.ProtuStrankaListFormatedWithAdress>
    <izvorni_sadrzaj>
      <item>V.A.M.-ING d.o.o.SLAVONSKI BROD, Dr.Mile Budaka 1, 35000 Slavonski Brod</item>
    </izvorni_sadrzaj>
    <derivirana_varijabla naziv="DomainObject.Predmet.ProtuStrankaListFormatedWithAdress_1">
      <item>V.A.M.-ING d.o.o.SLAVONSKI BROD, Dr.Mile Budaka 1, 35000 Slavonski Brod</item>
    </derivirana_varijabla>
  </DomainObject.Predmet.ProtuStrankaListFormatedWithAdress>
  <DomainObject.Predmet.ProtuStrankaListFormatedWithAdressOIB>
    <izvorni_sadrzaj>
      <item>V.A.M.-ING d.o.o.SLAVONSKI BROD, OIB 65586439269, Dr.Mile Budaka 1, 35000 Slavonski Brod</item>
    </izvorni_sadrzaj>
    <derivirana_varijabla naziv="DomainObject.Predmet.ProtuStrankaListFormatedWithAdressOIB_1">
      <item>V.A.M.-ING d.o.o.SLAVONSKI BROD, OIB 65586439269, Dr.Mile Budaka 1, 35000 Slavonski Brod</item>
    </derivirana_varijabla>
  </DomainObject.Predmet.ProtuStrankaListFormatedWithAdressOIB>
  <DomainObject.Predmet.ProtuStrankaListNazivFormated>
    <izvorni_sadrzaj>
      <item>V.A.M.-ING d.o.o.SLAVONSKI BROD</item>
    </izvorni_sadrzaj>
    <derivirana_varijabla naziv="DomainObject.Predmet.ProtuStrankaListNazivFormated_1">
      <item>V.A.M.-ING d.o.o.SLAVONSKI BROD</item>
    </derivirana_varijabla>
  </DomainObject.Predmet.ProtuStrankaListNazivFormated>
  <DomainObject.Predmet.ProtuStrankaListNazivFormatedOIB>
    <izvorni_sadrzaj>
      <item>V.A.M.-ING d.o.o.SLAVONSKI BROD, OIB 65586439269</item>
    </izvorni_sadrzaj>
    <derivirana_varijabla naziv="DomainObject.Predmet.ProtuStrankaListNazivFormatedOIB_1">
      <item>V.A.M.-ING d.o.o.SLAVONSKI BROD, OIB 65586439269</item>
    </derivirana_varijabla>
  </DomainObject.Predmet.ProtuStrankaListNazivFormatedOIB>
  <DomainObject.Predmet.OstaliList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Formated>
  <DomainObject.Predmet.OstaliList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FormatedOIB>
  <DomainObject.Predmet.OstaliListFormatedWithAdress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izvorni_sadrzaj>
    <derivirana_varijabla naziv="DomainObject.Predmet.OstaliListFormatedWithAdress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Gromačnik 35, Slavonski Brod, Gromačnik</item>
      <item>OSIJEK-KOTEKS dioničko društvo za graditeljstvo, proizvodnju i trgovinu, Šamačka 11, Osijek</item>
      <item>MARIO JERKOVAC, odvjetnik, S. S. Kranjčevića 11, 44000 Sisak</item>
      <item>Đuro Đaković-Zavarene posude dioničko društvo, Dr. Mile Budaka 1, Slavonski Brod</item>
      <item>ODVJETNIČKO DRUŠTVO RAČKI I KOLEGE, j.t.d., Lička 35, 10000 Zagreb</item>
      <item>STANKA HNATKO, odvjetnica, A. Starčevića 10, 35000 Slavonski Brod</item>
      <item>Odvjetničko društvo SUČEVIĆ I PARTNERI d.o.o., Gundulićeva 63, 10000 Zagreb</item>
      <item>PERI oplate i skele društvo s ograničenom odgovornošću,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Slavonska avenija 6, 10000 Zagreb</item>
      <item>CENTAR BANKA dioničko društvo, Amruševa 6, 10000 Zagreb</item>
      <item>KentBank dioničko društvo, Gundulićeva 1, 10000 Zagreb</item>
      <item>Credo banka dioničko društvo "u stečaju", Zrinjsko-Frankopanska 58, Split</item>
      <item>SLATINSKA BANKA d.d., Vladimira Nazora 2, Slatina</item>
      <item>RH MINISTARSTVO FINANCIJA, Katančićeva 5, 10000 Zagreb</item>
      <item>Dragutin Miro Carin, Ivana pl. Zajca br. 21, 35000 Slavonski Brod</item>
      <item>MATO SIGURNJAK,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Tome Skalice 4, Slavonski Brod</item>
      <item>ČELEBIJA-ING društvo s ograničenom odgovornošću za građenje, trgovinu i usluge, Vrbska ulica 10, Gornja Vrba</item>
      <item>ROJE GRADNJA d.o.o. za građevinarstvo, proizvodnju i trgovinu, Sajmište 158, Vukovar</item>
      <item>Đuro Đaković Holding dioničko društvo, Dr. Mile Budaka 1, Slavonski Brod</item>
      <item>ANDREJ GARIĆ, odvj. vježbenik, 35000 Slavonski Brod</item>
      <item>IVICA KNEŽEVIĆ, A. Hebranga 2/3, 35000 Slavonski Brod</item>
      <item>zamjenik pun. IVANA KOVAČEVIĆ, odvjetnica, A. Cesarca, 35000 Slavonski Brod</item>
      <item>zamjenik pun. ANA ČULO, Gajeva 27, 35000 Slavonski Brod</item>
      <item>ANDREA KANCIJANIĆ,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Slavonska avenija 6A, Zagreb</item>
      <item>Gabrijel Zovak</item>
      <item>Mirko Jelić</item>
      <item>Maja Kruljac</item>
      <item>Josip Stanić</item>
    </derivirana_varijabla>
  </DomainObject.Predmet.OstaliListFormatedWithAdress>
  <DomainObject.Predmet.OstaliListFormatedWithAdressOIB>
    <izvorni_sadrzaj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izvorni_sadrzaj>
    <derivirana_varijabla naziv="DomainObject.Predmet.OstaliListFormatedWithAdressOIB_1">
      <item>OPĆINSKI SUD U SLAVONSKOM BRODU Z.K. ODJEL, 35000 Slavonski Brod</item>
      <item>ŽDO Građansko-upravni odjel Slavonski Brod, 35000 Slavonski Brod</item>
      <item>TS OS SSSB REGISTAR SUDA</item>
      <item>DANIJEL SOČKOVIĆ, Antuna Matije Reljkovića 37, 35000 Slavonski Brod</item>
      <item>MARTINA TONČIĆ-BOTA, odvjetnica, Teslina 3/II, 10000 Zagreb</item>
      <item>CENTAR BANKA d.d., OIB 89296739230, Amruševa 6, 10000 Zagreb</item>
      <item>zamjenik pun. predlagatelja MIHOVIL GRUBIŠIĆ, odvjetnički vježbenik, 10000 Zagreb</item>
      <item>ZOU MATO ŠIMUNOVIĆ - ANDRIJANA BOŠNJAK MILIĆ, odvjetnici, Trg pobjede 16/I, 35000 Slavonski Brod</item>
      <item>MILAN NAKIĆ, sada stečajni upravitelj, OIB 11576973023, J. J. Strossmayera 20, 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 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 32000 Vukovar</item>
      <item>OD LJUBENKO I PARTNERI, Branimirova 29, 10000 Zagreb</item>
      <item>OD ŽELJKO RAČKI I KOLEGE, Gajeva 27, 35000 Slavonski Brod</item>
      <item>ZORAN TOMIĆ, odvjetnik, Zelinska 2/1, 10000 Zagreb</item>
      <item>OD RAČKI I KOLEGE, Gajeva 27, 35000 Slavonski Brod</item>
      <item>HRVATSKA POŠTANSKA BANKA d.d., Jurišićeva 4, 10000 Zagreb</item>
      <item>FINANCIJSKA AGENCIJA OSIJEK, Lorenza Jagera 1, 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 35000 Slavonski Brod</item>
      <item>ANTONIO VOLAREVIĆ, odvjetnik, Gjure Szaba 1A, 10000 Zagreb</item>
      <item>SIGMAT d. o. o. za proizvodnju, inženjering i trgovinu, OIB 47975086540, Gromačnik 35, Slavonski Brod, Gromačnik</item>
      <item>OSIJEK-KOTEKS dioničko društvo za graditeljstvo, proizvodnju i trgovinu, OIB 44610694500, Šamačka 11, Osijek</item>
      <item>MARIO JERKOVAC, odvjetnik, S. S. Kranjčevića 11, 44000 Sisak</item>
      <item>Đuro Đaković-Zavarene posude dioničko društvo, OIB 59110800788, Dr. Mile Budaka 1, Slavonski Brod</item>
      <item>ODVJETNIČKO DRUŠTVO RAČKI I KOLEGE, j.t.d., OIB 01475644302, Lička 35, 10000 Zagreb</item>
      <item>STANKA HNATKO, odvjetnica, A. Starčevića 10, 35000 Slavonski Brod</item>
      <item>Odvjetničko društvo SUČEVIĆ I PARTNERI d.o.o., OIB 88966484576, Gundulićeva 63, 10000 Zagreb</item>
      <item>PERI oplate i skele društvo s ograničenom odgovornošću, OIB 31650405172, Dolenica 20, Donji Stupnik</item>
      <item>ALEKSANDRA ĐORĐEVIĆ BUGARIN, odvjetnica, Poljana Z. Dražića 10, 10000 Zagreb</item>
      <item>NADA GAGRO, odvjetnica, Glagoljaška 52, 32100 Vinkovci</item>
      <item>TANJA MILJANIĆ, odvjetnica, Đorđićeva 3b, 10000 Zagreb</item>
      <item>ILIJA ČUŽIĆ, Vinogradska 61, 35252 Sibinj</item>
      <item>HYPO ALPE-ADRIA-BANK dioničko društvo, OIB 14036333877, Slavonska avenija 6, 10000 Zagreb</item>
      <item>CENTAR BANKA dioničko društvo, OIB 89296739230, Amruševa 6, 10000 Zagreb</item>
      <item>KentBank dioničko društvo, OIB 73656725926, Gundulićeva 1, 10000 Zagreb</item>
      <item>Credo banka dioničko društvo "u stečaju", OIB 94141384086, Zrinjsko-Frankopanska 58, Split</item>
      <item>SLATINSKA BANKA d.d., OIB 42252496579, Vladimira Nazora 2, Slatina</item>
      <item>RH MINISTARSTVO FINANCIJA, Katančićeva 5, 10000 Zagreb</item>
      <item>Dragutin Miro Carin, Ivana pl. Zajca br. 21, 35000 Slavonski Brod</item>
      <item>MATO SIGURNJAK, OIB 74419375081, Dagutina Rakovca 5, 35000 Slavonski Brod</item>
      <item>JOSIP JELIĆ, odvjetnik, A. Cesarca 28, 35000 Slavonski Brod</item>
      <item>SEBASTIAN MIŠE, Petrinjska 48, 10000 Zagreb</item>
      <item>Brod-plin, društvo s ograničenom odgovornošću za izgradnju i održavanje plinske mreže, distribuciju i opskrbu prirodnim pl, OIB 93572453653, Tome Skalice 4, Slavonski Brod</item>
      <item>ČELEBIJA-ING društvo s ograničenom odgovornošću za građenje, trgovinu i usluge, OIB 51820428765, Vrbska ulica 10, Gornja Vrba</item>
      <item>ROJE GRADNJA d.o.o. za građevinarstvo, proizvodnju i trgovinu, OIB 36761398765, Sajmište 158, Vukovar</item>
      <item>Đuro Đaković Holding dioničko društvo, OIB 58828286397, Dr. Mile Budaka 1, Slavonski Brod</item>
      <item>ANDREJ GARIĆ, odvj. vježbenik, 35000 Slavonski Brod</item>
      <item>IVICA KNEŽEVIĆ, OIB 35701461678, A. Hebranga 2/3, 35000 Slavonski Brod</item>
      <item>zamjenik pun. IVANA KOVAČEVIĆ, odvjetnica, A. Cesarca, 35000 Slavonski Brod</item>
      <item>zamjenik pun. ANA ČULO, Gajeva 27, 35000 Slavonski Brod</item>
      <item>ANDREA KANCIJANIĆ, OIB 31784554429, Drage Šćitara 3, 51000 Rijeka</item>
      <item>INGA KRAJINA, Tome Skalice 4, 35000 Slavonski Brod</item>
      <item>ĐURO ĐAKOVIĆ HOLDING d.d., Dr. Mile Budaka 1, 35000 Slavonski Brod</item>
      <item>TOMISLAV MAZAL, Dr. M. Budaka 1, 35000 Slavonski Brod</item>
      <item>VEDRAN KRAJNOVIĆ, Savska cesta 137/1, 10000 Zagreb</item>
      <item>H-ABDUCO društvo s ograničenom odgovornošću za usluge, OIB 13667298928, Slavonska avenija 6A, Zagreb</item>
      <item>Gabrijel Zovak</item>
      <item>Mirko Jelić</item>
      <item>Maja Kruljac</item>
      <item>Josip Stanić</item>
    </derivirana_varijabla>
  </DomainObject.Predmet.OstaliListFormatedWithAdressOIB>
  <DomainObject.Predmet.OstaliListNazivFormated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OstaliListNazivFormated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OstaliListNazivFormated>
  <DomainObject.Predmet.OstaliListNazivFormatedOIB>
    <izvorni_sadrzaj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izvorni_sadrzaj>
    <derivirana_varijabla naziv="DomainObject.Predmet.OstaliListNazivFormatedOIB_1"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d.d., OIB 89296739230</item>
      <item>zamjenik pun. predlagatelja MIHOVIL GRUBIŠIĆ, odvjetnički vježbenik</item>
      <item>ZOU MATO ŠIMUNOVIĆ - ANDRIJANA BOŠNJAK MILIĆ, odvjetnici</item>
      <item>MILAN NAKIĆ, sada stečajni upravitelj, OIB 11576973023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, OIB 64546066176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trgovinu, OIB 47975086540</item>
      <item>OSIJEK-KOTEKS dioničko društvo za graditeljstvo, proizvodnju i trgovinu, OIB 44610694500</item>
      <item>MARIO JERKOVAC, odvjetnik</item>
      <item>Đuro Đaković-Zavarene posude dioničko društvo, OIB 59110800788</item>
      <item>ODVJETNIČKO DRUŠTVO RAČKI I KOLEGE, j.t.d., OIB 01475644302</item>
      <item>STANKA HNATKO, odvjetnica</item>
      <item>Odvjetničko društvo SUČEVIĆ I PARTNERI d.o.o., OIB 88966484576</item>
      <item>PERI oplate i skele društvo s ograničenom odgovornošću, OIB 31650405172</item>
      <item>ALEKSANDRA ĐORĐEVIĆ BUGARIN, odvjetnica</item>
      <item>NADA GAGRO, odvjetnica</item>
      <item>TANJA MILJANIĆ, odvjetnica</item>
      <item>ILIJA ČUŽIĆ</item>
      <item>HYPO ALPE-ADRIA-BANK dioničko društvo, OIB 14036333877</item>
      <item>CENTAR BANKA dioničko društvo, OIB 89296739230</item>
      <item>KentBank dioničko društvo, OIB 73656725926</item>
      <item>Credo banka dioničko društvo "u stečaju", OIB 94141384086</item>
      <item>SLATINSKA BANKA d.d., OIB 42252496579</item>
      <item>RH MINISTARSTVO FINANCIJA</item>
      <item>Dragutin Miro Carin</item>
      <item>MATO SIGURNJAK, OIB 74419375081</item>
      <item>JOSIP JELIĆ, odvjetnik</item>
      <item>SEBASTIAN MIŠE</item>
      <item>Brod-plin, društvo s ograničenom odgovornošću za izgradnju i održavanje plinske mreže, distribuciju i opskrbu prirodnim pl, OIB 93572453653</item>
      <item>ČELEBIJA-ING društvo s ograničenom odgovornošću za građenje, trgovinu i usluge, OIB 51820428765</item>
      <item>ROJE GRADNJA d.o.o. za građevinarstvo, proizvodnju i trgovinu, OIB 36761398765</item>
      <item>Đuro Đaković Holding dioničko društvo, OIB 58828286397</item>
      <item>ANDREJ GARIĆ, odvj. vježbenik</item>
      <item>IVICA KNEŽEVIĆ, OIB 35701461678</item>
      <item>zamjenik pun. IVANA KOVAČEVIĆ, odvjetnica</item>
      <item>zamjenik pun. ANA ČULO</item>
      <item>ANDREA KANCIJANIĆ, OIB 31784554429</item>
      <item>INGA KRAJINA</item>
      <item>ĐURO ĐAKOVIĆ HOLDING d.d.</item>
      <item>TOMISLAV MAZAL</item>
      <item>VEDRAN KRAJNOVIĆ</item>
      <item>H-ABDUCO društvo s ograničenom odgovornošću za usluge, OIB 13667298928</item>
      <item>Gabrijel Zovak</item>
      <item>Mirko Jelić</item>
      <item>Maja Kruljac</item>
      <item>Josip Stanić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DARKO KARABOGDAN i ostali  RADNICI</izvorni_sadrzaj>
    <derivirana_varijabla naziv="DomainObject.Predmet.StrankaIDrugi_1">DARKO KARABOGDAN i ostali  RADNICI</derivirana_varijabla>
  </DomainObject.Predmet.StrankaIDrugi>
  <DomainObject.Predmet.ProtustrankaIDrugi>
    <izvorni_sadrzaj>V.A.M.-ING d.o.o.SLAVONSKI BROD</izvorni_sadrzaj>
    <derivirana_varijabla naziv="DomainObject.Predmet.ProtustrankaIDrugi_1">V.A.M.-ING d.o.o.SLAVONSKI BROD</derivirana_varijabla>
  </DomainObject.Predmet.ProtustrankaIDrugi>
  <DomainObject.Predmet.StrankaIDrugiAdressOIB>
    <izvorni_sadrzaj>DARKO KARABOGDAN i ostali  RADNICI, Koranski brijeg 30a, Karlovac</izvorni_sadrzaj>
    <derivirana_varijabla naziv="DomainObject.Predmet.StrankaIDrugiAdressOIB_1">DARKO KARABOGDAN i ostali  RADNICI, Koranski brijeg 30a, Karlovac</derivirana_varijabla>
  </DomainObject.Predmet.StrankaIDrugiAdressOIB>
  <DomainObject.Predmet.ProtustrankaIDrugiAdressOIB>
    <izvorni_sadrzaj>V.A.M.-ING d.o.o.SLAVONSKI BROD, OIB 65586439269, Dr.Mile Budaka 1, 35000 Slavonski Brod</izvorni_sadrzaj>
    <derivirana_varijabla naziv="DomainObject.Predmet.ProtustrankaIDrugiAdressOIB_1">V.A.M.-ING d.o.o.SLAVONSKI BROD, OIB 65586439269,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prosinca 2016.</izvorni_sadrzaj>
    <derivirana_varijabla naziv="DomainObject.Predmet.OdlukaRjesenje.DatumDonosenjaOdluke_1">12. prosinca 2016.</derivirana_varijabla>
  </DomainObject.Predmet.OdlukaRjesenje.DatumDonosenjaOdluke>
  <DomainObject.Predmet.OdlukaRjesenje.DatumPravomocnosti>
    <izvorni_sadrzaj>29. prosinca 2016.</izvorni_sadrzaj>
    <derivirana_varijabla naziv="DomainObject.Predmet.OdlukaRjesenje.DatumPravomocnosti_1">29. prosinca 2016.</derivirana_varijabla>
  </DomainObject.Predmet.OdlukaRjesenje.DatumPravomocnosti>
  <DomainObject.Predmet.OdlukaRjesenje.Oznaka>
    <izvorni_sadrzaj>St-377/2012-556</izvorni_sadrzaj>
    <derivirana_varijabla naziv="DomainObject.Predmet.OdlukaRjesenje.Oznaka_1">St-377/2012-556</derivirana_varijabla>
  </DomainObject.Predmet.OdlukaRjesenje.Oznaka>
  <DomainObject.Predmet.SudioniciListNaziv>
    <izvorni_sadrzaj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izvorni_sadrzaj>
    <derivirana_varijabla naziv="DomainObject.Predmet.SudioniciListNaziv_1">
      <item>V.A.M.-ING d.o.o.SLAVONSKI BROD</item>
      <item>DARKO KARABOGDAN i ostali  RADNICI</item>
      <item>OPĆINSKI SUD U SLAVONSKOM BRODU Z.K. ODJEL</item>
      <item>ŽDO Građansko-upravni odjel Slavonski Brod</item>
      <item>TS OS SSSB REGISTAR SUDA</item>
      <item>DANIJEL SOČKOVIĆ</item>
      <item>MARTINA TONČIĆ-BOTA, odvjetnica</item>
      <item>CENTAR BANKA d.d.</item>
      <item>zamjenik pun. predlagatelja MIHOVIL GRUBIŠIĆ, odvjetnički vježbenik</item>
      <item>ZOU MATO ŠIMUNOVIĆ - ANDRIJANA BOŠNJAK MILIĆ, odvjetnici</item>
      <item>MILAN NAKIĆ, sada stečajni upravitelj</item>
      <item>VTS RH Zagreb</item>
      <item>OPĆINSKI SUD U CRIKVENICI ZEMLJIŠNO-KNJIŽNI ODJEL</item>
      <item>OPĆINSKI SUD U ZADRU ZEMLJIŠNO-KNJIŽNI ODJEL</item>
      <item>OPĆINSKI SUD U RIJECI ZEMLJIŠNO-KNJIŽNI ODJEL</item>
      <item>RAČUNOVODSTVO TS OS</item>
      <item>NARODNE NOVINE, dioničko društvo za izdavanje i tiskanje Službenog lista Republike Hrvatske, službenih i drugih obrazaca te 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</item>
      <item>zamjenik punomoćnika ANITA ARAČIĆ PAČIĆ</item>
      <item>TOMISLAV ZELJKO za ĐĐ HOLDING, ĐĐ ENERGETIKA</item>
      <item>zamjenik pun. HRVOJE RACAN, odvjetnički vježbenik</item>
      <item>MARIO LJUBAS za INDUSTROOPREMU d.o.o.</item>
      <item>NADA SAMARDŽIĆ za Slatinsku Banku</item>
      <item>IVŠA POLIČIĆ za Osimpex</item>
      <item>zamjenik pun. DOMAGOJ VUKOVIĆ za ĐĐ održavanje i usluge d.o.o.</item>
      <item>zamjenik pun. ANJA STUPAREVIĆ, odvjetnički vježbenik za Marsteel</item>
      <item>ANA TROPINA, odvjetnica za STROJOPROMET ZAGREB</item>
      <item>zamjenica pun. MARIJA KARAKAŠ ZA ĐĐ Specijalna vozila</item>
      <item>INES GAUS, odvjetnica</item>
      <item>zamjenik pun. ANDREJ GARIĆ, odvjetnički vježbenik za radnike</item>
      <item>IVICA DABRO</item>
      <item>OD LJUBENKO I PARTNERI</item>
      <item>OD ŽELJKO RAČKI I KOLEGE</item>
      <item>ZORAN TOMIĆ, odvjetnik</item>
      <item>OD RAČKI I KOLEGE</item>
      <item>HRVATSKA POŠTANSKA BANKA d.d.</item>
      <item>FINANCIJSKA AGENCIJA OSIJEK</item>
      <item>FINA SLAVONSKI BROD</item>
      <item>MF POREZNA UPRAVA SLAVONSKI BROD</item>
      <item>MUP RH PU BRODSKO-POSAVSKA</item>
      <item>Željka Brandt, odvjetnica</item>
      <item>ANTONIO VOLAREVIĆ, odvjetnik</item>
      <item>SIGMAT d. o. o. za proizvodnju, inženjering i trgovinu</item>
      <item>OSIJEK-KOTEKS dioničko društvo za graditeljstvo, proizvodnju i trgovinu</item>
      <item>MARIO JERKOVAC, odvjetnik</item>
      <item>Đuro Đaković-Zavarene posude dioničko društvo</item>
      <item>ODVJETNIČKO DRUŠTVO RAČKI I KOLEGE, j.t.d.</item>
      <item>STANKA HNATKO, odvjetnica</item>
      <item>Odvjetničko društvo SUČEVIĆ I PARTNERI d.o.o.</item>
      <item>PERI oplate i skele društvo s ograničenom odgovornošću</item>
      <item>ALEKSANDRA ĐORĐEVIĆ BUGARIN, odvjetnica</item>
      <item>NADA GAGRO, odvjetnica</item>
      <item>TANJA MILJANIĆ, odvjetnica</item>
      <item>ILIJA ČUŽIĆ</item>
      <item>HYPO ALPE-ADRIA-BANK dioničko društvo</item>
      <item>CENTAR BANKA dioničko društvo</item>
      <item>KentBank dioničko društvo</item>
      <item>Credo banka dioničko društvo "u stečaju"</item>
      <item>SLATINSKA BANKA d.d.</item>
      <item>RH MINISTARSTVO FINANCIJA</item>
      <item>Dragutin Miro Carin</item>
      <item>MATO SIGURNJAK</item>
      <item>JOSIP JELIĆ, odvjetnik</item>
      <item>SEBASTIAN MIŠE</item>
      <item>Brod-plin, društvo s ograničenom odgovornošću za izgradnju i održavanje plinske mreže, distribuciju i opskrbu prirodnim pl</item>
      <item>ČELEBIJA-ING društvo s ograničenom odgovornošću za građenje, trgovinu i usluge</item>
      <item>ROJE GRADNJA d.o.o. za građevinarstvo, proizvodnju i trgovinu</item>
      <item>Đuro Đaković Holding dioničko društvo</item>
      <item>ANDREJ GARIĆ, odvj. vježbenik</item>
      <item>IVICA KNEŽEVIĆ</item>
      <item>zamjenik pun. IVANA KOVAČEVIĆ, odvjetnica</item>
      <item>zamjenik pun. ANA ČULO</item>
      <item>ANDREA KANCIJANIĆ</item>
      <item>INGA KRAJINA</item>
      <item>ĐURO ĐAKOVIĆ HOLDING d.d.</item>
      <item>TOMISLAV MAZAL</item>
      <item>VEDRAN KRAJNOVIĆ</item>
      <item>H-ABDUCO društvo s ograničenom odgovornošću za usluge</item>
      <item>Gabrijel Zovak</item>
      <item>Mirko Jelić</item>
      <item>Maja Kruljac</item>
      <item>Josip Stanić</item>
    </derivirana_varijabla>
  </DomainObject.Predmet.SudioniciListNaziv>
  <DomainObject.Predmet.SudioniciListAdressOIB>
    <izvorni_sadrzaj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izvorni_sadrzaj>
    <derivirana_varijabla naziv="DomainObject.Predmet.SudioniciListAdressOIB_1">
      <item>V.A.M.-ING d.o.o.SLAVONSKI BROD, OIB 65586439269, Dr.Mile Budaka 1,35000 Slavonski Brod</item>
      <item>DARKO KARABOGDAN i ostali  RADNICI, Koranski brijeg 30a,Karlovac</item>
      <item>OPĆINSKI SUD U SLAVONSKOM BRODU Z.K. ODJEL, 35000 Slavonski Brod</item>
      <item>ŽDO Građansko-upravni odjel Slavonski Brod, 35000 Slavonski Brod</item>
      <item>TS OS SSSB REGISTAR SUDA</item>
      <item>DANIJEL SOČKOVIĆ, Antuna Matije Reljkovića 37,35000 Slavonski Brod</item>
      <item>MARTINA TONČIĆ-BOTA, odvjetnica, Teslina 3/II,10000 Zagreb</item>
      <item>CENTAR BANKA d.d., OIB 89296739230, Amruševa 6,10000 Zagreb</item>
      <item>zamjenik pun. predlagatelja MIHOVIL GRUBIŠIĆ, odvjetnički vježbenik, 10000 Zagreb</item>
      <item>ZOU MATO ŠIMUNOVIĆ - ANDRIJANA BOŠNJAK MILIĆ, odvjetnici, Trg pobjede 16/I,35000 Slavonski Brod</item>
      <item>MILAN NAKIĆ, sada stečajni upravitelj, OIB 11576973023, J. J. Strossmayera 20,34550 Pakrac</item>
      <item>VTS RH Zagreb, 10000 Zagreb</item>
      <item>OPĆINSKI SUD U CRIKVENICI ZEMLJIŠNO-KNJIŽNI ODJEL, 51260 Crikvenica</item>
      <item>OPĆINSKI SUD U ZADRU ZEMLJIŠNO-KNJIŽNI ODJEL, 23000 Zadar</item>
      <item>OPĆINSKI SUD U RIJECI ZEMLJIŠNO-KNJIŽNI ODJEL, 51000 Rijeka</item>
      <item>RAČUNOVODSTVO TS OS, 31000 Osijek</item>
      <item>NARODNE NOVINE, dioničko društvo za izdavanje i tiskanje Službenog lista Republike Hrvatske, službenih i drugih obrazaca te , OIB 64546066176, Savski Gaj XIII. put 6,10000 Zagreb</item>
      <item>MARINA JERKOVIĆ dipl.iur. za ĐĐ INŽENJERING</item>
      <item>VJEKOSLAV SKAKALO za Zagrebačku banku</item>
      <item>NIKOLA ŠIKIĆ dipl. iur.</item>
      <item>zamjenik pun. HRVOJE RADIĆ, odvjetnički vježbenik</item>
      <item>DOMAGOJ ARAPOVIĆ za ARAPOVIĆ d.o.o.</item>
      <item>TATJANA PRACNY NOVAK, odvjetnica, 35000 Slavonski Brod</item>
      <item>zamjenik punomoćnika ANITA ARAČIĆ PAČIĆ, 35000 Slavonski Brod</item>
      <item>TOMISLAV ZELJKO za ĐĐ HOLDING, ĐĐ ENERGETIKA, 35000 Slavonski Brod</item>
      <item>zamjenik pun. HRVOJE RACAN, odvjetnički vježbenik, 35000 Slavonski Brod</item>
      <item>MARIO LJUBAS za INDUSTROOPREMU d.o.o.</item>
      <item>NADA SAMARDŽIĆ za Slatinsku Banku, 35000 Slavonski Brod</item>
      <item>IVŠA POLIČIĆ za Osimpex</item>
      <item>zamjenik pun. DOMAGOJ VUKOVIĆ za ĐĐ održavanje i usluge d.o.o., 35000 Slavonski Brod</item>
      <item>zamjenik pun. ANJA STUPAREVIĆ, odvjetnički vježbenik za Marsteel, 35000 Slavonski Brod</item>
      <item>ANA TROPINA, odvjetnica za STROJOPROMET ZAGREB</item>
      <item>zamjenica pun. MARIJA KARAKAŠ ZA ĐĐ Specijalna vozila, 35000 Slavonski Brod</item>
      <item>INES GAUS, odvjetnica, 35000 Slavonski Brod</item>
      <item>zamjenik pun. ANDREJ GARIĆ, odvjetnički vježbenik za radnike, 35000 Slavonski Brod</item>
      <item>IVICA DABRO, Ribarska 3,32000 Vukovar</item>
      <item>OD LJUBENKO I PARTNERI, Branimirova 29,10000 Zagreb</item>
      <item>OD ŽELJKO RAČKI I KOLEGE, Gajeva 27,35000 Slavonski Brod</item>
      <item>ZORAN TOMIĆ, odvjetnik, Zelinska 2/1,10000 Zagreb</item>
      <item>OD RAČKI I KOLEGE, Gajeva 27,35000 Slavonski Brod</item>
      <item>HRVATSKA POŠTANSKA BANKA d.d., Jurišićeva 4,10000 Zagreb</item>
      <item>FINANCIJSKA AGENCIJA OSIJEK, Lorenza Jagera 1,31000 Osijek</item>
      <item>FINA SLAVONSKI BROD, 35000 Slavonski Brod</item>
      <item>MF POREZNA UPRAVA SLAVONSKI BROD, 35000 Slavonski Brod</item>
      <item>MUP RH PU BRODSKO-POSAVSKA, 35000 Slavonski Brod</item>
      <item>Željka Brandt, odvjetnica, P.Krešimira IV br. 12,35000 Slavonski Brod</item>
      <item>ANTONIO VOLAREVIĆ, odvjetnik, Gjure Szaba 1A,10000 Zagreb</item>
      <item>SIGMAT d. o. o. za proizvodnju, inženjering i trgovinu, OIB 47975086540, Gromačnik 35, Slavonski Brod,Gromačnik</item>
      <item>OSIJEK-KOTEKS dioničko društvo za graditeljstvo, proizvodnju i trgovinu, OIB 44610694500, Šamačka 11,Osijek</item>
      <item>MARIO JERKOVAC, odvjetnik, S. S. Kranjčevića 11,44000 Sisak</item>
      <item>Đuro Đaković-Zavarene posude dioničko društvo, OIB 59110800788, Dr. Mile Budaka 1,Slavonski Brod</item>
      <item>ODVJETNIČKO DRUŠTVO RAČKI I KOLEGE, j.t.d., OIB 01475644302, Lička 35,10000 Zagreb</item>
      <item>STANKA HNATKO, odvjetnica, A. Starčevića 10,35000 Slavonski Brod</item>
      <item>Odvjetničko društvo SUČEVIĆ I PARTNERI d.o.o., OIB 88966484576, Gundulićeva 63,10000 Zagreb</item>
      <item>PERI oplate i skele društvo s ograničenom odgovornošću, OIB 31650405172, Dolenica 20,Donji Stupnik</item>
      <item>ALEKSANDRA ĐORĐEVIĆ BUGARIN, odvjetnica, Poljana Z. Dražića 10,10000 Zagreb</item>
      <item>NADA GAGRO, odvjetnica, Glagoljaška 52,32100 Vinkovci</item>
      <item>TANJA MILJANIĆ, odvjetnica, Đorđićeva 3b,10000 Zagreb</item>
      <item>ILIJA ČUŽIĆ, Vinogradska 61,35252 Sibinj</item>
      <item>HYPO ALPE-ADRIA-BANK dioničko društvo, OIB 14036333877, Slavonska avenija 6,10000 Zagreb</item>
      <item>CENTAR BANKA dioničko društvo, OIB 89296739230, Amruševa 6,10000 Zagreb</item>
      <item>KentBank dioničko društvo, OIB 73656725926, Gundulićeva 1,10000 Zagreb</item>
      <item>Credo banka dioničko društvo "u stečaju", OIB 94141384086, Zrinjsko-Frankopanska 58,Split</item>
      <item>SLATINSKA BANKA d.d., OIB 42252496579, Vladimira Nazora 2,Slatina</item>
      <item>RH MINISTARSTVO FINANCIJA, Katančićeva 5,10000 Zagreb</item>
      <item>Dragutin Miro Carin, Ivana pl. Zajca br. 21,35000 Slavonski Brod</item>
      <item>MATO SIGURNJAK, OIB 74419375081, Dagutina Rakovca 5,35000 Slavonski Brod</item>
      <item>JOSIP JELIĆ, odvjetnik, A. Cesarca 28,35000 Slavonski Brod</item>
      <item>SEBASTIAN MIŠE, Petrinjska 48,10000 Zagreb</item>
      <item>Brod-plin, društvo s ograničenom odgovornošću za izgradnju i održavanje plinske mreže, distribuciju i opskrbu prirodnim pl, OIB 93572453653, Tome Skalice 4,Slavonski Brod</item>
      <item>ČELEBIJA-ING društvo s ograničenom odgovornošću za građenje, trgovinu i usluge, OIB 51820428765, Vrbska ulica 10,Gornja Vrba</item>
      <item>ROJE GRADNJA d.o.o. za građevinarstvo, proizvodnju i trgovinu, OIB 36761398765, Sajmište 158,Vukovar</item>
      <item>Đuro Đaković Holding dioničko društvo, OIB 58828286397, Dr. Mile Budaka 1,Slavonski Brod</item>
      <item>ANDREJ GARIĆ, odvj. vježbenik, 35000 Slavonski Brod</item>
      <item>IVICA KNEŽEVIĆ, OIB 35701461678, A. Hebranga 2/3,35000 Slavonski Brod</item>
      <item>zamjenik pun. IVANA KOVAČEVIĆ, odvjetnica, A. Cesarca,35000 Slavonski Brod</item>
      <item>zamjenik pun. ANA ČULO, Gajeva 27,35000 Slavonski Brod</item>
      <item>ANDREA KANCIJANIĆ, OIB 31784554429, Drage Šćitara 3,51000 Rijeka</item>
      <item>INGA KRAJINA, Tome Skalice 4,35000 Slavonski Brod</item>
      <item>ĐURO ĐAKOVIĆ HOLDING d.d., Dr. Mile Budaka 1,35000 Slavonski Brod</item>
      <item>TOMISLAV MAZAL, Dr. M. Budaka 1,35000 Slavonski Brod</item>
      <item>VEDRAN KRAJNOVIĆ, Savska cesta 137/1,10000 Zagreb</item>
      <item>H-ABDUCO društvo s ograničenom odgovornošću za usluge, OIB 13667298928, Slavonska avenija 6A,Zagreb</item>
      <item>Gabrijel Zovak</item>
      <item>Mirko Jelić</item>
      <item>Maja Kruljac</item>
      <item>Josip Stanić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izvorni_sadrzaj>
    <derivirana_varijabla naziv="DomainObject.Predmet.SudioniciListNazivOIB_1">
      <item>, OIB 65586439269</item>
      <item>, OIB null</item>
      <item>, OIB null</item>
      <item>, OIB null</item>
      <item>, OIB null</item>
      <item>, OIB null</item>
      <item>, OIB null</item>
      <item>, OIB 89296739230</item>
      <item>, OIB null</item>
      <item>, OIB null</item>
      <item>, OIB 11576973023</item>
      <item>, OIB null</item>
      <item>, OIB null</item>
      <item>, OIB null</item>
      <item>, OIB null</item>
      <item>, OIB null</item>
      <item>, OIB 64546066176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47975086540</item>
      <item>, OIB 44610694500</item>
      <item>, OIB null</item>
      <item>, OIB 59110800788</item>
      <item>, OIB 01475644302</item>
      <item>, OIB null</item>
      <item>, OIB 88966484576</item>
      <item>, OIB 31650405172</item>
      <item>, OIB null</item>
      <item>, OIB null</item>
      <item>, OIB null</item>
      <item>, OIB null</item>
      <item>, OIB 14036333877</item>
      <item>, OIB 89296739230</item>
      <item>, OIB 73656725926</item>
      <item>, OIB 94141384086</item>
      <item>, OIB 42252496579</item>
      <item>, OIB null</item>
      <item>, OIB null</item>
      <item>, OIB 74419375081</item>
      <item>, OIB null</item>
      <item>, OIB null</item>
      <item>, OIB 93572453653</item>
      <item>, OIB 51820428765</item>
      <item>, OIB 36761398765</item>
      <item>, OIB 58828286397</item>
      <item>, OIB null</item>
      <item>, OIB 35701461678</item>
      <item>, OIB null</item>
      <item>, OIB null</item>
      <item>, OIB 31784554429</item>
      <item>, OIB null</item>
      <item>, OIB null</item>
      <item>, OIB null</item>
      <item>, OIB null</item>
      <item>, OIB 13667298928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1</properties:Pages>
  <properties:Words>207</properties:Words>
  <properties:Characters>1055</properties:Characters>
  <properties:Lines>30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2017-01-11T12:08:00Z</dcterms:created>
  <dc:creator>wsadmin</dc:creator>
  <cp:lastModifiedBy>wsadmin</cp:lastModifiedBy>
  <cp:lastPrinted>2017-01-11T12:07:00Z</cp:lastPrinted>
  <dcterms:modified xmlns:xsi="http://www.w3.org/2001/XMLSchema-instance" xsi:type="dcterms:W3CDTF">2017-01-11T12:09:00Z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