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5f4f" w14:paraId="0585f4f" w:rsidRDefault="00B302FA" w:rsidP="00B302FA" w:rsidR="00B302FA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B302FA" w:rsidP="00B302FA" w:rsidR="00B302FA">
      <w:pPr>
        <w:jc w:val="center"/>
        <w:rPr>
          <w:rFonts w:eastAsia="MS Mincho"/>
        </w:rPr>
      </w:pPr>
    </w:p>
    <w:p w:rsidRDefault="0086141D" w:rsidP="0086141D" w:rsidR="0086141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41D" w:rsidP="0086141D" w:rsidR="0086141D" w:rsidRPr="00C17B5B">
      <w:r w:rsidRPr="00C17B5B">
        <w:rPr>
          <w:rFonts w:eastAsia="MS Mincho"/>
        </w:rPr>
        <w:t>REPUBLIKA HRVATSKA</w:t>
      </w:r>
    </w:p>
    <w:p w:rsidRDefault="0086141D" w:rsidP="0086141D" w:rsidR="0086141D" w:rsidRPr="00C17B5B">
      <w:r w:rsidRPr="00C17B5B">
        <w:rPr>
          <w:rFonts w:eastAsia="MS Mincho"/>
        </w:rPr>
        <w:t>TRGOVAČKI SUD U RIJECI</w:t>
      </w:r>
    </w:p>
    <w:p w:rsidRDefault="0086141D" w:rsidP="0086141D" w:rsidR="0086141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B302FA" w:rsidP="00B302FA" w:rsidR="00B302FA">
      <w:pPr>
        <w:jc w:val="center"/>
        <w:rPr>
          <w:rFonts w:eastAsia="MS Mincho"/>
        </w:rPr>
      </w:pPr>
    </w:p>
    <w:p w:rsidRDefault="00B302FA" w:rsidP="00B302FA" w:rsidR="00B302F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B302FA" w:rsidP="00B302FA" w:rsidR="00B302FA">
      <w:pPr>
        <w:jc w:val="both"/>
        <w:rPr>
          <w:bCs/>
        </w:rPr>
      </w:pPr>
      <w:r>
        <w:rPr>
          <w:rFonts w:eastAsia="MS Mincho"/>
        </w:rPr>
        <w:t xml:space="preserve">          </w:t>
      </w:r>
      <w:r>
        <w:t xml:space="preserve">Trgovački sud u Rijeci, po sucu Liljani Ugrin, kao stečajnom sucu, u postupku provođenja stečajnog postupka nad dužnikom ISTRAGRADNJA društvo s ograničenom odgovornošću za visokogradnju u stečaju Pula, Marulićeva 3 ( MBS: 040049717 – OIB: 57830493228 ) </w:t>
      </w:r>
      <w:r w:rsidR="0086141D">
        <w:rPr>
          <w:bCs/>
        </w:rPr>
        <w:t>dana 16. studenog 2015.</w:t>
      </w:r>
      <w:r>
        <w:rPr>
          <w:bCs/>
        </w:rPr>
        <w:t xml:space="preserve"> donio je slijedeći </w:t>
      </w:r>
    </w:p>
    <w:p w:rsidRDefault="00B302FA" w:rsidP="00B302FA" w:rsidR="00B302FA">
      <w:pPr>
        <w:jc w:val="center"/>
        <w:rPr>
          <w:rFonts w:eastAsia="MS Mincho"/>
        </w:rPr>
      </w:pPr>
    </w:p>
    <w:p w:rsidRDefault="00B302FA" w:rsidP="00B302FA" w:rsidR="00B302FA">
      <w:pPr>
        <w:jc w:val="center"/>
        <w:rPr>
          <w:rFonts w:eastAsia="MS Mincho"/>
        </w:rPr>
      </w:pPr>
    </w:p>
    <w:p w:rsidRDefault="00B302FA" w:rsidP="00B302FA" w:rsidR="00B302FA">
      <w:pPr>
        <w:jc w:val="center"/>
        <w:rPr>
          <w:rFonts w:eastAsia="MS Mincho"/>
        </w:rPr>
      </w:pPr>
    </w:p>
    <w:p w:rsidRDefault="00B302FA" w:rsidP="00B302FA" w:rsidR="00B302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B302FA" w:rsidP="00B302FA" w:rsidR="00B302FA">
      <w:pPr>
        <w:jc w:val="center"/>
        <w:rPr>
          <w:rFonts w:eastAsia="MS Mincho"/>
        </w:rPr>
      </w:pPr>
    </w:p>
    <w:p w:rsidRDefault="00B302FA" w:rsidP="00B302FA" w:rsidR="00B302FA">
      <w:pPr>
        <w:jc w:val="both"/>
      </w:pPr>
    </w:p>
    <w:p w:rsidRDefault="00B302FA" w:rsidP="00B302FA" w:rsidR="00B302FA">
      <w:pPr>
        <w:jc w:val="both"/>
      </w:pPr>
      <w:r>
        <w:t>I.</w:t>
      </w:r>
      <w:r>
        <w:tab/>
        <w:t xml:space="preserve">Ročište za razdiobu kupovnine u iznosu od 1.694.638,43 </w:t>
      </w:r>
      <w:r>
        <w:rPr>
          <w:rFonts w:eastAsia="MS Mincho"/>
        </w:rPr>
        <w:t>kn</w:t>
      </w:r>
      <w:r>
        <w:t xml:space="preserve"> postignute sudskom prodajom nekretnina stečajnog dužnika u ovršnom postupku koji se vodio kod Općinskog suda u </w:t>
      </w:r>
      <w:r w:rsidR="0086141D">
        <w:t>Puli  pod posl. br. Ovr-2507/11</w:t>
      </w:r>
      <w:r>
        <w:t xml:space="preserve"> određuje se za dan </w:t>
      </w:r>
    </w:p>
    <w:p w:rsidRDefault="00B302FA" w:rsidP="00B302FA" w:rsidR="00B302FA">
      <w:pPr>
        <w:jc w:val="both"/>
      </w:pPr>
    </w:p>
    <w:p w:rsidRDefault="00B302FA" w:rsidP="00B302FA" w:rsidR="00B302FA">
      <w:pPr>
        <w:jc w:val="center"/>
        <w:rPr>
          <w:bCs/>
        </w:rPr>
      </w:pPr>
      <w:r>
        <w:rPr>
          <w:bCs/>
        </w:rPr>
        <w:t>9. prosinca 2015. u 11,00 sati</w:t>
      </w:r>
    </w:p>
    <w:p w:rsidRDefault="00B302FA" w:rsidP="00B302FA" w:rsidR="00B302FA">
      <w:pPr>
        <w:jc w:val="center"/>
      </w:pPr>
      <w:r>
        <w:t>u prostorijama ovog suda, soba 111.</w:t>
      </w:r>
    </w:p>
    <w:p w:rsidRDefault="00B302FA" w:rsidP="00B302FA" w:rsidR="00B302FA">
      <w:pPr>
        <w:jc w:val="both"/>
      </w:pPr>
    </w:p>
    <w:p w:rsidRDefault="00B302FA" w:rsidP="00B302FA" w:rsidR="00B302FA">
      <w:pPr>
        <w:jc w:val="both"/>
      </w:pPr>
      <w:r>
        <w:t>Na ročište se pozivaju stečajni upravitelj i razlučni vjerovnik.</w:t>
      </w:r>
    </w:p>
    <w:p w:rsidRDefault="00B302FA" w:rsidP="00B302FA" w:rsidR="00B302FA">
      <w:pPr>
        <w:jc w:val="both"/>
      </w:pPr>
    </w:p>
    <w:p w:rsidRDefault="00B302FA" w:rsidP="00B302FA" w:rsidR="00B302FA">
      <w:pPr>
        <w:jc w:val="both"/>
      </w:pPr>
      <w:r>
        <w:t>II.</w:t>
      </w:r>
      <w:r>
        <w:tab/>
        <w:t xml:space="preserve">Ovaj zaključak objavit će se na </w:t>
      </w:r>
      <w:r w:rsidR="0086141D">
        <w:t>e-</w:t>
      </w:r>
      <w:r>
        <w:t>oglasnoj ploči suda.</w:t>
      </w:r>
    </w:p>
    <w:p w:rsidRDefault="00B302FA" w:rsidP="00B302FA" w:rsidR="00B302FA">
      <w:pPr>
        <w:jc w:val="both"/>
      </w:pPr>
    </w:p>
    <w:p w:rsidRDefault="00B302FA" w:rsidP="00B302FA" w:rsidR="00B302FA">
      <w:pPr>
        <w:jc w:val="both"/>
        <w:rPr>
          <w:rFonts w:eastAsia="MS Mincho"/>
        </w:rPr>
      </w:pPr>
      <w:r>
        <w:rPr>
          <w:rFonts w:eastAsia="MS Mincho"/>
        </w:rPr>
        <w:t xml:space="preserve">III. </w:t>
      </w:r>
      <w:r w:rsidR="0086141D">
        <w:rPr>
          <w:rFonts w:eastAsia="MS Mincho"/>
        </w:rPr>
        <w:t xml:space="preserve"> </w:t>
      </w:r>
      <w:r>
        <w:rPr>
          <w:rFonts w:eastAsia="MS Mincho"/>
        </w:rPr>
        <w:t xml:space="preserve">Nalaže se stečajnom upravitelju da razlučnom vjerovniku bez odgode dostavi dokumentaciju na osnovu koje potražuje troškove iz članka 170. stavak 2. Stečajnog zakona, te dokaz o tome dostavi u spis. </w:t>
      </w:r>
    </w:p>
    <w:p w:rsidRDefault="00B302FA" w:rsidP="00B302FA" w:rsidR="00B302FA">
      <w:pPr>
        <w:jc w:val="both"/>
        <w:rPr>
          <w:rFonts w:eastAsia="MS Mincho"/>
        </w:rPr>
      </w:pPr>
    </w:p>
    <w:p w:rsidRDefault="00B302FA" w:rsidP="00B302FA" w:rsidR="00B302FA">
      <w:pPr>
        <w:jc w:val="both"/>
        <w:rPr>
          <w:rFonts w:eastAsia="MS Mincho"/>
        </w:rPr>
      </w:pPr>
    </w:p>
    <w:p w:rsidRDefault="0086141D" w:rsidP="00B302FA" w:rsidR="00B302F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B302FA">
        <w:rPr>
          <w:rFonts w:eastAsia="MS Mincho"/>
        </w:rPr>
        <w:t>,</w:t>
      </w:r>
      <w:r>
        <w:rPr>
          <w:bCs/>
        </w:rPr>
        <w:t xml:space="preserve"> </w:t>
      </w:r>
      <w:r w:rsidR="00B302FA">
        <w:rPr>
          <w:bCs/>
        </w:rPr>
        <w:t>16. studenog 2015.</w:t>
      </w:r>
    </w:p>
    <w:p w:rsidRDefault="00B302FA" w:rsidP="00B302FA" w:rsidR="00B302FA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B302FA" w:rsidP="00B302FA" w:rsidR="00B302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B302FA" w:rsidP="00B302FA" w:rsidR="00B302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B302FA" w:rsidP="00B302FA" w:rsidR="00B302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302FA" w:rsidP="00B302FA" w:rsidR="00B302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B302FA" w:rsidP="00B302FA" w:rsidR="00B302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B302FA" w:rsidP="00B302FA" w:rsidR="00B302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302FA" w:rsidP="00B302FA" w:rsidR="00B302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B302FA" w:rsidP="00B302FA" w:rsidR="00B302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dostaviti:</w:t>
      </w:r>
    </w:p>
    <w:p w:rsidRDefault="00B302FA" w:rsidP="00B302FA" w:rsidR="00B302FA">
      <w:pPr>
        <w:ind w:left="708"/>
        <w:jc w:val="both"/>
      </w:pPr>
      <w:r>
        <w:t xml:space="preserve">Stečajnom upravitelju </w:t>
      </w:r>
    </w:p>
    <w:p w:rsidRDefault="00B302FA" w:rsidP="00B302FA" w:rsidR="00B302FA">
      <w:pPr>
        <w:ind w:left="708"/>
        <w:jc w:val="both"/>
      </w:pPr>
      <w:r>
        <w:t xml:space="preserve">Razlučnom vjerovniku Istarska kreditna banka Umag d.d. </w:t>
      </w:r>
    </w:p>
    <w:p w:rsidRDefault="00B302FA" w:rsidP="00B302FA" w:rsidR="00B302FA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>
        <w:rPr>
          <w:rFonts w:cs="Times New Roman" w:hAnsi="Times New Roman" w:ascii="Times New Roman"/>
          <w:bCs/>
          <w:sz w:val="24"/>
          <w:szCs w:val="24"/>
        </w:rPr>
        <w:t xml:space="preserve">16. studenog 2015.    </w:t>
      </w:r>
    </w:p>
    <w:p w:rsidRDefault="00B302FA" w:rsidP="0086141D" w:rsidR="00240D1B">
      <w:pPr>
        <w:pStyle w:val="Obinitekst"/>
        <w:jc w:val="both"/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sudac</w:t>
      </w:r>
    </w:p>
    <w:sectPr w:rsidSect="00F059AE" w:rsidR="00240D1B">
      <w:headerReference w:type="default" r:id="rId9"/>
      <w:pgSz w:h="16840" w:w="11907"/>
      <w:pgMar w:gutter="0" w:footer="720" w:header="720" w:left="1417" w:bottom="1417" w:right="1417" w:top="1417"/>
      <w:cols w:space="708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ED4" w:rsidP="00B302FA" w:rsidR="00067ED4">
      <w:r>
        <w:separator/>
      </w:r>
    </w:p>
  </w:endnote>
  <w:endnote w:id="0" w:type="continuationSeparator">
    <w:p w:rsidRDefault="00067ED4" w:rsidP="00B302FA" w:rsidR="00067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ED4" w:rsidP="00B302FA" w:rsidR="00067ED4">
      <w:r>
        <w:separator/>
      </w:r>
    </w:p>
  </w:footnote>
  <w:footnote w:id="0" w:type="continuationSeparator">
    <w:p w:rsidRDefault="00067ED4" w:rsidP="00B302FA" w:rsidR="00067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2FA" w:rsidP="00B302FA" w:rsidR="00B302FA" w:rsidRPr="00B302FA">
    <w:pPr>
      <w:pStyle w:val="Zaglavlje"/>
    </w:pPr>
    <w:r>
      <w:rPr>
        <w:rFonts w:cs="Arial" w:eastAsia="MS Mincho" w:hAnsi="Arial" w:ascii="Arial"/>
      </w:rPr>
      <w:tab/>
    </w:r>
    <w:r w:rsidRPr="00F51A7A">
      <w:rPr>
        <w:rFonts w:eastAsia="MS Mincho"/>
      </w:rPr>
      <w:t xml:space="preserve">  </w:t>
    </w:r>
    <w:r>
      <w:rPr>
        <w:rFonts w:eastAsia="MS Mincho"/>
      </w:rPr>
      <w:tab/>
    </w:r>
    <w:r w:rsidRPr="00F51A7A">
      <w:rPr>
        <w:rFonts w:eastAsia="MS Mincho"/>
      </w:rPr>
      <w:t>Posl.br. 7 St-</w:t>
    </w:r>
    <w:r>
      <w:rPr>
        <w:rFonts w:eastAsia="MS Mincho"/>
      </w:rPr>
      <w:t>1039</w:t>
    </w:r>
    <w:r w:rsidRPr="00F51A7A">
      <w:rPr>
        <w:rFonts w:eastAsia="MS Mincho"/>
      </w:rPr>
      <w:t>/1</w:t>
    </w:r>
    <w:r>
      <w:rPr>
        <w:rFonts w:eastAsia="MS Mincho"/>
      </w:rPr>
      <w:t>1</w:t>
    </w:r>
    <w:r w:rsidRPr="00F51A7A">
      <w:rPr>
        <w:rFonts w:eastAsia="MS Mincho"/>
      </w:rPr>
      <w:t>-</w:t>
    </w:r>
    <w:r w:rsidR="0086141D">
      <w:rPr>
        <w:rFonts w:eastAsia="MS Mincho"/>
      </w:rPr>
      <w:t>356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2FA"/>
    <w:rsid w:val="00067ED4"/>
    <w:rsid w:val="00121EA8"/>
    <w:rsid w:val="00240D1B"/>
    <w:rsid w:val="0061451F"/>
    <w:rsid w:val="00854898"/>
    <w:rsid w:val="0086141D"/>
    <w:rsid w:val="00B302FA"/>
    <w:rsid w:val="00C579C2"/>
    <w:rsid w:val="00F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2FA"/>
    <w:pPr>
      <w:jc w:val="left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302FA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B302FA"/>
    <w:rPr>
      <w:rFonts w:cs="Courier New" w:eastAsia="Times New Roman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302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2F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02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02F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4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E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EA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EA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EA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EA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2FA"/>
    <w:pPr>
      <w:jc w:val="left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302FA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302FA"/>
    <w:rPr>
      <w:rFonts w:ascii="Courier New" w:cs="Courier New" w:eastAsia="Times New Roman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302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2F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02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02F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4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E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EA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EA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EA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EA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519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1079</properties:Characters>
  <properties:Lines>48</properties:Lines>
  <properties:Paragraphs>22</properties:Paragraphs>
  <properties:TotalTime>2</properties:TotalTime>
  <properties:ScaleCrop>false</properties:ScaleCrop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2015-11-18T08:20:00Z</dcterms:created>
  <dc:creator>Sonja Krapić</dc:creator>
  <cp:lastModifiedBy>Sonja Krapić</cp:lastModifiedBy>
  <dcterms:modified xmlns:xsi="http://www.w3.org/2001/XMLSchema-instance" xsi:type="dcterms:W3CDTF">2015-11-18T13:05:00Z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