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faeb" w14:paraId="3ddfaeb" w:rsidRDefault="001255CA" w:rsidP="00D21922" w:rsidR="00D2192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2B3B18">
        <w:rPr>
          <w:rFonts w:cs="Times New Roman" w:hAnsi="Times New Roman" w:ascii="Times New Roman"/>
          <w:sz w:val="24"/>
          <w:szCs w:val="24"/>
        </w:rPr>
        <w:t>GORUP   PRERADA MESA d.o.o. u stečaju</w:t>
      </w:r>
    </w:p>
    <w:p w:rsidRDefault="000A4922" w:rsidP="00D21922" w:rsidR="004D044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37577">
        <w:rPr>
          <w:rFonts w:cs="Times New Roman" w:hAnsi="Times New Roman" w:ascii="Times New Roman"/>
          <w:sz w:val="24"/>
          <w:szCs w:val="24"/>
        </w:rPr>
        <w:t>St- 5161/15.</w:t>
      </w:r>
    </w:p>
    <w:p w:rsidRDefault="000A4922" w:rsidP="00D21922" w:rsidR="002375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237598">
        <w:rPr>
          <w:rFonts w:cs="Times New Roman" w:hAnsi="Times New Roman" w:ascii="Times New Roman"/>
          <w:sz w:val="24"/>
          <w:szCs w:val="24"/>
        </w:rPr>
        <w:t>Dana o1. lipnja 2o17. godine</w:t>
      </w:r>
    </w:p>
    <w:p w:rsidRDefault="002B3B18" w:rsidP="00D21922" w:rsidR="002B3B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3B18" w:rsidP="00D21922" w:rsidR="002B3B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TABLICA PRIJA</w:t>
      </w:r>
      <w:r w:rsidR="006A6A71">
        <w:rPr>
          <w:rFonts w:cs="Times New Roman" w:hAnsi="Times New Roman" w:ascii="Times New Roman"/>
          <w:sz w:val="24"/>
          <w:szCs w:val="24"/>
        </w:rPr>
        <w:t>VLJENIH TRAŽBINA, RAZLUČNIH I  I</w:t>
      </w:r>
      <w:r>
        <w:rPr>
          <w:rFonts w:cs="Times New Roman" w:hAnsi="Times New Roman" w:ascii="Times New Roman"/>
          <w:sz w:val="24"/>
          <w:szCs w:val="24"/>
        </w:rPr>
        <w:t>ZLUČNIH PRAVA</w:t>
      </w:r>
    </w:p>
    <w:p w:rsidRDefault="002B3B18" w:rsidP="00D21922" w:rsidR="002B3B18" w:rsidRPr="00A52D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922" w:rsidP="00D21922" w:rsidR="00D21922" w:rsidRPr="00A52D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57CE" w:rsidP="006957CE" w:rsidR="006957CE">
      <w:pPr>
        <w:pStyle w:val="Odlomakpopisa"/>
        <w:spacing w:lineRule="auto" w:line="240" w:after="80"/>
        <w:ind w:left="108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I </w:t>
      </w:r>
      <w:r w:rsidR="00AB389D" w:rsidRPr="00A52D2E">
        <w:rPr>
          <w:rFonts w:cs="Times New Roman" w:hAnsi="Times New Roman" w:ascii="Times New Roman"/>
          <w:b/>
          <w:sz w:val="24"/>
          <w:szCs w:val="24"/>
        </w:rPr>
        <w:t>TABLICA</w:t>
      </w:r>
      <w:r w:rsidR="00D94493" w:rsidRPr="00A52D2E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PRIJAVLJENIH  TRAŽBINA</w:t>
      </w:r>
    </w:p>
    <w:p w:rsidRDefault="006957CE" w:rsidP="006957CE" w:rsidR="006957CE">
      <w:pPr>
        <w:pStyle w:val="Odlomakpopisa"/>
        <w:spacing w:lineRule="auto" w:line="240" w:after="80"/>
        <w:ind w:left="1080"/>
        <w:rPr>
          <w:rFonts w:cs="Times New Roman" w:hAnsi="Times New Roman" w:ascii="Times New Roman"/>
          <w:b/>
          <w:sz w:val="24"/>
          <w:szCs w:val="24"/>
        </w:rPr>
      </w:pPr>
    </w:p>
    <w:p w:rsidRDefault="006957CE" w:rsidP="006957CE" w:rsidR="006957CE" w:rsidRPr="006957CE">
      <w:pPr>
        <w:pStyle w:val="Odlomakpopisa"/>
        <w:numPr>
          <w:ilvl w:val="0"/>
          <w:numId w:val="9"/>
        </w:numPr>
        <w:spacing w:lineRule="auto" w:line="240" w:after="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Stečajni vjerovnici I višeg isplatnog reda</w:t>
      </w:r>
    </w:p>
    <w:p w:rsidRDefault="006957CE" w:rsidP="006957CE" w:rsidR="006957CE">
      <w:pPr>
        <w:spacing w:lineRule="auto" w:line="240" w:after="80"/>
        <w:rPr>
          <w:rFonts w:cs="Times New Roman" w:hAnsi="Times New Roman" w:ascii="Times New Roman"/>
          <w:sz w:val="24"/>
          <w:szCs w:val="24"/>
        </w:rPr>
      </w:pPr>
    </w:p>
    <w:p w:rsidRDefault="006957CE" w:rsidP="006957CE" w:rsidR="006957CE">
      <w:pPr>
        <w:spacing w:lineRule="auto" w:line="240" w:after="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Red.    </w:t>
      </w:r>
      <w:r w:rsidR="00B935E4">
        <w:rPr>
          <w:rFonts w:cs="Times New Roman" w:hAnsi="Times New Roman" w:ascii="Times New Roman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B935E4">
        <w:rPr>
          <w:rFonts w:cs="Times New Roman" w:hAnsi="Times New Roman" w:ascii="Times New Roman"/>
          <w:sz w:val="24"/>
          <w:szCs w:val="24"/>
        </w:rPr>
        <w:t>V  j  e  r  o  v  n  i  k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</w:t>
      </w:r>
      <w:r w:rsidR="00B935E4"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 w:rsidR="006A6B4D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B935E4">
        <w:rPr>
          <w:rFonts w:cs="Times New Roman" w:hAnsi="Times New Roman" w:ascii="Times New Roman"/>
          <w:sz w:val="24"/>
          <w:szCs w:val="24"/>
        </w:rPr>
        <w:t xml:space="preserve"> </w:t>
      </w:r>
      <w:r w:rsidR="0088490C">
        <w:rPr>
          <w:rFonts w:cs="Times New Roman" w:hAnsi="Times New Roman" w:ascii="Times New Roman"/>
          <w:sz w:val="24"/>
          <w:szCs w:val="24"/>
        </w:rPr>
        <w:t xml:space="preserve">   Neto iznos     </w:t>
      </w:r>
      <w:r>
        <w:rPr>
          <w:rFonts w:cs="Times New Roman" w:hAnsi="Times New Roman" w:ascii="Times New Roman"/>
          <w:sz w:val="24"/>
          <w:szCs w:val="24"/>
        </w:rPr>
        <w:t>Bruto iznos</w:t>
      </w:r>
    </w:p>
    <w:p w:rsidRDefault="006957CE" w:rsidP="0059636F" w:rsidR="0088490C">
      <w:pPr>
        <w:pStyle w:val="Bezproreda"/>
        <w:pBdr>
          <w:bottom w:space="1" w:sz="12" w:color="auto" w:val="single"/>
        </w:pBdr>
        <w:rPr>
          <w:b/>
        </w:rPr>
      </w:pPr>
      <w:r>
        <w:t>broj</w:t>
      </w:r>
      <w:r w:rsidR="0088490C">
        <w:t xml:space="preserve">                                                                                                                                                                                                          ne isplaćene plaće             </w:t>
      </w:r>
      <w:r w:rsidR="0088490C">
        <w:rPr>
          <w:b/>
        </w:rPr>
        <w:t xml:space="preserve">+  prijevoz i </w:t>
      </w:r>
    </w:p>
    <w:p w:rsidRDefault="0059636F" w:rsidP="0059636F" w:rsidR="0059636F" w:rsidRPr="0088490C">
      <w:pPr>
        <w:pStyle w:val="Bezproreda"/>
        <w:pBdr>
          <w:bottom w:space="1" w:sz="12" w:color="auto" w:val="single"/>
        </w:pBd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otpremnina</w:t>
      </w:r>
    </w:p>
    <w:p w:rsidRDefault="006957CE" w:rsidP="006957CE" w:rsidR="006957CE">
      <w:pPr>
        <w:pStyle w:val="Bezproreda"/>
      </w:pPr>
    </w:p>
    <w:p w:rsidRDefault="006957CE" w:rsidP="006957CE" w:rsidR="005C534D">
      <w:pPr>
        <w:pStyle w:val="Bezproreda"/>
        <w:numPr>
          <w:ilvl w:val="0"/>
          <w:numId w:val="10"/>
        </w:numPr>
      </w:pPr>
      <w:r>
        <w:t xml:space="preserve"> Ivančica Glas ,Klanjec, Radnička cesta broj 4-c</w:t>
      </w:r>
      <w:r w:rsidR="00B668AA">
        <w:t xml:space="preserve">     </w:t>
      </w:r>
      <w:r>
        <w:t xml:space="preserve"> OIB:23272774o92,Račun:HR18236o</w:t>
      </w:r>
      <w:r w:rsidR="006A6B4D">
        <w:t>ooo32</w:t>
      </w:r>
      <w:r w:rsidR="0059636F">
        <w:t xml:space="preserve">1344437o   </w:t>
      </w:r>
      <w:r w:rsidR="006A6B4D">
        <w:t xml:space="preserve">  </w:t>
      </w:r>
      <w:r w:rsidR="0088490C">
        <w:t xml:space="preserve">  22.669,82 kn.     </w:t>
      </w:r>
      <w:r>
        <w:t>42.675,83 kn.</w:t>
      </w:r>
      <w:r w:rsidR="0059636F">
        <w:t xml:space="preserve">  </w:t>
      </w:r>
      <w:r w:rsidR="0059636F">
        <w:rPr>
          <w:b/>
        </w:rPr>
        <w:t xml:space="preserve"> 53.475,55 kn.</w:t>
      </w:r>
    </w:p>
    <w:p w:rsidRDefault="005C534D" w:rsidP="006957CE" w:rsidR="005C534D">
      <w:pPr>
        <w:pStyle w:val="Bezproreda"/>
        <w:numPr>
          <w:ilvl w:val="0"/>
          <w:numId w:val="10"/>
        </w:numPr>
      </w:pPr>
      <w:r>
        <w:t>Mladen  Trbušić, Kraljevec na Sutli, Radakovo 32, OIB:27427151873, Raču</w:t>
      </w:r>
      <w:r w:rsidR="006A6B4D">
        <w:t>n:</w:t>
      </w:r>
      <w:r w:rsidR="0059636F">
        <w:t xml:space="preserve"> HR14233ooo33253o46741  </w:t>
      </w:r>
      <w:r w:rsidR="006A6B4D">
        <w:t xml:space="preserve">  </w:t>
      </w:r>
      <w:r w:rsidR="0088490C">
        <w:t xml:space="preserve">  7.285,98 kn.   </w:t>
      </w:r>
      <w:r>
        <w:t xml:space="preserve">  13.841,69 kn.</w:t>
      </w:r>
      <w:r w:rsidR="0059636F">
        <w:t xml:space="preserve">    </w:t>
      </w:r>
      <w:r w:rsidR="0059636F">
        <w:rPr>
          <w:b/>
        </w:rPr>
        <w:t>21.4o2,o3 kn.</w:t>
      </w:r>
    </w:p>
    <w:p w:rsidRDefault="005C534D" w:rsidP="006957CE" w:rsidR="005C534D">
      <w:pPr>
        <w:pStyle w:val="Bezproreda"/>
        <w:numPr>
          <w:ilvl w:val="0"/>
          <w:numId w:val="10"/>
        </w:numPr>
      </w:pPr>
      <w:r>
        <w:t>Božidar Kasteljan, Kraljevec na Sutli,Radakovo 2o,OIB:44129143497, Račun: HR83236</w:t>
      </w:r>
      <w:r w:rsidR="0059636F">
        <w:t xml:space="preserve">oooo3237426353    </w:t>
      </w:r>
      <w:r w:rsidR="006A6B4D">
        <w:t xml:space="preserve">  </w:t>
      </w:r>
      <w:r w:rsidR="00B668AA">
        <w:t xml:space="preserve"> </w:t>
      </w:r>
      <w:r w:rsidR="0088490C">
        <w:t xml:space="preserve">  9o5,73 kn.    </w:t>
      </w:r>
      <w:r>
        <w:t xml:space="preserve">    3.873,28 kn.</w:t>
      </w:r>
      <w:r w:rsidR="0059636F">
        <w:t xml:space="preserve">      </w:t>
      </w:r>
      <w:r w:rsidR="0059636F">
        <w:rPr>
          <w:b/>
        </w:rPr>
        <w:t>7.86o,45 kn.</w:t>
      </w:r>
    </w:p>
    <w:p w:rsidRDefault="005C534D" w:rsidP="006957CE" w:rsidR="005C534D">
      <w:pPr>
        <w:pStyle w:val="Bezproreda"/>
        <w:numPr>
          <w:ilvl w:val="0"/>
          <w:numId w:val="10"/>
        </w:numPr>
      </w:pPr>
      <w:r>
        <w:t>Željena Ivanuš, Kraljevec na Sutli,  Kral</w:t>
      </w:r>
      <w:r w:rsidR="006F6067">
        <w:t>jevec  57,    OIB: 66125o8o12o,</w:t>
      </w:r>
      <w:r>
        <w:t>Račun: H</w:t>
      </w:r>
      <w:r w:rsidR="0059636F">
        <w:t xml:space="preserve">R36236oooo3233o1399o  </w:t>
      </w:r>
      <w:r w:rsidR="00B668AA">
        <w:t xml:space="preserve">    </w:t>
      </w:r>
      <w:r w:rsidR="0088490C">
        <w:t xml:space="preserve">2.782,25 kn   </w:t>
      </w:r>
      <w:r w:rsidR="00C45212">
        <w:t xml:space="preserve">    1.o21,18</w:t>
      </w:r>
      <w:r>
        <w:t xml:space="preserve"> kn.</w:t>
      </w:r>
      <w:r w:rsidR="0059636F">
        <w:rPr>
          <w:b/>
        </w:rPr>
        <w:t xml:space="preserve">       3.8o3,43 kn.</w:t>
      </w:r>
    </w:p>
    <w:p w:rsidRDefault="005C534D" w:rsidP="006957CE" w:rsidR="006F6067">
      <w:pPr>
        <w:pStyle w:val="Bezproreda"/>
        <w:numPr>
          <w:ilvl w:val="0"/>
          <w:numId w:val="10"/>
        </w:numPr>
      </w:pPr>
      <w:r>
        <w:t>Tomislav Gašparić, Tuhelj,Črešnjevec 22,                 OIB:</w:t>
      </w:r>
      <w:r w:rsidR="006F6067">
        <w:t>31377257762, Račun:HR11236o</w:t>
      </w:r>
      <w:r w:rsidR="0088490C">
        <w:t xml:space="preserve">ooo32224o3998     </w:t>
      </w:r>
      <w:r w:rsidR="0059636F">
        <w:t xml:space="preserve"> </w:t>
      </w:r>
      <w:r w:rsidR="00B668AA">
        <w:t xml:space="preserve">    </w:t>
      </w:r>
      <w:r w:rsidR="0088490C">
        <w:t xml:space="preserve">774,45 kn.       </w:t>
      </w:r>
      <w:r w:rsidR="006F6067">
        <w:t xml:space="preserve">  969,31 kn.</w:t>
      </w:r>
      <w:r w:rsidR="0059636F">
        <w:rPr>
          <w:b/>
        </w:rPr>
        <w:t xml:space="preserve">           969,31 kn.</w:t>
      </w:r>
    </w:p>
    <w:p w:rsidRDefault="006F6067" w:rsidP="006957CE" w:rsidR="006F6067">
      <w:pPr>
        <w:pStyle w:val="Bezproreda"/>
        <w:numPr>
          <w:ilvl w:val="0"/>
          <w:numId w:val="10"/>
        </w:numPr>
      </w:pPr>
      <w:r>
        <w:t xml:space="preserve">Anita  </w:t>
      </w:r>
      <w:r w:rsidR="006957CE">
        <w:t xml:space="preserve">  </w:t>
      </w:r>
      <w:r>
        <w:t>Lisak,  Vukašinec   33                                       OIB:85441347135 Račun: HR35248oo832</w:t>
      </w:r>
      <w:r w:rsidR="0088490C">
        <w:t>oo412772</w:t>
      </w:r>
      <w:r w:rsidR="0059636F">
        <w:t xml:space="preserve">          </w:t>
      </w:r>
      <w:r w:rsidR="00B668AA">
        <w:t xml:space="preserve">   </w:t>
      </w:r>
      <w:r w:rsidR="0088490C">
        <w:t xml:space="preserve">9o8,63 kn.     </w:t>
      </w:r>
      <w:r>
        <w:t xml:space="preserve"> 1.551,59 kn.</w:t>
      </w:r>
      <w:r w:rsidR="0059636F">
        <w:t xml:space="preserve">      </w:t>
      </w:r>
      <w:r w:rsidR="0059636F">
        <w:rPr>
          <w:b/>
        </w:rPr>
        <w:t>6.478,91 kn.</w:t>
      </w:r>
    </w:p>
    <w:p w:rsidRDefault="006F6067" w:rsidP="006957CE" w:rsidR="006F6067">
      <w:pPr>
        <w:pStyle w:val="Bezproreda"/>
        <w:numPr>
          <w:ilvl w:val="0"/>
          <w:numId w:val="10"/>
        </w:numPr>
      </w:pPr>
      <w:r>
        <w:t>Mirica Kastelan, Kraljevec na Sutli,Radakovo 26     OIB:o4146442o42  Račun: HR59236o</w:t>
      </w:r>
      <w:r w:rsidR="0059636F">
        <w:t>ooo3217884292</w:t>
      </w:r>
      <w:r w:rsidR="0088490C">
        <w:t xml:space="preserve">  </w:t>
      </w:r>
      <w:r w:rsidR="00B668AA">
        <w:t xml:space="preserve">     </w:t>
      </w:r>
      <w:r w:rsidR="0088490C">
        <w:t xml:space="preserve">1.o92,99 kn.  </w:t>
      </w:r>
      <w:r>
        <w:t xml:space="preserve">   1.366,23 kn.</w:t>
      </w:r>
      <w:r w:rsidR="0059636F">
        <w:rPr>
          <w:b/>
        </w:rPr>
        <w:t xml:space="preserve">      5.353,34 kn.</w:t>
      </w:r>
    </w:p>
    <w:p w:rsidRDefault="00B668AA" w:rsidP="006957CE" w:rsidR="00B668AA">
      <w:pPr>
        <w:pStyle w:val="Bezproreda"/>
        <w:numPr>
          <w:ilvl w:val="0"/>
          <w:numId w:val="10"/>
        </w:numPr>
      </w:pPr>
      <w:r>
        <w:t>Ivan  Penezić, Tuhelj, Pristava 124                             OIB:33456588397, Račun:HR13236oooo</w:t>
      </w:r>
      <w:r w:rsidR="0088490C">
        <w:t>32224o58</w:t>
      </w:r>
      <w:r w:rsidR="0059636F">
        <w:t xml:space="preserve">o5  </w:t>
      </w:r>
      <w:r w:rsidR="0088490C">
        <w:t xml:space="preserve">       4.128,42 kn.  </w:t>
      </w:r>
      <w:r>
        <w:t xml:space="preserve">  9.481,74 kn.</w:t>
      </w:r>
      <w:r w:rsidR="0059636F">
        <w:rPr>
          <w:b/>
        </w:rPr>
        <w:t xml:space="preserve">    17.978,74 kn.</w:t>
      </w:r>
    </w:p>
    <w:p w:rsidRDefault="00B668AA" w:rsidP="006957CE" w:rsidR="00B668AA">
      <w:pPr>
        <w:pStyle w:val="Bezproreda"/>
        <w:numPr>
          <w:ilvl w:val="0"/>
          <w:numId w:val="10"/>
        </w:numPr>
      </w:pPr>
      <w:r>
        <w:t>Lidija Repec. Kraljevec na Sutli  126.                          OIB:545134o4o17, Račun:HR93236oooo</w:t>
      </w:r>
      <w:r w:rsidR="0088490C">
        <w:t>3511</w:t>
      </w:r>
      <w:r w:rsidR="0059636F">
        <w:t xml:space="preserve">169ooo    </w:t>
      </w:r>
      <w:r w:rsidR="0088490C">
        <w:t xml:space="preserve">    1.84o,34 kn  </w:t>
      </w:r>
      <w:r>
        <w:t xml:space="preserve"> </w:t>
      </w:r>
      <w:r w:rsidR="006957CE">
        <w:t xml:space="preserve">  </w:t>
      </w:r>
      <w:r>
        <w:t>1.</w:t>
      </w:r>
      <w:r w:rsidR="006957CE">
        <w:t xml:space="preserve"> </w:t>
      </w:r>
      <w:r>
        <w:t>84o,34 kn.</w:t>
      </w:r>
      <w:r w:rsidR="0059636F">
        <w:rPr>
          <w:b/>
        </w:rPr>
        <w:t xml:space="preserve">     </w:t>
      </w:r>
      <w:r w:rsidR="00F33B8B">
        <w:rPr>
          <w:b/>
        </w:rPr>
        <w:t>6.o1o,34 kn.</w:t>
      </w:r>
    </w:p>
    <w:p w:rsidRDefault="00B668AA" w:rsidP="006957CE" w:rsidR="00B668AA">
      <w:pPr>
        <w:pStyle w:val="Bezproreda"/>
        <w:numPr>
          <w:ilvl w:val="0"/>
          <w:numId w:val="10"/>
        </w:numPr>
      </w:pPr>
      <w:r>
        <w:t>Marko Kantura,Vel.Trgovišće,Dubrovčan 91            OIB: 14923266752, Rač</w:t>
      </w:r>
      <w:r w:rsidR="0059636F">
        <w:t xml:space="preserve">un:HR55236ooo322237o8o8        </w:t>
      </w:r>
      <w:r w:rsidR="0088490C">
        <w:t xml:space="preserve">  1.721,29 kn.  </w:t>
      </w:r>
      <w:r>
        <w:t xml:space="preserve">   2.151,63 kn.</w:t>
      </w:r>
      <w:r w:rsidR="00B935E4">
        <w:rPr>
          <w:b/>
        </w:rPr>
        <w:t xml:space="preserve">     6.461,85 kn.</w:t>
      </w:r>
    </w:p>
    <w:p w:rsidRDefault="00B668AA" w:rsidP="006957CE" w:rsidR="00C45212">
      <w:pPr>
        <w:pStyle w:val="Bezproreda"/>
        <w:numPr>
          <w:ilvl w:val="0"/>
          <w:numId w:val="10"/>
        </w:numPr>
      </w:pPr>
      <w:r>
        <w:t>Martina Žuraj ,Kraljevec na Sutli b.b.                         OIB:</w:t>
      </w:r>
      <w:r w:rsidR="00C45212">
        <w:t>9913o139619, Račun: HRO62484oo832oo42862o</w:t>
      </w:r>
      <w:r>
        <w:t xml:space="preserve">  </w:t>
      </w:r>
      <w:r w:rsidR="0059636F">
        <w:t xml:space="preserve"> </w:t>
      </w:r>
      <w:r w:rsidR="006957CE">
        <w:t xml:space="preserve">  </w:t>
      </w:r>
      <w:r w:rsidR="0059636F">
        <w:t xml:space="preserve"> </w:t>
      </w:r>
      <w:r w:rsidR="006957CE">
        <w:t xml:space="preserve"> </w:t>
      </w:r>
      <w:r w:rsidR="0088490C">
        <w:t>1.554,46 kn</w:t>
      </w:r>
      <w:r w:rsidR="00C45212">
        <w:t xml:space="preserve">     2.247,23 kn.</w:t>
      </w:r>
      <w:r w:rsidR="00B935E4">
        <w:rPr>
          <w:b/>
        </w:rPr>
        <w:t xml:space="preserve">      2.517,23 kn.</w:t>
      </w:r>
    </w:p>
    <w:p w:rsidRDefault="00C45212" w:rsidP="006957CE" w:rsidR="00C45212">
      <w:pPr>
        <w:pStyle w:val="Bezproreda"/>
        <w:numPr>
          <w:ilvl w:val="0"/>
          <w:numId w:val="10"/>
        </w:numPr>
      </w:pPr>
      <w:r>
        <w:t>Stjepan Ricijaš, Klanje, Ul. Lijepe Naše 34                 OIB:5834o372122, Račun: HR23236oo</w:t>
      </w:r>
      <w:r w:rsidR="0088490C">
        <w:t>oo321253442</w:t>
      </w:r>
      <w:r w:rsidR="0059636F">
        <w:t xml:space="preserve">o      </w:t>
      </w:r>
      <w:r>
        <w:t xml:space="preserve"> </w:t>
      </w:r>
      <w:r w:rsidR="0059636F">
        <w:t xml:space="preserve"> </w:t>
      </w:r>
      <w:r>
        <w:t>1.593,2o kn</w:t>
      </w:r>
      <w:r w:rsidR="0088490C">
        <w:t xml:space="preserve">.  </w:t>
      </w:r>
      <w:r>
        <w:t xml:space="preserve">  2.694,62 kn.</w:t>
      </w:r>
      <w:r w:rsidR="00B935E4">
        <w:rPr>
          <w:b/>
        </w:rPr>
        <w:t xml:space="preserve">    11.429,75 kn.</w:t>
      </w:r>
    </w:p>
    <w:p w:rsidRDefault="00C45212" w:rsidP="006957CE" w:rsidR="002B5EEB">
      <w:pPr>
        <w:pStyle w:val="Bezproreda"/>
        <w:numPr>
          <w:ilvl w:val="0"/>
          <w:numId w:val="10"/>
        </w:numPr>
      </w:pPr>
      <w:r>
        <w:t>Nikola  Gredičak, Oroslavlje, Mihanovićeva  3         OIB:o76479866o4, Račun: HR72236oooo32</w:t>
      </w:r>
      <w:r w:rsidR="0088490C">
        <w:t>2111</w:t>
      </w:r>
      <w:r w:rsidR="0059636F">
        <w:t xml:space="preserve">o174  </w:t>
      </w:r>
      <w:r w:rsidR="0088490C">
        <w:t xml:space="preserve">      1.845.,7o kn. </w:t>
      </w:r>
      <w:r w:rsidR="002B5EEB">
        <w:t xml:space="preserve"> 2.3o7,13 kn.</w:t>
      </w:r>
      <w:r w:rsidR="00B935E4">
        <w:t xml:space="preserve">       </w:t>
      </w:r>
      <w:r w:rsidR="00B935E4">
        <w:rPr>
          <w:b/>
        </w:rPr>
        <w:t>8.773,13 kn.</w:t>
      </w:r>
    </w:p>
    <w:p w:rsidRDefault="002B5EEB" w:rsidP="006957CE" w:rsidR="00397475">
      <w:pPr>
        <w:pStyle w:val="Bezproreda"/>
        <w:numPr>
          <w:ilvl w:val="0"/>
          <w:numId w:val="10"/>
        </w:numPr>
      </w:pPr>
      <w:r>
        <w:t xml:space="preserve">Žanet Užović Zagreb, Jablanska  21.                          OIB:63494889079, </w:t>
      </w:r>
      <w:r w:rsidR="00397475">
        <w:t xml:space="preserve"> Račun:HR29236ooo</w:t>
      </w:r>
      <w:r w:rsidR="0059636F">
        <w:t xml:space="preserve">o32147o1529       </w:t>
      </w:r>
      <w:r w:rsidR="0088490C">
        <w:t xml:space="preserve">  1.469,98 kn   </w:t>
      </w:r>
      <w:r w:rsidR="00397475">
        <w:t xml:space="preserve">  3.5o6,84 kn.</w:t>
      </w:r>
      <w:r w:rsidR="00B935E4">
        <w:rPr>
          <w:b/>
        </w:rPr>
        <w:t xml:space="preserve">    13.288,76 kn.</w:t>
      </w:r>
    </w:p>
    <w:p w:rsidRDefault="00397475" w:rsidP="006957CE" w:rsidR="00397475">
      <w:pPr>
        <w:pStyle w:val="Bezproreda"/>
        <w:numPr>
          <w:ilvl w:val="0"/>
          <w:numId w:val="10"/>
        </w:numPr>
      </w:pPr>
      <w:r>
        <w:t>Darko Filković,  Ul. Josipa Milić 8,                              OIB:8o191124786,  Račun:HR382484oo8</w:t>
      </w:r>
      <w:r w:rsidR="0059636F">
        <w:t xml:space="preserve">322599o357    </w:t>
      </w:r>
      <w:r w:rsidR="0088490C">
        <w:t xml:space="preserve">   </w:t>
      </w:r>
      <w:r w:rsidR="0059636F">
        <w:t xml:space="preserve"> </w:t>
      </w:r>
      <w:r w:rsidR="0088490C">
        <w:t xml:space="preserve"> 2.127,88 kn. </w:t>
      </w:r>
      <w:r>
        <w:t xml:space="preserve">  2.659,86 kn.</w:t>
      </w:r>
      <w:r w:rsidR="00B935E4">
        <w:rPr>
          <w:b/>
        </w:rPr>
        <w:t xml:space="preserve">       8.228,36 kn.</w:t>
      </w:r>
    </w:p>
    <w:p w:rsidRDefault="00397475" w:rsidP="006957CE" w:rsidR="00397475">
      <w:pPr>
        <w:pStyle w:val="Bezproreda"/>
        <w:numPr>
          <w:ilvl w:val="0"/>
          <w:numId w:val="10"/>
        </w:numPr>
      </w:pPr>
      <w:r>
        <w:t>Marijan Marković, Zagreb, Pavla Hatza  11              OIB:o1457328944, Račun:</w:t>
      </w:r>
      <w:r w:rsidR="00047DBE">
        <w:t xml:space="preserve"> </w:t>
      </w:r>
      <w:r w:rsidR="00C87474">
        <w:t>HR</w:t>
      </w:r>
      <w:r>
        <w:t xml:space="preserve"> 98236oooo323</w:t>
      </w:r>
      <w:r w:rsidR="0059636F">
        <w:t xml:space="preserve">438426o      </w:t>
      </w:r>
      <w:r w:rsidR="0088490C">
        <w:t>14.o6o,47 kn</w:t>
      </w:r>
      <w:r>
        <w:t xml:space="preserve">   27.833,54 kn</w:t>
      </w:r>
      <w:r w:rsidR="00B935E4">
        <w:rPr>
          <w:b/>
        </w:rPr>
        <w:t xml:space="preserve">    27.833,54 kn.</w:t>
      </w:r>
    </w:p>
    <w:p w:rsidRDefault="0088490C" w:rsidP="0088490C" w:rsidR="0059636F">
      <w:pPr>
        <w:pStyle w:val="Bezproreda"/>
        <w:numPr>
          <w:ilvl w:val="0"/>
          <w:numId w:val="10"/>
        </w:numPr>
      </w:pPr>
      <w:r>
        <w:t>Josip Muranić, Zg.Sela , Plavić  br. 3                          OIB:32823818492  Račun: HR o9236oooo322196</w:t>
      </w:r>
      <w:r w:rsidR="0059636F">
        <w:t xml:space="preserve">1o35        </w:t>
      </w:r>
      <w:r>
        <w:t xml:space="preserve"> </w:t>
      </w:r>
      <w:r w:rsidR="0059636F">
        <w:t xml:space="preserve">                                                   </w:t>
      </w:r>
      <w:r w:rsidR="0059636F">
        <w:rPr>
          <w:b/>
        </w:rPr>
        <w:t xml:space="preserve"> 1o.3o4,42 kn</w:t>
      </w:r>
      <w:r w:rsidR="0059636F">
        <w:t xml:space="preserve">   </w:t>
      </w:r>
    </w:p>
    <w:p w:rsidRDefault="0059636F" w:rsidP="0059636F" w:rsidR="0037638E">
      <w:pPr>
        <w:pStyle w:val="Bezproreda"/>
        <w:ind w:left="510"/>
      </w:pPr>
      <w:r>
        <w:lastRenderedPageBreak/>
        <w:t xml:space="preserve">                        </w:t>
      </w:r>
    </w:p>
    <w:p w:rsidRDefault="0037638E" w:rsidP="0037638E" w:rsidR="0037638E">
      <w:pPr>
        <w:pStyle w:val="Bezproreda"/>
        <w:numPr>
          <w:ilvl w:val="0"/>
          <w:numId w:val="10"/>
        </w:numPr>
      </w:pPr>
      <w:r>
        <w:t xml:space="preserve">RH. Ministarstvo financija. Porezna  uprava,Područni ured Središnja Hrvatska OIB:18683136487                                </w:t>
      </w:r>
      <w:r w:rsidR="0088490C">
        <w:t xml:space="preserve">          </w:t>
      </w:r>
      <w:r>
        <w:t xml:space="preserve">   22.83o,71 kuna </w:t>
      </w:r>
    </w:p>
    <w:p w:rsidRDefault="0000562E" w:rsidP="00237598" w:rsidR="0000562E">
      <w:pPr>
        <w:pStyle w:val="Bezproreda"/>
      </w:pPr>
    </w:p>
    <w:p w:rsidRDefault="0000562E" w:rsidP="00397475" w:rsidR="00397475">
      <w:pPr>
        <w:pStyle w:val="Bezproreda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>sveukupno bivši</w:t>
      </w:r>
    </w:p>
    <w:p w:rsidRDefault="0000562E" w:rsidP="00397475" w:rsidR="0000562E" w:rsidRPr="0000562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radnici.</w:t>
      </w:r>
    </w:p>
    <w:p w:rsidRDefault="00397475" w:rsidP="00397475" w:rsidR="00201B54">
      <w:pPr>
        <w:pStyle w:val="Bezproreda"/>
        <w:ind w:left="510"/>
        <w:rPr>
          <w:b/>
        </w:rPr>
      </w:pPr>
      <w:r>
        <w:t xml:space="preserve">Stečajni vjerovnici I višeg isplatnog reda </w:t>
      </w:r>
      <w:r w:rsidR="00373A19">
        <w:t xml:space="preserve">, </w:t>
      </w:r>
      <w:r>
        <w:t xml:space="preserve">ukupno </w:t>
      </w:r>
      <w:r w:rsidR="00201B54">
        <w:rPr>
          <w:b/>
        </w:rPr>
        <w:t>18</w:t>
      </w:r>
      <w:r>
        <w:rPr>
          <w:b/>
        </w:rPr>
        <w:t xml:space="preserve"> vjerovnika                   </w:t>
      </w:r>
      <w:r>
        <w:t xml:space="preserve">Ukopno tražbina:   </w:t>
      </w:r>
      <w:r w:rsidR="00B935E4">
        <w:t xml:space="preserve">         </w:t>
      </w:r>
      <w:r>
        <w:t xml:space="preserve">      </w:t>
      </w:r>
      <w:r w:rsidR="00201B54">
        <w:rPr>
          <w:b/>
        </w:rPr>
        <w:t xml:space="preserve">66.761,59 kn. </w:t>
      </w:r>
      <w:r w:rsidR="00EC2F73">
        <w:rPr>
          <w:b/>
        </w:rPr>
        <w:t xml:space="preserve"> 14</w:t>
      </w:r>
      <w:r w:rsidR="00201B54">
        <w:rPr>
          <w:b/>
        </w:rPr>
        <w:t>1.o12,3o kn.    234.999,85 kuna</w:t>
      </w:r>
    </w:p>
    <w:p w:rsidRDefault="00201B54" w:rsidP="00397475" w:rsidR="006957CE" w:rsidRPr="006957CE">
      <w:pPr>
        <w:pStyle w:val="Bezproreda"/>
        <w:ind w:left="510"/>
      </w:pPr>
      <w:r>
        <w:rPr>
          <w:b/>
        </w:rPr>
        <w:t xml:space="preserve"> </w:t>
      </w:r>
    </w:p>
    <w:p w:rsidRDefault="00D21922" w:rsidP="00AB389D" w:rsidR="00D21922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37577" w:rsidP="00437577" w:rsidR="00397475">
      <w:pPr>
        <w:pStyle w:val="Bezproreda"/>
        <w:numPr>
          <w:ilvl w:val="0"/>
          <w:numId w:val="9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Stečajni vjerovnici II višeg isplatnog reda.</w:t>
      </w:r>
      <w:r w:rsidR="00D21922" w:rsidRPr="00A52D2E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397475" w:rsidP="00D21922" w:rsidR="003974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21922" w:rsidP="00D21922" w:rsidR="00D90646" w:rsidRPr="00A52D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52D2E">
        <w:rPr>
          <w:rFonts w:cs="Times New Roman" w:hAnsi="Times New Roman" w:ascii="Times New Roman"/>
          <w:sz w:val="24"/>
          <w:szCs w:val="24"/>
        </w:rPr>
        <w:t xml:space="preserve">                       </w:t>
      </w: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817"/>
        <w:gridCol w:w="2819"/>
        <w:gridCol w:w="1291"/>
        <w:gridCol w:w="1135"/>
        <w:gridCol w:w="1274"/>
        <w:gridCol w:w="993"/>
        <w:gridCol w:w="993"/>
        <w:gridCol w:w="1135"/>
        <w:gridCol w:w="1274"/>
        <w:gridCol w:w="1206"/>
        <w:gridCol w:w="1283"/>
      </w:tblGrid>
      <w:tr w:rsidTr="00B14BCC" w:rsidR="00FA035D" w:rsidRPr="00A52D2E">
        <w:trPr>
          <w:trHeight w:val="2033"/>
        </w:trPr>
        <w:tc>
          <w:tcPr>
            <w:tcW w:type="pct" w:w="287"/>
            <w:vAlign w:val="center"/>
          </w:tcPr>
          <w:p w:rsidRDefault="00D90646" w:rsidP="00FA035D" w:rsidR="00FA035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  <w:r w:rsidR="00FA035D"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 prijavljene</w:t>
            </w: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FA035D" w:rsidRPr="00A52D2E">
              <w:rPr>
                <w:rFonts w:cs="Times New Roman" w:hAnsi="Times New Roman" w:ascii="Times New Roman"/>
                <w:sz w:val="24"/>
                <w:szCs w:val="24"/>
              </w:rPr>
              <w:t>tražbine</w:t>
            </w:r>
          </w:p>
          <w:p w:rsidRDefault="00D90646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Ime i  prezime, tvrtka ili naziv vjerovnika</w:t>
            </w:r>
          </w:p>
        </w:tc>
        <w:tc>
          <w:tcPr>
            <w:tcW w:type="pct" w:w="454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OIB  vjerovnika</w:t>
            </w:r>
          </w:p>
        </w:tc>
        <w:tc>
          <w:tcPr>
            <w:tcW w:type="pct" w:w="399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Adresa/ sjedište vjerovnika</w:t>
            </w:r>
          </w:p>
        </w:tc>
        <w:tc>
          <w:tcPr>
            <w:tcW w:type="pct" w:w="448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349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Pravna osnova  prijavljene tražbine</w:t>
            </w:r>
          </w:p>
        </w:tc>
        <w:tc>
          <w:tcPr>
            <w:tcW w:type="pct" w:w="349"/>
            <w:vAlign w:val="center"/>
          </w:tcPr>
          <w:p w:rsidRDefault="00FA035D" w:rsidP="00FA035D" w:rsidR="00FA035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399"/>
            <w:vAlign w:val="center"/>
          </w:tcPr>
          <w:p w:rsidRDefault="00FA035D" w:rsidP="00FA035D" w:rsidR="00FA035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Pravna osnova</w:t>
            </w:r>
          </w:p>
          <w:p w:rsidRDefault="00FA035D" w:rsidP="00FA035D" w:rsidR="00FA035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priznate tražbine</w:t>
            </w:r>
          </w:p>
          <w:p w:rsidRDefault="00D90646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424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451"/>
            <w:vAlign w:val="center"/>
          </w:tcPr>
          <w:p w:rsidRDefault="00FA035D" w:rsidP="00FA035D" w:rsidR="00D90646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Oznaka ovršne isprave ako se tražbina zasniva na ovršnoj ispravi</w:t>
            </w:r>
          </w:p>
        </w:tc>
      </w:tr>
      <w:tr w:rsidTr="00B14BCC" w:rsidR="00FA035D" w:rsidRPr="00A52D2E">
        <w:tc>
          <w:tcPr>
            <w:tcW w:type="pct" w:w="287"/>
          </w:tcPr>
          <w:p w:rsidRDefault="002B3B18" w:rsidP="00A82AE3" w:rsidR="00B14BCC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91"/>
          </w:tcPr>
          <w:p w:rsidRDefault="002B3B18" w:rsidP="00D90646" w:rsidR="00B2188F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pošta, Račun:HR16239ooo111ooo1867</w:t>
            </w:r>
          </w:p>
        </w:tc>
        <w:tc>
          <w:tcPr>
            <w:tcW w:type="pct" w:w="454"/>
          </w:tcPr>
          <w:p w:rsidRDefault="002B3B18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8731181o356</w:t>
            </w:r>
          </w:p>
        </w:tc>
        <w:tc>
          <w:tcPr>
            <w:tcW w:type="pct" w:w="399"/>
          </w:tcPr>
          <w:p w:rsidRDefault="002B3B18" w:rsidP="00D90646" w:rsidR="00B2188F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Jutišićeva ulica13</w:t>
            </w:r>
          </w:p>
        </w:tc>
        <w:tc>
          <w:tcPr>
            <w:tcW w:type="pct" w:w="448"/>
          </w:tcPr>
          <w:p w:rsidRDefault="002B3B18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6.121,74 kn</w:t>
            </w:r>
          </w:p>
        </w:tc>
        <w:tc>
          <w:tcPr>
            <w:tcW w:type="pct" w:w="349"/>
          </w:tcPr>
          <w:p w:rsidRDefault="002B3B18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pct" w:w="349"/>
          </w:tcPr>
          <w:p w:rsidRDefault="002B3B18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6.121,74 kn.</w:t>
            </w:r>
          </w:p>
        </w:tc>
        <w:tc>
          <w:tcPr>
            <w:tcW w:type="pct" w:w="399"/>
          </w:tcPr>
          <w:p w:rsidRDefault="002B3B18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Uredni računi</w:t>
            </w:r>
          </w:p>
        </w:tc>
        <w:tc>
          <w:tcPr>
            <w:tcW w:type="pct" w:w="448"/>
          </w:tcPr>
          <w:p w:rsidRDefault="002B3B18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2B3B18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451"/>
          </w:tcPr>
          <w:p w:rsidRDefault="00212C5E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je</w:t>
            </w:r>
            <w:r w:rsidR="002B3B18">
              <w:rPr>
                <w:rFonts w:cs="Times New Roman" w:hAnsi="Times New Roman" w:ascii="Times New Roman"/>
                <w:sz w:val="24"/>
                <w:szCs w:val="24"/>
              </w:rPr>
              <w:t xml:space="preserve"> plaćena</w:t>
            </w:r>
          </w:p>
        </w:tc>
      </w:tr>
      <w:tr w:rsidTr="00B14BCC" w:rsidR="00FA035D" w:rsidRPr="00A52D2E">
        <w:tc>
          <w:tcPr>
            <w:tcW w:type="pct" w:w="287"/>
          </w:tcPr>
          <w:p w:rsidRDefault="002B3B18" w:rsidP="00D90646" w:rsidR="00B14BCC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91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HEP-Elektra d.o.o.,Račun:HR66236oooo15ooo33566</w:t>
            </w:r>
          </w:p>
        </w:tc>
        <w:tc>
          <w:tcPr>
            <w:tcW w:type="pct" w:w="454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4683o6oo751</w:t>
            </w:r>
          </w:p>
        </w:tc>
        <w:tc>
          <w:tcPr>
            <w:tcW w:type="pct" w:w="399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Zabok,Ul.M.Gupca 57</w:t>
            </w:r>
          </w:p>
        </w:tc>
        <w:tc>
          <w:tcPr>
            <w:tcW w:type="pct" w:w="448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167.772,75 kn.</w:t>
            </w:r>
          </w:p>
        </w:tc>
        <w:tc>
          <w:tcPr>
            <w:tcW w:type="pct" w:w="349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Pružena usluga isporuka struje</w:t>
            </w:r>
          </w:p>
        </w:tc>
        <w:tc>
          <w:tcPr>
            <w:tcW w:type="pct" w:w="349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167.772,75 kn.</w:t>
            </w:r>
          </w:p>
        </w:tc>
        <w:tc>
          <w:tcPr>
            <w:tcW w:type="pct" w:w="399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Računi, Rješenbje o ovrsi, OVRV-56/16.</w:t>
            </w:r>
          </w:p>
        </w:tc>
        <w:tc>
          <w:tcPr>
            <w:tcW w:type="pct" w:w="448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51"/>
          </w:tcPr>
          <w:p w:rsidRDefault="00141756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OVRV-56//16. Pristojba nije plaćena</w:t>
            </w:r>
          </w:p>
        </w:tc>
      </w:tr>
      <w:tr w:rsidTr="00DB3A47" w:rsidR="00FA035D" w:rsidRPr="00A52D2E">
        <w:tc>
          <w:tcPr>
            <w:tcW w:type="pct" w:w="287"/>
            <w:tcBorders>
              <w:bottom w:space="0" w:sz="4" w:color="auto" w:val="single"/>
            </w:tcBorders>
          </w:tcPr>
          <w:p w:rsidRDefault="002F325F" w:rsidP="00D90646" w:rsidR="00B14BCC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91"/>
          </w:tcPr>
          <w:p w:rsidRDefault="002F325F" w:rsidP="00D90646" w:rsidR="009B744B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Račun: HR85236oooo15ooo74255</w:t>
            </w:r>
          </w:p>
        </w:tc>
        <w:tc>
          <w:tcPr>
            <w:tcW w:type="pct" w:w="454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8179314656o</w:t>
            </w:r>
          </w:p>
        </w:tc>
        <w:tc>
          <w:tcPr>
            <w:tcW w:type="pct" w:w="399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Ul.R.F. Mihanovića br.9</w:t>
            </w:r>
          </w:p>
        </w:tc>
        <w:tc>
          <w:tcPr>
            <w:tcW w:type="pct" w:w="448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4.221,32 kn.</w:t>
            </w:r>
          </w:p>
        </w:tc>
        <w:tc>
          <w:tcPr>
            <w:tcW w:type="pct" w:w="349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pct" w:w="349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4.221,32 kn.</w:t>
            </w:r>
          </w:p>
        </w:tc>
        <w:tc>
          <w:tcPr>
            <w:tcW w:type="pct" w:w="399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Računi, OVRV2134/16.</w:t>
            </w:r>
          </w:p>
        </w:tc>
        <w:tc>
          <w:tcPr>
            <w:tcW w:type="pct" w:w="448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51"/>
          </w:tcPr>
          <w:p w:rsidRDefault="002F325F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OVRV,Pristojba plaćena</w:t>
            </w:r>
          </w:p>
        </w:tc>
      </w:tr>
      <w:tr w:rsidTr="00DB3A47" w:rsidR="00303DD8" w:rsidRPr="00A52D2E">
        <w:tc>
          <w:tcPr>
            <w:tcW w:type="pct" w:w="287"/>
            <w:tcBorders>
              <w:bottom w:space="0" w:sz="4" w:color="auto" w:val="single"/>
            </w:tcBorders>
          </w:tcPr>
          <w:p w:rsidRDefault="002F325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91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Gavrilović d.o.o.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Račun:HR692484oo811oo147111</w:t>
            </w:r>
          </w:p>
        </w:tc>
        <w:tc>
          <w:tcPr>
            <w:tcW w:type="pct" w:w="454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OIB:8357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o236o6o</w:t>
            </w:r>
          </w:p>
        </w:tc>
        <w:tc>
          <w:tcPr>
            <w:tcW w:type="pct" w:w="399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Petrinja,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Gavrilovićev trg 1</w:t>
            </w:r>
          </w:p>
        </w:tc>
        <w:tc>
          <w:tcPr>
            <w:tcW w:type="pct" w:w="448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27.42o,95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kn.</w:t>
            </w:r>
          </w:p>
        </w:tc>
        <w:tc>
          <w:tcPr>
            <w:tcW w:type="pct" w:w="349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Isporuk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a roba</w:t>
            </w:r>
          </w:p>
        </w:tc>
        <w:tc>
          <w:tcPr>
            <w:tcW w:type="pct" w:w="349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27.42o,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95 kn</w:t>
            </w:r>
          </w:p>
        </w:tc>
        <w:tc>
          <w:tcPr>
            <w:tcW w:type="pct" w:w="399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Računi</w:t>
            </w:r>
          </w:p>
        </w:tc>
        <w:tc>
          <w:tcPr>
            <w:tcW w:type="pct" w:w="448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94157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51"/>
          </w:tcPr>
          <w:p w:rsidRDefault="00DD2E4F" w:rsidP="00DD2E4F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OV-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13o5/17.P.</w:t>
            </w:r>
            <w:r w:rsidR="0094157E">
              <w:rPr>
                <w:rFonts w:cs="Times New Roman" w:hAnsi="Times New Roman" w:ascii="Times New Roman"/>
                <w:sz w:val="24"/>
                <w:szCs w:val="24"/>
              </w:rPr>
              <w:t xml:space="preserve"> nije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plać.</w:t>
            </w:r>
          </w:p>
        </w:tc>
      </w:tr>
      <w:tr w:rsidTr="00DB3A47" w:rsidR="00303DD8" w:rsidRPr="00A52D2E">
        <w:tc>
          <w:tcPr>
            <w:tcW w:type="pct" w:w="287"/>
            <w:tcBorders>
              <w:bottom w:space="0" w:sz="4" w:color="auto" w:val="single"/>
            </w:tcBorders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991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Podravska banka d.d. Račun:HR632386oo21oooo1o16o</w:t>
            </w:r>
          </w:p>
        </w:tc>
        <w:tc>
          <w:tcPr>
            <w:tcW w:type="pct" w:w="454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OIB:97326283154</w:t>
            </w:r>
          </w:p>
        </w:tc>
        <w:tc>
          <w:tcPr>
            <w:tcW w:type="pct" w:w="399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Koprivnica,Opatička ul.3</w:t>
            </w:r>
          </w:p>
        </w:tc>
        <w:tc>
          <w:tcPr>
            <w:tcW w:type="pct" w:w="448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232,99 kn.</w:t>
            </w:r>
          </w:p>
        </w:tc>
        <w:tc>
          <w:tcPr>
            <w:tcW w:type="pct" w:w="349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pct" w:w="349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232,99 kn.</w:t>
            </w:r>
          </w:p>
        </w:tc>
        <w:tc>
          <w:tcPr>
            <w:tcW w:type="pct" w:w="399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448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51"/>
          </w:tcPr>
          <w:p w:rsidRDefault="00DD2E4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Ov.isp.nema</w:t>
            </w:r>
          </w:p>
        </w:tc>
      </w:tr>
      <w:tr w:rsidTr="00B14BCC" w:rsidR="00FA035D" w:rsidRPr="00A52D2E">
        <w:tc>
          <w:tcPr>
            <w:tcW w:type="pct" w:w="287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pct" w:w="991"/>
          </w:tcPr>
          <w:p w:rsidRDefault="00732477" w:rsidP="00D90646" w:rsidR="00DF628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RH.Agencija za osiguranje radničkih potraživanja u slučaju stečaja poslodavca,Račun:</w:t>
            </w:r>
          </w:p>
        </w:tc>
        <w:tc>
          <w:tcPr>
            <w:tcW w:type="pct" w:w="454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o43234721o9</w:t>
            </w:r>
          </w:p>
        </w:tc>
        <w:tc>
          <w:tcPr>
            <w:tcW w:type="pct" w:w="399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Zgb.Frankopanska ulica broj 11</w:t>
            </w:r>
          </w:p>
        </w:tc>
        <w:tc>
          <w:tcPr>
            <w:tcW w:type="pct" w:w="448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17.753,17 kuna</w:t>
            </w:r>
          </w:p>
        </w:tc>
        <w:tc>
          <w:tcPr>
            <w:tcW w:type="pct" w:w="349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Isplata dijela plaća radnicima 9.1o.i 11. mj.2o15. god.</w:t>
            </w:r>
          </w:p>
        </w:tc>
        <w:tc>
          <w:tcPr>
            <w:tcW w:type="pct" w:w="349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17.753,11 kuna</w:t>
            </w:r>
          </w:p>
        </w:tc>
        <w:tc>
          <w:tcPr>
            <w:tcW w:type="pct" w:w="399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Sva potrebna dokumentacija</w:t>
            </w:r>
          </w:p>
        </w:tc>
        <w:tc>
          <w:tcPr>
            <w:tcW w:type="pct" w:w="448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O,oo  </w:t>
            </w:r>
          </w:p>
        </w:tc>
        <w:tc>
          <w:tcPr>
            <w:tcW w:type="pct" w:w="451"/>
          </w:tcPr>
          <w:p w:rsidRDefault="00732477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Ovršne isprave nema</w:t>
            </w:r>
          </w:p>
        </w:tc>
      </w:tr>
      <w:tr w:rsidTr="00B14BCC" w:rsidR="00FA035D" w:rsidRPr="00A52D2E">
        <w:tc>
          <w:tcPr>
            <w:tcW w:type="pct" w:w="287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991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Bisnode d.o.o. Račun: HR312484oo811oo619215</w:t>
            </w:r>
          </w:p>
        </w:tc>
        <w:tc>
          <w:tcPr>
            <w:tcW w:type="pct" w:w="454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4827o876228</w:t>
            </w:r>
          </w:p>
        </w:tc>
        <w:tc>
          <w:tcPr>
            <w:tcW w:type="pct" w:w="399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Zgb. Falerovo šetalište 22</w:t>
            </w:r>
          </w:p>
        </w:tc>
        <w:tc>
          <w:tcPr>
            <w:tcW w:type="pct" w:w="448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5.3o1,88 kn</w:t>
            </w:r>
          </w:p>
        </w:tc>
        <w:tc>
          <w:tcPr>
            <w:tcW w:type="pct" w:w="349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Isporuka robe</w:t>
            </w:r>
          </w:p>
        </w:tc>
        <w:tc>
          <w:tcPr>
            <w:tcW w:type="pct" w:w="349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5.3o1,88 kn.</w:t>
            </w:r>
          </w:p>
        </w:tc>
        <w:tc>
          <w:tcPr>
            <w:tcW w:type="pct" w:w="399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</w:t>
            </w:r>
          </w:p>
        </w:tc>
        <w:tc>
          <w:tcPr>
            <w:tcW w:type="pct" w:w="448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51"/>
          </w:tcPr>
          <w:p w:rsidRDefault="00DF43A2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</w:tr>
      <w:tr w:rsidTr="00B14BCC" w:rsidR="00FA035D" w:rsidRPr="00A52D2E">
        <w:tc>
          <w:tcPr>
            <w:tcW w:type="pct" w:w="287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8. </w:t>
            </w:r>
          </w:p>
        </w:tc>
        <w:tc>
          <w:tcPr>
            <w:tcW w:type="pct" w:w="991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Capricorno d.o.o. Račun:HR9125oooo911o1198973</w:t>
            </w:r>
          </w:p>
        </w:tc>
        <w:tc>
          <w:tcPr>
            <w:tcW w:type="pct" w:w="454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o95173174411</w:t>
            </w:r>
          </w:p>
        </w:tc>
        <w:tc>
          <w:tcPr>
            <w:tcW w:type="pct" w:w="399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Split.Hercegovačka 57-a</w:t>
            </w:r>
          </w:p>
        </w:tc>
        <w:tc>
          <w:tcPr>
            <w:tcW w:type="pct" w:w="448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1o.915,18 kuna</w:t>
            </w:r>
          </w:p>
        </w:tc>
        <w:tc>
          <w:tcPr>
            <w:tcW w:type="pct" w:w="349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Isporuka roba</w:t>
            </w:r>
          </w:p>
        </w:tc>
        <w:tc>
          <w:tcPr>
            <w:tcW w:type="pct" w:w="349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1o.915,18 kuna</w:t>
            </w:r>
          </w:p>
        </w:tc>
        <w:tc>
          <w:tcPr>
            <w:tcW w:type="pct" w:w="399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448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O,oo             </w:t>
            </w:r>
          </w:p>
        </w:tc>
        <w:tc>
          <w:tcPr>
            <w:tcW w:type="pct" w:w="424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Ovršne isprave nema</w:t>
            </w:r>
          </w:p>
        </w:tc>
        <w:tc>
          <w:tcPr>
            <w:tcW w:type="pct" w:w="451"/>
          </w:tcPr>
          <w:p w:rsidRDefault="0059710D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</w:tr>
      <w:tr w:rsidTr="00B14BCC" w:rsidR="00303DD8" w:rsidRPr="00A52D2E">
        <w:tc>
          <w:tcPr>
            <w:tcW w:type="pct" w:w="287"/>
          </w:tcPr>
          <w:p w:rsidRDefault="0059710D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991"/>
          </w:tcPr>
          <w:p w:rsidRDefault="0059710D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Gorup d.o.o. u stečaju</w:t>
            </w:r>
            <w:r w:rsidR="00B924AF">
              <w:rPr>
                <w:rFonts w:cs="Times New Roman" w:hAnsi="Times New Roman" w:ascii="Times New Roman"/>
                <w:sz w:val="24"/>
                <w:szCs w:val="24"/>
              </w:rPr>
              <w:t xml:space="preserve"> ,Račun:</w:t>
            </w:r>
          </w:p>
        </w:tc>
        <w:tc>
          <w:tcPr>
            <w:tcW w:type="pct" w:w="454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59o1377o221</w:t>
            </w:r>
          </w:p>
        </w:tc>
        <w:tc>
          <w:tcPr>
            <w:tcW w:type="pct" w:w="399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Klanjec,Tomaševec broj 2</w:t>
            </w:r>
          </w:p>
        </w:tc>
        <w:tc>
          <w:tcPr>
            <w:tcW w:type="pct" w:w="448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347.123,74 kuna</w:t>
            </w:r>
          </w:p>
        </w:tc>
        <w:tc>
          <w:tcPr>
            <w:tcW w:type="pct" w:w="349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Isporuka roba i Ugovor o cesiji od.18.o3.2o15.</w:t>
            </w:r>
          </w:p>
        </w:tc>
        <w:tc>
          <w:tcPr>
            <w:tcW w:type="pct" w:w="349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347.123,74 knna</w:t>
            </w:r>
          </w:p>
        </w:tc>
        <w:tc>
          <w:tcPr>
            <w:tcW w:type="pct" w:w="399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 i Ugovor o cesije Cedent Zaprešićanka</w:t>
            </w:r>
          </w:p>
        </w:tc>
        <w:tc>
          <w:tcPr>
            <w:tcW w:type="pct" w:w="448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Ovršne isprave nema</w:t>
            </w:r>
          </w:p>
        </w:tc>
        <w:tc>
          <w:tcPr>
            <w:tcW w:type="pct" w:w="451"/>
          </w:tcPr>
          <w:p w:rsidRDefault="00B924AF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</w:tr>
      <w:tr w:rsidTr="00B14BCC" w:rsidR="00303DD8" w:rsidRPr="00A52D2E">
        <w:tc>
          <w:tcPr>
            <w:tcW w:type="pct" w:w="287"/>
          </w:tcPr>
          <w:p w:rsidRDefault="00212C5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1o.</w:t>
            </w:r>
          </w:p>
        </w:tc>
        <w:tc>
          <w:tcPr>
            <w:tcW w:type="pct" w:w="991"/>
          </w:tcPr>
          <w:p w:rsidRDefault="00212C5E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Financijska agencija,Račun:HR</w:t>
            </w:r>
            <w:r w:rsidR="001F740A">
              <w:rPr>
                <w:rFonts w:cs="Times New Roman" w:hAnsi="Times New Roman" w:ascii="Times New Roman"/>
                <w:sz w:val="24"/>
                <w:szCs w:val="24"/>
              </w:rPr>
              <w:t>42239ooo111ooo17o42</w:t>
            </w:r>
          </w:p>
        </w:tc>
        <w:tc>
          <w:tcPr>
            <w:tcW w:type="pct" w:w="454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8582113o368</w:t>
            </w:r>
          </w:p>
        </w:tc>
        <w:tc>
          <w:tcPr>
            <w:tcW w:type="pct" w:w="399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Ul.grada Vukovara 7o</w:t>
            </w:r>
          </w:p>
        </w:tc>
        <w:tc>
          <w:tcPr>
            <w:tcW w:type="pct" w:w="448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923,18 kuna</w:t>
            </w:r>
          </w:p>
        </w:tc>
        <w:tc>
          <w:tcPr>
            <w:tcW w:type="pct" w:w="349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Financijske usluge</w:t>
            </w:r>
          </w:p>
        </w:tc>
        <w:tc>
          <w:tcPr>
            <w:tcW w:type="pct" w:w="349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923,18 kuna</w:t>
            </w:r>
          </w:p>
        </w:tc>
        <w:tc>
          <w:tcPr>
            <w:tcW w:type="pct" w:w="399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 i obračun kamata</w:t>
            </w:r>
          </w:p>
        </w:tc>
        <w:tc>
          <w:tcPr>
            <w:tcW w:type="pct" w:w="448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Ovršne isprave nema</w:t>
            </w:r>
          </w:p>
        </w:tc>
        <w:tc>
          <w:tcPr>
            <w:tcW w:type="pct" w:w="451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</w:tr>
      <w:tr w:rsidTr="00B14BCC" w:rsidR="00303DD8" w:rsidRPr="00A52D2E">
        <w:tc>
          <w:tcPr>
            <w:tcW w:type="pct" w:w="287"/>
          </w:tcPr>
          <w:p w:rsidRDefault="001F740A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991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Messer Croatia Plin d.o.o. Račun:HR61236oooo11o1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33669o</w:t>
            </w:r>
          </w:p>
        </w:tc>
        <w:tc>
          <w:tcPr>
            <w:tcW w:type="pct" w:w="454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32179081874</w:t>
            </w:r>
          </w:p>
        </w:tc>
        <w:tc>
          <w:tcPr>
            <w:tcW w:type="pct" w:w="399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Zaprešić. Industrijs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ka  ul. 1</w:t>
            </w:r>
          </w:p>
        </w:tc>
        <w:tc>
          <w:tcPr>
            <w:tcW w:type="pct" w:w="448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29.924,34 kuna</w:t>
            </w:r>
          </w:p>
        </w:tc>
        <w:tc>
          <w:tcPr>
            <w:tcW w:type="pct" w:w="349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Isporuka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roba,plina</w:t>
            </w:r>
          </w:p>
        </w:tc>
        <w:tc>
          <w:tcPr>
            <w:tcW w:type="pct" w:w="349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29,924,34 kuna</w:t>
            </w:r>
          </w:p>
        </w:tc>
        <w:tc>
          <w:tcPr>
            <w:tcW w:type="pct" w:w="399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 i obr.kama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ta</w:t>
            </w:r>
          </w:p>
        </w:tc>
        <w:tc>
          <w:tcPr>
            <w:tcW w:type="pct" w:w="448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type="pct" w:w="424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Ovršna </w:t>
            </w:r>
            <w:r w:rsidR="00102C11">
              <w:rPr>
                <w:rFonts w:cs="Times New Roman" w:hAnsi="Times New Roman" w:ascii="Times New Roman"/>
                <w:sz w:val="24"/>
                <w:szCs w:val="24"/>
              </w:rPr>
              <w:t>ipr.Ovrv-</w:t>
            </w:r>
            <w:r w:rsidR="00102C11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866/15,</w:t>
            </w:r>
          </w:p>
        </w:tc>
        <w:tc>
          <w:tcPr>
            <w:tcW w:type="pct" w:w="451"/>
          </w:tcPr>
          <w:p w:rsidRDefault="00102C11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Pristojba plaćena</w:t>
            </w:r>
          </w:p>
        </w:tc>
      </w:tr>
      <w:tr w:rsidTr="00B14BCC" w:rsidR="00303DD8" w:rsidRPr="00A52D2E">
        <w:tc>
          <w:tcPr>
            <w:tcW w:type="pct" w:w="287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12,</w:t>
            </w:r>
          </w:p>
        </w:tc>
        <w:tc>
          <w:tcPr>
            <w:tcW w:type="pct" w:w="991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Fond za zaštitu okoliša i energetsku učinkovitost,Račun:HR6323900011100314066</w:t>
            </w:r>
          </w:p>
        </w:tc>
        <w:tc>
          <w:tcPr>
            <w:tcW w:type="pct" w:w="454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85828625994</w:t>
            </w:r>
          </w:p>
        </w:tc>
        <w:tc>
          <w:tcPr>
            <w:tcW w:type="pct" w:w="399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Zagreb.</w:t>
            </w:r>
            <w:r w:rsidR="00047AB5">
              <w:rPr>
                <w:rFonts w:cs="Times New Roman" w:hAnsi="Times New Roman" w:ascii="Times New Roman"/>
                <w:sz w:val="24"/>
                <w:szCs w:val="24"/>
              </w:rPr>
              <w:t>Radnička cesta 70</w:t>
            </w:r>
          </w:p>
        </w:tc>
        <w:tc>
          <w:tcPr>
            <w:tcW w:type="pct" w:w="448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3.249,61 kuna</w:t>
            </w:r>
          </w:p>
        </w:tc>
        <w:tc>
          <w:tcPr>
            <w:tcW w:type="pct" w:w="349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Obveza naknade na emisiju u okoliš</w:t>
            </w:r>
          </w:p>
        </w:tc>
        <w:tc>
          <w:tcPr>
            <w:tcW w:type="pct" w:w="349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3,249,61 kuna</w:t>
            </w:r>
          </w:p>
        </w:tc>
        <w:tc>
          <w:tcPr>
            <w:tcW w:type="pct" w:w="399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Računi i obračun kamata </w:t>
            </w:r>
          </w:p>
        </w:tc>
        <w:tc>
          <w:tcPr>
            <w:tcW w:type="pct" w:w="448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424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Ovršna isprava Rješenja o ovrsi</w:t>
            </w:r>
          </w:p>
        </w:tc>
        <w:tc>
          <w:tcPr>
            <w:tcW w:type="pct" w:w="451"/>
          </w:tcPr>
          <w:p w:rsidRDefault="00047AB5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</w:tr>
      <w:tr w:rsidTr="00B14BCC" w:rsidR="00303DD8" w:rsidRPr="00A52D2E">
        <w:tc>
          <w:tcPr>
            <w:tcW w:type="pct" w:w="287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13,</w:t>
            </w:r>
          </w:p>
        </w:tc>
        <w:tc>
          <w:tcPr>
            <w:tcW w:type="pct" w:w="991"/>
          </w:tcPr>
          <w:p w:rsidRDefault="00AC1B39" w:rsidP="00D90646" w:rsidR="00303DD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Zagrebačka banka d.d. Račun:HR8823600001000000013</w:t>
            </w:r>
          </w:p>
          <w:p w:rsidRDefault="005A3A61" w:rsidP="005A3A61" w:rsidR="005A3A61" w:rsidRPr="005A3A61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Tražbina ovog stečajnog vjerovnika odnosi se na Ugovor o dugoročnom kreditu od o5.o3.2o13. godine na iznos od 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7.853.867,53 kune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i Ugovor o kratkoročnom kreditu od  18.o6.2o14. godine  na iznos od 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5.965.517,77 kuna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s izračunom na dan 15.o3.2o17. godine  što ukupno iznosi 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13.81o.4o8,8o kuna.</w:t>
            </w:r>
          </w:p>
        </w:tc>
        <w:tc>
          <w:tcPr>
            <w:tcW w:type="pct" w:w="454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pct" w:w="399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Zagreb.Trg J.b.Ječaćić br.10</w:t>
            </w:r>
          </w:p>
        </w:tc>
        <w:tc>
          <w:tcPr>
            <w:tcW w:type="pct" w:w="448"/>
          </w:tcPr>
          <w:p w:rsidRDefault="00AC1B39" w:rsidP="00D90646" w:rsidR="00303DD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13,810,408,80 kuna</w:t>
            </w:r>
          </w:p>
          <w:p w:rsidRDefault="00C017C6" w:rsidP="00D90646" w:rsidR="00C017C6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C017C6" w:rsidP="00D90646" w:rsidR="00C017C6" w:rsidRPr="00C017C6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7.853.867,53 kuna</w:t>
            </w:r>
          </w:p>
        </w:tc>
        <w:tc>
          <w:tcPr>
            <w:tcW w:type="pct" w:w="349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Ugovori o kreditu.Sve u prilogu . </w:t>
            </w:r>
          </w:p>
        </w:tc>
        <w:tc>
          <w:tcPr>
            <w:tcW w:type="pct" w:w="349"/>
          </w:tcPr>
          <w:p w:rsidRDefault="00AC1B39" w:rsidP="00D90646" w:rsidR="00303DD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13,810,408,80 kuna</w:t>
            </w:r>
          </w:p>
          <w:p w:rsidRDefault="00502E01" w:rsidP="00D90646" w:rsidR="00502E01" w:rsidRPr="00502E01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5,956,517,77 kuna</w:t>
            </w:r>
          </w:p>
        </w:tc>
        <w:tc>
          <w:tcPr>
            <w:tcW w:type="pct" w:w="399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Ugovori i</w:t>
            </w:r>
            <w:r w:rsidR="00C4290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izvadci iz poslovnih knjiga</w:t>
            </w:r>
          </w:p>
        </w:tc>
        <w:tc>
          <w:tcPr>
            <w:tcW w:type="pct" w:w="448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424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Ovršne isprave Ov-4463/15. i druge sve u  prilogu</w:t>
            </w:r>
          </w:p>
        </w:tc>
        <w:tc>
          <w:tcPr>
            <w:tcW w:type="pct" w:w="451"/>
          </w:tcPr>
          <w:p w:rsidRDefault="00AC1B39" w:rsidP="00D90646" w:rsidR="00303DD8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Ovršne isprave uredne. Pristojba plaćena.</w:t>
            </w:r>
          </w:p>
        </w:tc>
      </w:tr>
      <w:tr w:rsidTr="00B14BCC" w:rsidR="00FA035D" w:rsidRPr="00A52D2E">
        <w:tc>
          <w:tcPr>
            <w:tcW w:type="pct" w:w="287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991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INA Industrija nafte d.d. Račun:HR47234ooo914ooo1oo83</w:t>
            </w:r>
          </w:p>
        </w:tc>
        <w:tc>
          <w:tcPr>
            <w:tcW w:type="pct" w:w="454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2775956o625</w:t>
            </w:r>
          </w:p>
        </w:tc>
        <w:tc>
          <w:tcPr>
            <w:tcW w:type="pct" w:w="399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Zagreb.Avenija V.Holjevca broj 1o</w:t>
            </w:r>
          </w:p>
        </w:tc>
        <w:tc>
          <w:tcPr>
            <w:tcW w:type="pct" w:w="448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46.826,48 kuna</w:t>
            </w:r>
          </w:p>
        </w:tc>
        <w:tc>
          <w:tcPr>
            <w:tcW w:type="pct" w:w="349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Isporuka goriva za motorna vozila</w:t>
            </w:r>
          </w:p>
        </w:tc>
        <w:tc>
          <w:tcPr>
            <w:tcW w:type="pct" w:w="349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46.826,48 kuna</w:t>
            </w:r>
          </w:p>
        </w:tc>
        <w:tc>
          <w:tcPr>
            <w:tcW w:type="pct" w:w="399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Ugovor, računi i obračun kamata</w:t>
            </w:r>
          </w:p>
        </w:tc>
        <w:tc>
          <w:tcPr>
            <w:tcW w:type="pct" w:w="448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  <w:tc>
          <w:tcPr>
            <w:tcW w:type="pct" w:w="451"/>
          </w:tcPr>
          <w:p w:rsidRDefault="00C4290B" w:rsidP="00D90646" w:rsidR="00D90646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Rješenje o ovrsi: OVRV-3419/2o16.od o9.12.2o16.godine</w:t>
            </w:r>
          </w:p>
        </w:tc>
      </w:tr>
      <w:tr w:rsidTr="00B14BCC" w:rsidR="00AB389D" w:rsidRPr="00A52D2E">
        <w:tc>
          <w:tcPr>
            <w:tcW w:type="pct" w:w="287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15,</w:t>
            </w:r>
          </w:p>
        </w:tc>
        <w:tc>
          <w:tcPr>
            <w:tcW w:type="pct" w:w="991"/>
          </w:tcPr>
          <w:p w:rsidRDefault="00A52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Allianz Osiguranje d.d.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Račun: HR7236oooo15oo1o3513</w:t>
            </w:r>
          </w:p>
        </w:tc>
        <w:tc>
          <w:tcPr>
            <w:tcW w:type="pct" w:w="454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2375981o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849</w:t>
            </w:r>
          </w:p>
        </w:tc>
        <w:tc>
          <w:tcPr>
            <w:tcW w:type="pct" w:w="399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Zagreb.H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einzelova  7o</w:t>
            </w:r>
          </w:p>
        </w:tc>
        <w:tc>
          <w:tcPr>
            <w:tcW w:type="pct" w:w="448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32,261,28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kuna</w:t>
            </w:r>
          </w:p>
        </w:tc>
        <w:tc>
          <w:tcPr>
            <w:tcW w:type="pct" w:w="349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Računi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,ugovor i police</w:t>
            </w:r>
          </w:p>
        </w:tc>
        <w:tc>
          <w:tcPr>
            <w:tcW w:type="pct" w:w="349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32,261,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28 kuna</w:t>
            </w:r>
          </w:p>
        </w:tc>
        <w:tc>
          <w:tcPr>
            <w:tcW w:type="pct" w:w="399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računi,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obračun kamata.</w:t>
            </w:r>
          </w:p>
        </w:tc>
        <w:tc>
          <w:tcPr>
            <w:tcW w:type="pct" w:w="448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type="pct" w:w="424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Ovršne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isprave nema</w:t>
            </w:r>
          </w:p>
        </w:tc>
        <w:tc>
          <w:tcPr>
            <w:tcW w:type="pct" w:w="451"/>
          </w:tcPr>
          <w:p w:rsidRDefault="00A6369A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Pristojba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je</w:t>
            </w:r>
            <w:r w:rsidR="00A52050">
              <w:rPr>
                <w:rFonts w:cs="Times New Roman" w:hAnsi="Times New Roman" w:ascii="Times New Roman"/>
                <w:sz w:val="24"/>
                <w:szCs w:val="24"/>
              </w:rPr>
              <w:t xml:space="preserve"> plaćena</w:t>
            </w:r>
          </w:p>
        </w:tc>
      </w:tr>
      <w:tr w:rsidTr="00B14BCC" w:rsidR="00AB389D" w:rsidRPr="00A52D2E">
        <w:tc>
          <w:tcPr>
            <w:tcW w:type="pct" w:w="287"/>
          </w:tcPr>
          <w:p w:rsidRDefault="00A52050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16,</w:t>
            </w:r>
          </w:p>
        </w:tc>
        <w:tc>
          <w:tcPr>
            <w:tcW w:type="pct" w:w="991"/>
          </w:tcPr>
          <w:p w:rsidRDefault="00B94C06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Kreditna banka  Zagreb  d..d. Račun:</w:t>
            </w:r>
            <w:r w:rsidR="004033B5">
              <w:rPr>
                <w:rFonts w:cs="Times New Roman" w:hAnsi="Times New Roman" w:ascii="Times New Roman"/>
                <w:sz w:val="24"/>
                <w:szCs w:val="24"/>
              </w:rPr>
              <w:t>HR 442481ooo1o11111116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4033B5">
              <w:rPr>
                <w:rFonts w:cs="Times New Roman" w:hAnsi="Times New Roman" w:ascii="Times New Roman"/>
                <w:sz w:val="24"/>
                <w:szCs w:val="24"/>
              </w:rPr>
              <w:t>,Zastupana  odvjetničkim društvom Grgić&amp;Partneri iz Zagreba,Vukovarska broj 282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033B5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type="pct" w:w="454"/>
          </w:tcPr>
          <w:p w:rsidRDefault="004033B5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7o663193635</w:t>
            </w:r>
          </w:p>
        </w:tc>
        <w:tc>
          <w:tcPr>
            <w:tcW w:type="pct" w:w="399"/>
          </w:tcPr>
          <w:p w:rsidRDefault="004033B5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 Ul.grada Vukovara broj 74</w:t>
            </w:r>
          </w:p>
        </w:tc>
        <w:tc>
          <w:tcPr>
            <w:tcW w:type="pct" w:w="448"/>
          </w:tcPr>
          <w:p w:rsidRDefault="004033B5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9.883.3o8,45 kuna</w:t>
            </w:r>
          </w:p>
        </w:tc>
        <w:tc>
          <w:tcPr>
            <w:tcW w:type="pct" w:w="349"/>
          </w:tcPr>
          <w:p w:rsidRDefault="004033B5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Ugovori o kreditnim sredstvima</w:t>
            </w:r>
          </w:p>
        </w:tc>
        <w:tc>
          <w:tcPr>
            <w:tcW w:type="pct" w:w="349"/>
          </w:tcPr>
          <w:p w:rsidRDefault="004033B5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9.883.3o8,45 kuna</w:t>
            </w:r>
          </w:p>
        </w:tc>
        <w:tc>
          <w:tcPr>
            <w:tcW w:type="pct" w:w="399"/>
          </w:tcPr>
          <w:p w:rsidRDefault="004033B5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Ugovori, izračuni kamata</w:t>
            </w:r>
          </w:p>
        </w:tc>
        <w:tc>
          <w:tcPr>
            <w:tcW w:type="pct" w:w="448"/>
          </w:tcPr>
          <w:p w:rsidRDefault="004033B5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  <w:r w:rsidR="0062311E">
              <w:rPr>
                <w:rFonts w:cs="Times New Roman" w:hAnsi="Times New Roman" w:ascii="Times New Roman"/>
                <w:sz w:val="24"/>
                <w:szCs w:val="24"/>
              </w:rPr>
              <w:t xml:space="preserve"> Pristojba plaćena.</w:t>
            </w:r>
          </w:p>
        </w:tc>
        <w:tc>
          <w:tcPr>
            <w:tcW w:type="pct" w:w="424"/>
          </w:tcPr>
          <w:p w:rsidRDefault="00981973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Ugovori: od 3o.o6.2o14. i o8.o8.2o14.</w:t>
            </w:r>
          </w:p>
        </w:tc>
        <w:tc>
          <w:tcPr>
            <w:tcW w:type="pct" w:w="451"/>
          </w:tcPr>
          <w:p w:rsidRDefault="004033B5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Ovršna isprava: O</w:t>
            </w:r>
            <w:r w:rsidR="00981973">
              <w:rPr>
                <w:rFonts w:cs="Times New Roman" w:hAnsi="Times New Roman" w:ascii="Times New Roman"/>
                <w:sz w:val="24"/>
                <w:szCs w:val="24"/>
              </w:rPr>
              <w:t>V-11865/14. od 19.o9.2o14.</w:t>
            </w:r>
          </w:p>
        </w:tc>
      </w:tr>
      <w:tr w:rsidTr="00B14BCC" w:rsidR="00AB389D" w:rsidRPr="00A52D2E">
        <w:tc>
          <w:tcPr>
            <w:tcW w:type="pct" w:w="287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991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Eko Flor Plus d.o.o. Račun: HR5324o2oo611oo476781</w:t>
            </w:r>
          </w:p>
        </w:tc>
        <w:tc>
          <w:tcPr>
            <w:tcW w:type="pct" w:w="454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5o73o247993</w:t>
            </w:r>
          </w:p>
        </w:tc>
        <w:tc>
          <w:tcPr>
            <w:tcW w:type="pct" w:w="399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Oroslavlje,Mokrice broj 18o-c</w:t>
            </w:r>
          </w:p>
        </w:tc>
        <w:tc>
          <w:tcPr>
            <w:tcW w:type="pct" w:w="448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2.166,66 kuna</w:t>
            </w:r>
          </w:p>
        </w:tc>
        <w:tc>
          <w:tcPr>
            <w:tcW w:type="pct" w:w="349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pct" w:w="349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2.166,66 kuna</w:t>
            </w:r>
          </w:p>
        </w:tc>
        <w:tc>
          <w:tcPr>
            <w:tcW w:type="pct" w:w="399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pct" w:w="448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  <w:tc>
          <w:tcPr>
            <w:tcW w:type="pct" w:w="451"/>
          </w:tcPr>
          <w:p w:rsidRDefault="009029BB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Ovrv-14o7/16. od 28.12.2o16. godine</w:t>
            </w:r>
          </w:p>
        </w:tc>
      </w:tr>
      <w:tr w:rsidTr="00B14BCC" w:rsidR="007B0562" w:rsidRPr="00A52D2E">
        <w:tc>
          <w:tcPr>
            <w:tcW w:type="pct" w:w="287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991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Svea Ekonomi d.o.o. Račun:HR7124o2oo611oo592857</w:t>
            </w:r>
          </w:p>
        </w:tc>
        <w:tc>
          <w:tcPr>
            <w:tcW w:type="pct" w:w="454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17863542417</w:t>
            </w:r>
          </w:p>
        </w:tc>
        <w:tc>
          <w:tcPr>
            <w:tcW w:type="pct" w:w="399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Zagreb.Ulica .D.T. Gavrana broj 11</w:t>
            </w:r>
          </w:p>
        </w:tc>
        <w:tc>
          <w:tcPr>
            <w:tcW w:type="pct" w:w="448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5o3,21 kuna</w:t>
            </w:r>
          </w:p>
        </w:tc>
        <w:tc>
          <w:tcPr>
            <w:tcW w:type="pct" w:w="349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Pružene TT usluge</w:t>
            </w:r>
          </w:p>
        </w:tc>
        <w:tc>
          <w:tcPr>
            <w:tcW w:type="pct" w:w="349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5o3,21 kuna</w:t>
            </w:r>
          </w:p>
        </w:tc>
        <w:tc>
          <w:tcPr>
            <w:tcW w:type="pct" w:w="399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pct" w:w="448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  <w:tc>
          <w:tcPr>
            <w:tcW w:type="pct" w:w="451"/>
          </w:tcPr>
          <w:p w:rsidRDefault="001C005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Ovršnu ispravu -nema</w:t>
            </w:r>
          </w:p>
        </w:tc>
      </w:tr>
      <w:tr w:rsidTr="00B14BCC" w:rsidR="007B0562" w:rsidRPr="00A52D2E">
        <w:tc>
          <w:tcPr>
            <w:tcW w:type="pct" w:w="287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991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–Opskrba  d.o.o. Račun:HR98234ooo9111o1o112928</w:t>
            </w:r>
          </w:p>
        </w:tc>
        <w:tc>
          <w:tcPr>
            <w:tcW w:type="pct" w:w="454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63o73332379</w:t>
            </w:r>
          </w:p>
        </w:tc>
        <w:tc>
          <w:tcPr>
            <w:tcW w:type="pct" w:w="399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Zagreb,Ul. grada Vukovara 37.</w:t>
            </w:r>
          </w:p>
        </w:tc>
        <w:tc>
          <w:tcPr>
            <w:tcW w:type="pct" w:w="448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37.914,16 kn.</w:t>
            </w:r>
          </w:p>
        </w:tc>
        <w:tc>
          <w:tcPr>
            <w:tcW w:type="pct" w:w="349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Pružena isporuka el.energije</w:t>
            </w:r>
          </w:p>
        </w:tc>
        <w:tc>
          <w:tcPr>
            <w:tcW w:type="pct" w:w="349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37.914,16 kn.</w:t>
            </w:r>
          </w:p>
        </w:tc>
        <w:tc>
          <w:tcPr>
            <w:tcW w:type="pct" w:w="399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Uslugaisporuka el.energije</w:t>
            </w:r>
          </w:p>
        </w:tc>
        <w:tc>
          <w:tcPr>
            <w:tcW w:type="pct" w:w="448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plaćena</w:t>
            </w:r>
          </w:p>
        </w:tc>
        <w:tc>
          <w:tcPr>
            <w:tcW w:type="pct" w:w="451"/>
          </w:tcPr>
          <w:p w:rsidRDefault="001E3DC0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OVRV-2651/16.</w:t>
            </w:r>
          </w:p>
        </w:tc>
      </w:tr>
      <w:tr w:rsidTr="00B14BCC" w:rsidR="007B0562" w:rsidRPr="00A52D2E">
        <w:tc>
          <w:tcPr>
            <w:tcW w:type="pct" w:w="287"/>
          </w:tcPr>
          <w:p w:rsidRDefault="0037638E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2o.</w:t>
            </w:r>
          </w:p>
        </w:tc>
        <w:tc>
          <w:tcPr>
            <w:tcW w:type="pct" w:w="991"/>
          </w:tcPr>
          <w:p w:rsidRDefault="0037638E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RH:M.F: Porezna uprava,Područni ured  središnja Hrvatska Račun:HR6o236ooo118187ooooo,Model:HR68,poziv na broj 1732-o1168333481</w:t>
            </w:r>
            <w:r w:rsidR="00BC6983">
              <w:rPr>
                <w:rFonts w:cs="Times New Roman" w:hAnsi="Times New Roman" w:ascii="Times New Roman"/>
                <w:sz w:val="24"/>
                <w:szCs w:val="24"/>
              </w:rPr>
              <w:t>. zastupana po ŽDO u Zagrebu.</w:t>
            </w:r>
          </w:p>
        </w:tc>
        <w:tc>
          <w:tcPr>
            <w:tcW w:type="pct" w:w="454"/>
          </w:tcPr>
          <w:p w:rsidRDefault="0037638E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399"/>
          </w:tcPr>
          <w:p w:rsidRDefault="0037638E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Zaygreb, Savska cesta broj </w:t>
            </w:r>
            <w:r w:rsidR="00BC6983">
              <w:rPr>
                <w:rFonts w:cs="Times New Roman"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pct" w:w="448"/>
          </w:tcPr>
          <w:p w:rsidRDefault="00BC6983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1.867.339,87 kn.</w:t>
            </w:r>
          </w:p>
        </w:tc>
        <w:tc>
          <w:tcPr>
            <w:tcW w:type="pct" w:w="349"/>
          </w:tcPr>
          <w:p w:rsidRDefault="00BC6983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Porezi,prirez, doprinosi i drugr obveze pravne osobe.</w:t>
            </w:r>
          </w:p>
        </w:tc>
        <w:tc>
          <w:tcPr>
            <w:tcW w:type="pct" w:w="349"/>
          </w:tcPr>
          <w:p w:rsidRDefault="00BC6983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1.867.339,87 kn.</w:t>
            </w:r>
          </w:p>
        </w:tc>
        <w:tc>
          <w:tcPr>
            <w:tcW w:type="pct" w:w="399"/>
          </w:tcPr>
          <w:p w:rsidRDefault="00BC6983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Porezi,prirezi, doprinosi i druge novčane obveze pravne osobe.</w:t>
            </w:r>
          </w:p>
        </w:tc>
        <w:tc>
          <w:tcPr>
            <w:tcW w:type="pct" w:w="448"/>
          </w:tcPr>
          <w:p w:rsidRDefault="00BC6983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BC6983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xxx</w:t>
            </w:r>
          </w:p>
        </w:tc>
        <w:tc>
          <w:tcPr>
            <w:tcW w:type="pct" w:w="451"/>
          </w:tcPr>
          <w:p w:rsidRDefault="00BC6983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Ovršna isprava Pravomoćna rješenja Poreznog tjela. </w:t>
            </w:r>
          </w:p>
        </w:tc>
      </w:tr>
      <w:tr w:rsidTr="00B14BCC" w:rsidR="007B0562" w:rsidRPr="00A52D2E">
        <w:tc>
          <w:tcPr>
            <w:tcW w:type="pct" w:w="287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991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Goran Božić,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odvjetnik,Račun: HR</w:t>
            </w:r>
          </w:p>
        </w:tc>
        <w:tc>
          <w:tcPr>
            <w:tcW w:type="pct" w:w="454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o8472253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763</w:t>
            </w:r>
          </w:p>
        </w:tc>
        <w:tc>
          <w:tcPr>
            <w:tcW w:type="pct" w:w="399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Zager,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Trg.bana J.Jelačić broj 3</w:t>
            </w:r>
          </w:p>
        </w:tc>
        <w:tc>
          <w:tcPr>
            <w:tcW w:type="pct" w:w="448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3o.69o,oo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kuna</w:t>
            </w:r>
          </w:p>
        </w:tc>
        <w:tc>
          <w:tcPr>
            <w:tcW w:type="pct" w:w="349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Pružene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odvjetničke usluge</w:t>
            </w:r>
          </w:p>
        </w:tc>
        <w:tc>
          <w:tcPr>
            <w:tcW w:type="pct" w:w="349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3o.69o,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oo kuna</w:t>
            </w:r>
          </w:p>
        </w:tc>
        <w:tc>
          <w:tcPr>
            <w:tcW w:type="pct" w:w="399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Ugovor o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zastupanju i računi</w:t>
            </w:r>
          </w:p>
        </w:tc>
        <w:tc>
          <w:tcPr>
            <w:tcW w:type="pct" w:w="448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O,oo</w:t>
            </w:r>
          </w:p>
        </w:tc>
        <w:tc>
          <w:tcPr>
            <w:tcW w:type="pct" w:w="424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xx</w:t>
            </w:r>
          </w:p>
        </w:tc>
        <w:tc>
          <w:tcPr>
            <w:tcW w:type="pct" w:w="451"/>
          </w:tcPr>
          <w:p w:rsidRDefault="00B8651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Ovršnu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ispravu nema</w:t>
            </w:r>
          </w:p>
        </w:tc>
      </w:tr>
      <w:tr w:rsidTr="00B14BCC" w:rsidR="007B0562" w:rsidRPr="00A52D2E">
        <w:tc>
          <w:tcPr>
            <w:tcW w:type="pct" w:w="287"/>
          </w:tcPr>
          <w:p w:rsidRDefault="00D44BC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type="pct" w:w="991"/>
          </w:tcPr>
          <w:p w:rsidRDefault="00D44BC5" w:rsidP="00D90646" w:rsidR="007B0562" w:rsidRPr="00D44BC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Vulkal d.o.o. Račuzn:HR7222381oo9119ooo3339</w:t>
            </w:r>
          </w:p>
        </w:tc>
        <w:tc>
          <w:tcPr>
            <w:tcW w:type="pct" w:w="454"/>
          </w:tcPr>
          <w:p w:rsidRDefault="00D44BC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9o43969613o</w:t>
            </w:r>
          </w:p>
        </w:tc>
        <w:tc>
          <w:tcPr>
            <w:tcW w:type="pct" w:w="399"/>
          </w:tcPr>
          <w:p w:rsidRDefault="00D44BC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Zagreb, Samoborska 31o </w:t>
            </w:r>
          </w:p>
        </w:tc>
        <w:tc>
          <w:tcPr>
            <w:tcW w:type="pct" w:w="448"/>
          </w:tcPr>
          <w:p w:rsidRDefault="00D44BC5" w:rsidP="00D90646" w:rsidR="007B0562" w:rsidRPr="00D44BC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35.116,55 kuna</w:t>
            </w:r>
          </w:p>
        </w:tc>
        <w:tc>
          <w:tcPr>
            <w:tcW w:type="pct" w:w="349"/>
          </w:tcPr>
          <w:p w:rsidRDefault="00D44BC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Usluga</w:t>
            </w:r>
          </w:p>
        </w:tc>
        <w:tc>
          <w:tcPr>
            <w:tcW w:type="pct" w:w="349"/>
          </w:tcPr>
          <w:p w:rsidRDefault="00D44BC5" w:rsidP="00D90646" w:rsidR="007B0562" w:rsidRPr="00814A28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35.116,55 kuna</w:t>
            </w:r>
          </w:p>
        </w:tc>
        <w:tc>
          <w:tcPr>
            <w:tcW w:type="pct" w:w="399"/>
          </w:tcPr>
          <w:p w:rsidRDefault="00D44BC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448"/>
          </w:tcPr>
          <w:p w:rsidRDefault="00D44BC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D44BC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Pristojba nije plaćena</w:t>
            </w:r>
          </w:p>
        </w:tc>
        <w:tc>
          <w:tcPr>
            <w:tcW w:type="pct" w:w="451"/>
          </w:tcPr>
          <w:p w:rsidRDefault="00D44BC5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Ovrv-191/2o15.</w:t>
            </w:r>
          </w:p>
        </w:tc>
      </w:tr>
      <w:tr w:rsidTr="00B14BCC" w:rsidR="007B0562" w:rsidRPr="00A52D2E">
        <w:tc>
          <w:tcPr>
            <w:tcW w:type="pct" w:w="287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7B0562" w:rsidRPr="00A52D2E">
        <w:tc>
          <w:tcPr>
            <w:tcW w:type="pct" w:w="287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D44BC5" w:rsidP="00D90646" w:rsidR="007B0562" w:rsidRPr="00D44BC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UKUPNO </w:t>
            </w:r>
          </w:p>
        </w:tc>
        <w:tc>
          <w:tcPr>
            <w:tcW w:type="pct" w:w="454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D44BC5" w:rsidP="00D90646" w:rsidR="007B0562" w:rsidRPr="00D44BC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26.276.396,31 kuna</w:t>
            </w:r>
          </w:p>
        </w:tc>
        <w:tc>
          <w:tcPr>
            <w:tcW w:type="pct" w:w="349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D44BC5" w:rsidP="00D90646" w:rsidR="007B0562" w:rsidRPr="00D44BC5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26,276.396,31 kuna</w:t>
            </w:r>
          </w:p>
        </w:tc>
        <w:tc>
          <w:tcPr>
            <w:tcW w:type="pct" w:w="399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237598" w:rsidP="00D90646" w:rsidR="007B0562" w:rsidRPr="00237598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O,OO</w:t>
            </w:r>
          </w:p>
        </w:tc>
        <w:tc>
          <w:tcPr>
            <w:tcW w:type="pct" w:w="424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7B0562" w:rsidP="00D90646" w:rsidR="007B0562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14BCC" w:rsidR="00AB389D" w:rsidRPr="00A52D2E">
        <w:tc>
          <w:tcPr>
            <w:tcW w:type="pct" w:w="287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9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4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399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48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24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51"/>
          </w:tcPr>
          <w:p w:rsidRDefault="00AB389D" w:rsidP="00D90646" w:rsidR="00AB389D" w:rsidRPr="00A52D2E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7B0562" w:rsidP="007B0562" w:rsidR="007B0562">
      <w:pPr>
        <w:spacing w:lineRule="auto" w:line="240" w:after="80"/>
        <w:rPr>
          <w:rFonts w:cs="Times New Roman" w:hAnsi="Times New Roman" w:ascii="Times New Roman"/>
          <w:b/>
          <w:sz w:val="24"/>
          <w:szCs w:val="24"/>
        </w:rPr>
      </w:pPr>
    </w:p>
    <w:p w:rsidRDefault="007B0562" w:rsidP="007B0562" w:rsidR="007B0562">
      <w:pPr>
        <w:spacing w:lineRule="auto" w:line="240" w:after="80"/>
        <w:rPr>
          <w:rFonts w:cs="Times New Roman" w:hAnsi="Times New Roman" w:ascii="Times New Roman"/>
          <w:b/>
          <w:sz w:val="24"/>
          <w:szCs w:val="24"/>
        </w:rPr>
      </w:pPr>
    </w:p>
    <w:p w:rsidRDefault="007B0562" w:rsidP="007B0562" w:rsidR="007B0562" w:rsidRPr="007B0562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II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TABLICA   RAZLUČNI  H  PRAVA</w:t>
      </w:r>
    </w:p>
    <w:p w:rsidRDefault="007B0562" w:rsidP="00AB389D" w:rsidR="007B0562" w:rsidRPr="00A52D2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6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3836"/>
        <w:gridCol w:w="1536"/>
        <w:gridCol w:w="1476"/>
        <w:gridCol w:w="2322"/>
        <w:gridCol w:w="1596"/>
        <w:gridCol w:w="1536"/>
        <w:gridCol w:w="2863"/>
      </w:tblGrid>
      <w:tr w:rsidTr="00373A19" w:rsidR="00AB389D" w:rsidRPr="00A52D2E">
        <w:tc>
          <w:tcPr>
            <w:tcW w:type="pct" w:w="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73A19" w:rsidR="00AB389D" w:rsidRPr="00A52D2E">
        <w:tc>
          <w:tcPr>
            <w:tcW w:type="pct" w:w="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3EA3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3EA3" w:rsidP="00AB389D" w:rsidR="00793600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Zagrebačka banka d.d. Račun::HR8823600001000000013</w:t>
            </w:r>
          </w:p>
          <w:p w:rsidRDefault="00793600" w:rsidP="00793600" w:rsidR="00793600">
            <w:pPr>
              <w:pStyle w:val="Bezproreda"/>
            </w:pPr>
            <w:r>
              <w:rPr>
                <w:b/>
              </w:rPr>
              <w:t xml:space="preserve">NEKRETNINE: </w:t>
            </w:r>
            <w:r>
              <w:t xml:space="preserve"> Ugovor o založnom pravu od 27.o3.2o14. godine.</w:t>
            </w:r>
            <w:r w:rsidR="00022182">
              <w:t xml:space="preserve"> OV-3529/14.</w:t>
            </w:r>
            <w:r w:rsidR="0062311E">
              <w:t xml:space="preserve"> </w:t>
            </w:r>
          </w:p>
          <w:p w:rsidRDefault="00793600" w:rsidP="00793600" w:rsidR="00793600">
            <w:pPr>
              <w:pStyle w:val="Bezproreda"/>
            </w:pPr>
          </w:p>
          <w:p w:rsidRDefault="00022182" w:rsidP="00793600" w:rsidR="00022182">
            <w:pPr>
              <w:pStyle w:val="Bezproreda"/>
            </w:pPr>
          </w:p>
          <w:p w:rsidRDefault="00022182" w:rsidP="00793600" w:rsidR="00022182">
            <w:pPr>
              <w:pStyle w:val="Bezproreda"/>
            </w:pPr>
          </w:p>
          <w:p w:rsidRDefault="00793600" w:rsidP="00793600" w:rsidR="00793600" w:rsidRPr="00022182">
            <w:pPr>
              <w:pStyle w:val="Bezproreda"/>
            </w:pPr>
            <w:r>
              <w:rPr>
                <w:b/>
              </w:rPr>
              <w:t>POKRETNINE:</w:t>
            </w:r>
            <w:r w:rsidR="00022182">
              <w:rPr>
                <w:b/>
              </w:rPr>
              <w:t xml:space="preserve"> </w:t>
            </w:r>
            <w:r w:rsidR="00022182">
              <w:t xml:space="preserve"> Ugovor o založnom  pravu na pokretninama od 1o.o2. 2o15. godine, OV-4463/15. 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3EA3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pct" w:w="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3EA3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Zagreb, Trg Josipa bana Jelačić br.10</w:t>
            </w:r>
          </w:p>
        </w:tc>
        <w:tc>
          <w:tcPr>
            <w:tcW w:type="pct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3EA3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Općinski sud u </w:t>
            </w:r>
            <w:r w:rsidR="00A7743F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Novom Zagrebu, Stalna služba u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Zaprešiću. Zemljišno knjižni odjel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3EA3" w:rsidP="00AB389D" w:rsid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6,000,000,00 kuna</w:t>
            </w: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6.ooo.ooo,oo kuna</w:t>
            </w:r>
          </w:p>
          <w:p w:rsidRDefault="00022182" w:rsidP="00AB389D" w:rsidR="0002218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3EA3" w:rsidP="00AB389D" w:rsid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Ugovor o založnom pravu, Ov-3529</w:t>
            </w:r>
            <w:r w:rsidR="00022182">
              <w:rPr>
                <w:rFonts w:cs="Times New Roman" w:eastAsia="Times New Roman" w:hAnsi="Times New Roman" w:ascii="Times New Roman"/>
                <w:sz w:val="24"/>
                <w:szCs w:val="24"/>
              </w:rPr>
              <w:t>/14.</w:t>
            </w: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022182" w:rsidP="00AB389D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Ugovor 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založnom pravu na pokretninama</w:t>
            </w:r>
          </w:p>
          <w:p w:rsidRDefault="00022182" w:rsidP="00AB389D" w:rsidR="0002218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23EA3" w:rsidP="00AB389D" w:rsidR="00AB389D" w:rsidRPr="00793600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Katastarska općina Prosinec, više kat. č</w:t>
            </w:r>
            <w:r w:rsidR="00793600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estica: </w:t>
            </w:r>
            <w:r w:rsidR="00793600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55/1.55/2.56/1.53/3</w:t>
            </w:r>
            <w:r w:rsidR="00793600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Ukupne površine </w:t>
            </w:r>
            <w:r w:rsidR="00793600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29.o53 m2. </w:t>
            </w:r>
            <w:r w:rsidR="00793600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z.k.uložak </w:t>
            </w:r>
            <w:r w:rsidR="00793600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 252.</w:t>
            </w:r>
            <w:r w:rsidR="00793600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Vrijednost </w:t>
            </w:r>
            <w:r w:rsidR="00793600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6.ooo.ooo,oo</w:t>
            </w:r>
            <w:r w:rsidR="00793600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kuna. </w:t>
            </w:r>
          </w:p>
          <w:p w:rsidRDefault="00C017C6" w:rsidP="00AB389D" w:rsidR="00793600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Ugovor i ZK izvadak u prilogu ovim tablicama</w:t>
            </w:r>
          </w:p>
          <w:p w:rsidRDefault="00022182" w:rsidP="007B0562" w:rsidR="0002218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lastRenderedPageBreak/>
              <w:t>Pokretnine- opreme za klaonicu i preradu mesa.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Popis u prilogu ugovoru od rednog broja 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01 </w:t>
            </w:r>
            <w:r w:rsidR="00C017C6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–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 147</w:t>
            </w:r>
            <w:r w:rsidR="00C017C6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 i od </w:t>
            </w:r>
            <w:r w:rsidR="00C017C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rednog broja </w:t>
            </w:r>
            <w:r w:rsidR="00C017C6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o1 – 100, sve </w:t>
            </w:r>
            <w:r w:rsidR="00C017C6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u prilogu ovim</w:t>
            </w:r>
            <w:r w:rsidR="007B0562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="00C017C6">
              <w:rPr>
                <w:rFonts w:cs="Times New Roman" w:eastAsia="Times New Roman" w:hAnsi="Times New Roman" w:ascii="Times New Roman"/>
                <w:sz w:val="24"/>
                <w:szCs w:val="24"/>
              </w:rPr>
              <w:t>tablicama</w:t>
            </w:r>
          </w:p>
          <w:p w:rsidRDefault="0062311E" w:rsidP="007B0562" w:rsidR="0062311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_________________</w:t>
            </w:r>
          </w:p>
          <w:p w:rsidRDefault="0062311E" w:rsidP="007B0562" w:rsidR="0062311E" w:rsidRPr="00C017C6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Upisano u zem.knjige  12.o2.2o14. pod brojem: Z-484/2o14. i 25.o4.2o14. pod brojem: Z-1326/2o14.                                                                                   </w:t>
            </w:r>
          </w:p>
        </w:tc>
      </w:tr>
      <w:tr w:rsidTr="00373A19" w:rsidR="00AB389D" w:rsidRPr="00A52D2E">
        <w:trPr>
          <w:trHeight w:val="389"/>
        </w:trPr>
        <w:tc>
          <w:tcPr>
            <w:tcW w:type="pct" w:w="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2311E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2311E" w:rsidP="00AB389D" w:rsid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Kreditna banka Zagreb  d.d. Račun: HR442481ooo1o11111116,zastupana po odvjetničkom društvu Grgić / Partneri iz Zagreba,Vukovarska broj 282</w:t>
            </w:r>
          </w:p>
          <w:p w:rsidRDefault="00237598" w:rsidP="00AB389D" w:rsidR="00237598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237598" w:rsidP="00AB389D" w:rsidR="00237598" w:rsidRPr="00237598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NEKRETNINA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853" w:rsidP="00AB389D" w:rsid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7o663193635</w:t>
            </w:r>
          </w:p>
          <w:p w:rsidRDefault="00955853" w:rsidP="00AB389D" w:rsidR="00955853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853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Zagreb,Ulica grada Vukovara broj 74</w:t>
            </w:r>
          </w:p>
        </w:tc>
        <w:tc>
          <w:tcPr>
            <w:tcW w:type="pct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853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Općinski sud u novom Zagrebu.Stalna služba u Zaprešiću.Zem.knižni odjel u Zaprešiću. 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853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9,883,308,45 kuna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853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Sporazum o osiguranju novčane tražbine zasnivanjem založnog prava na  na nekretnini, broj: 27/2o14. od o8.o9.2o14.</w:t>
            </w:r>
          </w:p>
        </w:tc>
        <w:tc>
          <w:tcPr>
            <w:tcW w:type="pct" w:w="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5853" w:rsidP="00AB389D" w:rsidR="00AB389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Kčbr: 5571, livada, površine 1334 čhv ili 4798 m2,Kčbr:</w:t>
            </w:r>
            <w:r w:rsidR="005A593D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55/2 put površine 427 čhv ili 1536 m2, Kčbr: 56/1 trafostanica, zgrada (stočni depo) zagrada (klaonica) dvorište i oranica pov rtšine 2 jutra i 196                   čhv ili 12214 m2,Kčbr: 56/3 oranica površine 1 jutro i 1421 čhv ili 1o5o5 m2:sveukupne površine </w:t>
            </w:r>
            <w:r w:rsidR="005A593D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 xml:space="preserve"> 3 jutra 3278 čhv 1li  29o53 m2,</w:t>
            </w:r>
            <w:r w:rsidR="005A593D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sve upisano u </w:t>
            </w:r>
            <w:r w:rsidR="005A593D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zk.uložak 252 K.O. Prosinec,Zemljišno knjižni odjel u Zaprešiću, Općinski sud u Novom Zagrebu.</w:t>
            </w:r>
          </w:p>
          <w:p w:rsidRDefault="00082D9E" w:rsidP="00AB389D" w:rsidR="00082D9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___________</w:t>
            </w:r>
          </w:p>
          <w:p w:rsidRDefault="005A593D" w:rsidP="00AB389D" w:rsidR="005A593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Upisano u Z.K. 23.o9.2o14. pod brojem Z-3o22/2o14. i 25.o9.2o14. pod brojem Z-3o8o/2o14. 16.1o.2o14. pod brojem: Z-3365/2o4. i</w:t>
            </w:r>
            <w:r w:rsidR="00082D9E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o9.1o.2o14. pod brojem: Z-3247/2o14. i 16.1o.2o14. pod brojem: Z-3366/2o14.</w:t>
            </w:r>
          </w:p>
          <w:p w:rsidRDefault="005A593D" w:rsidP="00AB389D" w:rsidR="005A593D" w:rsidRPr="005A593D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373A19" w:rsidR="007B0562" w:rsidRPr="00A52D2E">
        <w:tc>
          <w:tcPr>
            <w:tcW w:type="pct" w:w="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4BC5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44BC5" w:rsidP="00AB389D" w:rsidR="007B0562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Vulkal d.o.o.</w:t>
            </w:r>
            <w:r w:rsidR="0076068F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Račun: HR722381oo9119ooo3339</w:t>
            </w:r>
          </w:p>
          <w:p w:rsidRDefault="00A018E0" w:rsidP="00AB389D" w:rsidR="00A018E0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018E0" w:rsidP="00AB389D" w:rsidR="00A018E0" w:rsidRPr="00A018E0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POKRETNINE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068F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9o43969613o</w:t>
            </w:r>
          </w:p>
        </w:tc>
        <w:tc>
          <w:tcPr>
            <w:tcW w:type="pct" w:w="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068F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Zagreb, Samoborska ulica 31o</w:t>
            </w:r>
          </w:p>
        </w:tc>
        <w:tc>
          <w:tcPr>
            <w:tcW w:type="pct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068F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Javni bilježnik Mirko Čižmek,Ovrv: 191/15.Pravomoćno i ovršno rješenje 17.o8.2o15.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068F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36.657,55 kuna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068F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Ovrv-191/15.</w:t>
            </w:r>
          </w:p>
        </w:tc>
        <w:tc>
          <w:tcPr>
            <w:tcW w:type="pct" w:w="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068F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Vakumirka roscher matic br.24. maser kada br.15. masir kada br.21. pik injektor br.17.</w:t>
            </w:r>
            <w:r w:rsidR="00A018E0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mašina za mljevenje mesa 3292128,  kuter br.11, vaga o8626834, vaga 1315615,mašina za rezanje slanine br.16. s 5 noževa i 2 okrugla štitnika , mašina za rezanje smrznutog mesa </w:t>
            </w:r>
            <w:r w:rsidR="00A018E0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br.16 i pripadajući pribor</w:t>
            </w:r>
            <w:r w:rsidR="00237598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. </w:t>
            </w:r>
          </w:p>
        </w:tc>
      </w:tr>
      <w:tr w:rsidTr="00373A19" w:rsidR="007B0562" w:rsidRPr="00A52D2E">
        <w:tc>
          <w:tcPr>
            <w:tcW w:type="pct" w:w="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0288" w:rsidP="00AB389D" w:rsidR="007B0562" w:rsidRPr="00D80288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15,919,966,00</w:t>
            </w: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0288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kuna</w:t>
            </w:r>
          </w:p>
        </w:tc>
        <w:tc>
          <w:tcPr>
            <w:tcW w:type="pct" w:w="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373A19" w:rsidR="007B0562" w:rsidRPr="00A52D2E">
        <w:tc>
          <w:tcPr>
            <w:tcW w:type="pct" w:w="2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018E0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0562" w:rsidP="00AB389D" w:rsidR="007B0562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A52D2E" w:rsidP="00237598" w:rsidR="00A52D2E">
      <w:pPr>
        <w:spacing w:lineRule="auto" w:line="240" w:after="80"/>
        <w:rPr>
          <w:rFonts w:cs="Times New Roman" w:hAnsi="Times New Roman" w:ascii="Times New Roman"/>
          <w:b/>
          <w:sz w:val="24"/>
          <w:szCs w:val="24"/>
        </w:rPr>
      </w:pPr>
    </w:p>
    <w:p w:rsidRDefault="00237598" w:rsidP="00237598" w:rsidR="00AB389D" w:rsidRPr="00A52D2E">
      <w:pPr>
        <w:spacing w:lineRule="auto" w:line="240" w:after="8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</w:t>
      </w:r>
      <w:r w:rsidR="00AB389D" w:rsidRPr="00A52D2E">
        <w:rPr>
          <w:rFonts w:cs="Times New Roman" w:hAnsi="Times New Roman" w:ascii="Times New Roman"/>
          <w:b/>
          <w:sz w:val="24"/>
          <w:szCs w:val="24"/>
        </w:rPr>
        <w:t>III. TABLICA IZLUČNIH PRAVA</w:t>
      </w:r>
    </w:p>
    <w:p w:rsidRDefault="00AB389D" w:rsidP="00AB389D" w:rsidR="00AB389D" w:rsidRPr="00A52D2E">
      <w:pPr>
        <w:spacing w:lineRule="auto" w:line="240" w:after="80"/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AB389D" w:rsidR="00AB389D" w:rsidRPr="00A52D2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389D" w:rsidP="00AB389D" w:rsidR="00AB389D" w:rsidRPr="00A52D2E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52D2E">
              <w:rPr>
                <w:rFonts w:cs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AB389D" w:rsidR="00AB389D" w:rsidRPr="00A52D2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37598" w:rsidP="00AB389D" w:rsidR="00AB389D" w:rsidRPr="00D80288">
            <w:pPr>
              <w:spacing w:after="80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IZLUČNIH PRAVA  NEMA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AB389D" w:rsidR="00AB389D" w:rsidRPr="00A52D2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389D" w:rsidP="00AB389D" w:rsidR="00AB389D" w:rsidRPr="00A52D2E">
            <w:pPr>
              <w:spacing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AB389D" w:rsidP="00AB389D" w:rsidR="00AB389D" w:rsidRPr="00A52D2E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B389D" w:rsidP="00AB389D" w:rsidR="00AB389D" w:rsidRPr="00A52D2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</w:rPr>
      </w:pPr>
      <w:r w:rsidRPr="00A52D2E">
        <w:rPr>
          <w:rFonts w:cs="Times New Roman" w:eastAsia="Calibri" w:hAnsi="Times New Roman" w:ascii="Times New Roman"/>
          <w:sz w:val="24"/>
          <w:szCs w:val="24"/>
        </w:rPr>
        <w:t xml:space="preserve">Mjesto i datum </w:t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Pr="00A52D2E">
        <w:rPr>
          <w:rFonts w:cs="Times New Roman" w:eastAsia="Calibri" w:hAnsi="Times New Roman" w:ascii="Times New Roman"/>
          <w:sz w:val="24"/>
          <w:szCs w:val="24"/>
        </w:rPr>
        <w:tab/>
      </w:r>
      <w:r w:rsidR="00237598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</w:t>
      </w:r>
      <w:r w:rsidRPr="00A52D2E">
        <w:rPr>
          <w:rFonts w:cs="Times New Roman" w:eastAsia="Calibri" w:hAnsi="Times New Roman" w:ascii="Times New Roman"/>
          <w:sz w:val="24"/>
          <w:szCs w:val="24"/>
        </w:rPr>
        <w:t>Stečajni upravitelj</w:t>
      </w:r>
    </w:p>
    <w:p w:rsidRDefault="00237598" w:rsidP="00AB389D" w:rsidR="00AB389D" w:rsidRPr="00A52D2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Zagreb, o1. lipnja 2o17. godine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  <w:t xml:space="preserve">                                                      Mate Balenović</w:t>
      </w:r>
    </w:p>
    <w:p w:rsidRDefault="00AB389D" w:rsidR="00AB389D" w:rsidRPr="00A52D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D21922" w:rsidR="00AB389D" w:rsidRPr="00A52D2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C66"/>
    <w:multiLevelType w:val="hybridMultilevel"/>
    <w:tmpl w:val="BECE9C0A"/>
    <w:lvl w:tplc="393E51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04F5F"/>
    <w:multiLevelType w:val="hybridMultilevel"/>
    <w:tmpl w:val="2D22EDBA"/>
    <w:lvl w:tplc="363854D0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686502B"/>
    <w:multiLevelType w:val="hybridMultilevel"/>
    <w:tmpl w:val="07A8335E"/>
    <w:lvl w:tplc="29F4D92C" w:ilvl="0">
      <w:start w:val="1"/>
      <w:numFmt w:val="decimal"/>
      <w:lvlText w:val="%1."/>
      <w:lvlJc w:val="left"/>
      <w:pPr>
        <w:ind w:hanging="360" w:left="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30"/>
      </w:pPr>
    </w:lvl>
    <w:lvl w:tentative="true" w:tplc="041A001B" w:ilvl="2">
      <w:start w:val="1"/>
      <w:numFmt w:val="lowerRoman"/>
      <w:lvlText w:val="%3."/>
      <w:lvlJc w:val="right"/>
      <w:pPr>
        <w:ind w:hanging="180" w:left="1950"/>
      </w:pPr>
    </w:lvl>
    <w:lvl w:tentative="true" w:tplc="041A000F" w:ilvl="3">
      <w:start w:val="1"/>
      <w:numFmt w:val="decimal"/>
      <w:lvlText w:val="%4."/>
      <w:lvlJc w:val="left"/>
      <w:pPr>
        <w:ind w:hanging="360" w:left="2670"/>
      </w:pPr>
    </w:lvl>
    <w:lvl w:tentative="true" w:tplc="041A0019" w:ilvl="4">
      <w:start w:val="1"/>
      <w:numFmt w:val="lowerLetter"/>
      <w:lvlText w:val="%5."/>
      <w:lvlJc w:val="left"/>
      <w:pPr>
        <w:ind w:hanging="360" w:left="3390"/>
      </w:pPr>
    </w:lvl>
    <w:lvl w:tentative="true" w:tplc="041A001B" w:ilvl="5">
      <w:start w:val="1"/>
      <w:numFmt w:val="lowerRoman"/>
      <w:lvlText w:val="%6."/>
      <w:lvlJc w:val="right"/>
      <w:pPr>
        <w:ind w:hanging="180" w:left="4110"/>
      </w:pPr>
    </w:lvl>
    <w:lvl w:tentative="true" w:tplc="041A000F" w:ilvl="6">
      <w:start w:val="1"/>
      <w:numFmt w:val="decimal"/>
      <w:lvlText w:val="%7."/>
      <w:lvlJc w:val="left"/>
      <w:pPr>
        <w:ind w:hanging="360" w:left="4830"/>
      </w:pPr>
    </w:lvl>
    <w:lvl w:tentative="true" w:tplc="041A0019" w:ilvl="7">
      <w:start w:val="1"/>
      <w:numFmt w:val="lowerLetter"/>
      <w:lvlText w:val="%8."/>
      <w:lvlJc w:val="left"/>
      <w:pPr>
        <w:ind w:hanging="360" w:left="5550"/>
      </w:pPr>
    </w:lvl>
    <w:lvl w:tentative="true" w:tplc="041A001B" w:ilvl="8">
      <w:start w:val="1"/>
      <w:numFmt w:val="lowerRoman"/>
      <w:lvlText w:val="%9."/>
      <w:lvlJc w:val="right"/>
      <w:pPr>
        <w:ind w:hanging="180" w:left="6270"/>
      </w:pPr>
    </w:lvl>
  </w:abstractNum>
  <w:abstractNum w:abstractNumId="4">
    <w:nsid w:val="335F118F"/>
    <w:multiLevelType w:val="hybridMultilevel"/>
    <w:tmpl w:val="66345F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A6D50"/>
    <w:multiLevelType w:val="hybridMultilevel"/>
    <w:tmpl w:val="9E2C9CA4"/>
    <w:lvl w:tplc="8F5E94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E32F6A"/>
    <w:multiLevelType w:val="hybridMultilevel"/>
    <w:tmpl w:val="FC9EC6C8"/>
    <w:lvl w:tplc="2DEC312E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DA61F03"/>
    <w:multiLevelType w:val="hybridMultilevel"/>
    <w:tmpl w:val="D52EEE76"/>
    <w:lvl w:tplc="3F1A3006" w:ilvl="0">
      <w:start w:val="1"/>
      <w:numFmt w:val="upperRoman"/>
      <w:lvlText w:val="%1."/>
      <w:lvlJc w:val="left"/>
      <w:pPr>
        <w:ind w:hanging="72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6BFA1B95"/>
    <w:multiLevelType w:val="hybridMultilevel"/>
    <w:tmpl w:val="5B8EEC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D76D0A"/>
    <w:multiLevelType w:val="hybridMultilevel"/>
    <w:tmpl w:val="EC4A6920"/>
    <w:lvl w:tplc="75BAF4FC" w:ilvl="0">
      <w:start w:val="1"/>
      <w:numFmt w:val="decimal"/>
      <w:lvlText w:val="%1."/>
      <w:lvlJc w:val="left"/>
      <w:pPr>
        <w:ind w:hanging="360" w:left="4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755"/>
      </w:pPr>
    </w:lvl>
    <w:lvl w:tentative="true" w:tplc="041A001B" w:ilvl="2">
      <w:start w:val="1"/>
      <w:numFmt w:val="lowerRoman"/>
      <w:lvlText w:val="%3."/>
      <w:lvlJc w:val="right"/>
      <w:pPr>
        <w:ind w:hanging="180" w:left="5475"/>
      </w:pPr>
    </w:lvl>
    <w:lvl w:tentative="true" w:tplc="041A000F" w:ilvl="3">
      <w:start w:val="1"/>
      <w:numFmt w:val="decimal"/>
      <w:lvlText w:val="%4."/>
      <w:lvlJc w:val="left"/>
      <w:pPr>
        <w:ind w:hanging="360" w:left="6195"/>
      </w:pPr>
    </w:lvl>
    <w:lvl w:tentative="true" w:tplc="041A0019" w:ilvl="4">
      <w:start w:val="1"/>
      <w:numFmt w:val="lowerLetter"/>
      <w:lvlText w:val="%5."/>
      <w:lvlJc w:val="left"/>
      <w:pPr>
        <w:ind w:hanging="360" w:left="6915"/>
      </w:pPr>
    </w:lvl>
    <w:lvl w:tentative="true" w:tplc="041A001B" w:ilvl="5">
      <w:start w:val="1"/>
      <w:numFmt w:val="lowerRoman"/>
      <w:lvlText w:val="%6."/>
      <w:lvlJc w:val="right"/>
      <w:pPr>
        <w:ind w:hanging="180" w:left="7635"/>
      </w:pPr>
    </w:lvl>
    <w:lvl w:tentative="true" w:tplc="041A000F" w:ilvl="6">
      <w:start w:val="1"/>
      <w:numFmt w:val="decimal"/>
      <w:lvlText w:val="%7."/>
      <w:lvlJc w:val="left"/>
      <w:pPr>
        <w:ind w:hanging="360" w:left="8355"/>
      </w:pPr>
    </w:lvl>
    <w:lvl w:tentative="true" w:tplc="041A0019" w:ilvl="7">
      <w:start w:val="1"/>
      <w:numFmt w:val="lowerLetter"/>
      <w:lvlText w:val="%8."/>
      <w:lvlJc w:val="left"/>
      <w:pPr>
        <w:ind w:hanging="360" w:left="9075"/>
      </w:pPr>
    </w:lvl>
    <w:lvl w:tentative="true" w:tplc="041A001B" w:ilvl="8">
      <w:start w:val="1"/>
      <w:numFmt w:val="lowerRoman"/>
      <w:lvlText w:val="%9."/>
      <w:lvlJc w:val="right"/>
      <w:pPr>
        <w:ind w:hanging="180" w:left="9795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922"/>
    <w:rsid w:val="0000562E"/>
    <w:rsid w:val="00022182"/>
    <w:rsid w:val="00033581"/>
    <w:rsid w:val="00047AB5"/>
    <w:rsid w:val="00047DBE"/>
    <w:rsid w:val="00053B3A"/>
    <w:rsid w:val="00082D9E"/>
    <w:rsid w:val="00092DA9"/>
    <w:rsid w:val="000A4922"/>
    <w:rsid w:val="001011FC"/>
    <w:rsid w:val="00102C11"/>
    <w:rsid w:val="00116E1D"/>
    <w:rsid w:val="001255CA"/>
    <w:rsid w:val="00141756"/>
    <w:rsid w:val="001A70BC"/>
    <w:rsid w:val="001B564C"/>
    <w:rsid w:val="001B6262"/>
    <w:rsid w:val="001C0050"/>
    <w:rsid w:val="001E3DC0"/>
    <w:rsid w:val="001F740A"/>
    <w:rsid w:val="00201B54"/>
    <w:rsid w:val="00206361"/>
    <w:rsid w:val="00212C5E"/>
    <w:rsid w:val="0021459D"/>
    <w:rsid w:val="00233009"/>
    <w:rsid w:val="00237598"/>
    <w:rsid w:val="00264653"/>
    <w:rsid w:val="002B3B18"/>
    <w:rsid w:val="002B5EEB"/>
    <w:rsid w:val="002F325F"/>
    <w:rsid w:val="00303DD8"/>
    <w:rsid w:val="00373A19"/>
    <w:rsid w:val="0037638E"/>
    <w:rsid w:val="00390C6E"/>
    <w:rsid w:val="00397475"/>
    <w:rsid w:val="003E1968"/>
    <w:rsid w:val="004033B5"/>
    <w:rsid w:val="00437577"/>
    <w:rsid w:val="0047584B"/>
    <w:rsid w:val="004B1E36"/>
    <w:rsid w:val="004B5620"/>
    <w:rsid w:val="004D0444"/>
    <w:rsid w:val="00502E01"/>
    <w:rsid w:val="00511AAB"/>
    <w:rsid w:val="00534D91"/>
    <w:rsid w:val="0059636F"/>
    <w:rsid w:val="0059710D"/>
    <w:rsid w:val="005A3A61"/>
    <w:rsid w:val="005A593D"/>
    <w:rsid w:val="005C534D"/>
    <w:rsid w:val="0062311E"/>
    <w:rsid w:val="006345BF"/>
    <w:rsid w:val="00663373"/>
    <w:rsid w:val="006957CE"/>
    <w:rsid w:val="006A6A71"/>
    <w:rsid w:val="006A6B4D"/>
    <w:rsid w:val="006F2F90"/>
    <w:rsid w:val="006F6067"/>
    <w:rsid w:val="00732477"/>
    <w:rsid w:val="007417F0"/>
    <w:rsid w:val="0076068F"/>
    <w:rsid w:val="00793600"/>
    <w:rsid w:val="007B0562"/>
    <w:rsid w:val="00802AE9"/>
    <w:rsid w:val="00814A28"/>
    <w:rsid w:val="0086124A"/>
    <w:rsid w:val="0086180C"/>
    <w:rsid w:val="0088490C"/>
    <w:rsid w:val="008D5605"/>
    <w:rsid w:val="009029BB"/>
    <w:rsid w:val="0094157E"/>
    <w:rsid w:val="00955853"/>
    <w:rsid w:val="00981973"/>
    <w:rsid w:val="009B744B"/>
    <w:rsid w:val="00A018E0"/>
    <w:rsid w:val="00A42E6C"/>
    <w:rsid w:val="00A52050"/>
    <w:rsid w:val="00A52D2E"/>
    <w:rsid w:val="00A6369A"/>
    <w:rsid w:val="00A7743F"/>
    <w:rsid w:val="00A82AE3"/>
    <w:rsid w:val="00AB389D"/>
    <w:rsid w:val="00AC1B39"/>
    <w:rsid w:val="00AF6F12"/>
    <w:rsid w:val="00B14BCC"/>
    <w:rsid w:val="00B2188F"/>
    <w:rsid w:val="00B668AA"/>
    <w:rsid w:val="00B86515"/>
    <w:rsid w:val="00B924AF"/>
    <w:rsid w:val="00B935E4"/>
    <w:rsid w:val="00B94C06"/>
    <w:rsid w:val="00BB5DF3"/>
    <w:rsid w:val="00BC6983"/>
    <w:rsid w:val="00C017C6"/>
    <w:rsid w:val="00C16940"/>
    <w:rsid w:val="00C4290B"/>
    <w:rsid w:val="00C45212"/>
    <w:rsid w:val="00C71A37"/>
    <w:rsid w:val="00C87474"/>
    <w:rsid w:val="00CB16B2"/>
    <w:rsid w:val="00D21922"/>
    <w:rsid w:val="00D23EA3"/>
    <w:rsid w:val="00D41073"/>
    <w:rsid w:val="00D44BC5"/>
    <w:rsid w:val="00D62B30"/>
    <w:rsid w:val="00D80288"/>
    <w:rsid w:val="00D90646"/>
    <w:rsid w:val="00D94493"/>
    <w:rsid w:val="00DB3A47"/>
    <w:rsid w:val="00DC1F85"/>
    <w:rsid w:val="00DD2E4F"/>
    <w:rsid w:val="00DF43A2"/>
    <w:rsid w:val="00DF628D"/>
    <w:rsid w:val="00E20EDE"/>
    <w:rsid w:val="00EC2F73"/>
    <w:rsid w:val="00F33B8B"/>
    <w:rsid w:val="00FA035D"/>
    <w:rsid w:val="00FC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1922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D9064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B389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55C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55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7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1922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D906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B389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55C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55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7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27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15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ponovo upisane, radi objave na 
e-oglasnoj ploči suda</izvorni_sadrzaj>
    <derivirana_varijabla naziv="DomainObject.Primjedba_1">tablice ponovo upisane, radi objave na 
e-oglasnoj ploči suda</derivirana_varijabla>
  </DomainObject.Primjedba>
  <DomainObject.Oznaka>
    <izvorni_sadrzaj>St-5161/2015-22</izvorni_sadrzaj>
    <derivirana_varijabla naziv="DomainObject.Oznaka_1">St-5161/2015-22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</izvorni_sadrzaj>
    <derivirana_varijabla naziv="DomainObject.Predmet.StrankaFormated_1">  FINA Regionalni centar Zagreb; Zdravko Lenard; GORUP STOČARSTVO d.o.o. za proizvodnju u stočarstvu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</izvorni_sadrzaj>
    <derivirana_varijabla naziv="DomainObject.Predmet.StrankaFormatedOIB_1">  FINA Regionalni centar Zagreb, OIB 85821130368; Zdravko Lenard, OIB 78550564480; GORUP STOČARSTVO d.o.o. za proizvodnju u stočarstvu, OIB 97328499380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</derivirana_varijabla>
  </DomainObject.Predmet.StrankaWithAdressOIB>
  <DomainObject.Predmet.StrankaNazivFormated>
    <izvorni_sadrzaj>FINA Regionalni centar Zagreb,Zdravko Lenard,GORUP STOČARSTVO d.o.o. za proizvodnju u stočarstvu</izvorni_sadrzaj>
    <derivirana_varijabla naziv="DomainObject.Predmet.StrankaNazivFormated_1">FINA Regionalni centar Zagreb,Zdravko Lenard,GORUP STOČARSTVO d.o.o. za proizvodnju u stočarstvu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</izvorni_sadrzaj>
    <derivirana_varijabla naziv="DomainObject.Predmet.StrankaNazivFormatedOIB_1">FINA Regionalni centar Zagreb, OIB 85821130368,Zdravko Lenard, OIB 78550564480,GORUP STOČARSTVO d.o.o. za proizvodnju u stočarstvu, OIB 97328499380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</izvorni_sadrzaj>
    <derivirana_varijabla naziv="DomainObject.Predmet.StrankaListFormated_1">
      <item>FINA Regionalni centar Zagreb</item>
      <item>Zdravko Lenard</item>
      <item>GORUP STOČARSTVO d.o.o. za proizvodnju u stočarstvu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</izvorni_sadrzaj>
    <derivirana_varijabla naziv="DomainObject.Predmet.StrankaListNazivFormated_1">
      <item>FINA Regionalni centar Zagreb</item>
      <item>Zdravko Lenard</item>
      <item>GORUP STOČARSTVO d.o.o. za proizvodnju u stočarstvu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</izvorni_sadrzaj>
    <derivirana_varijabla naziv="DomainObject.Predmet.OstaliListFormated_1">
      <item>Zdravko Lenard</item>
      <item>Mate Balenović</item>
    </derivirana_varijabla>
  </DomainObject.Predmet.OstaliListFormated>
  <DomainObject.Predmet.OstaliListFormatedOIB>
    <izvorni_sadrzaj>
      <item>Zdravko Lenard, OIB 78550564480</item>
      <item>Mate Balenović, OIB 50117846393</item>
    </izvorni_sadrzaj>
    <derivirana_varijabla naziv="DomainObject.Predmet.OstaliListFormatedOIB_1">
      <item>Zdravko Lenard, OIB 78550564480</item>
      <item>Mate Balenović, OIB 50117846393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</izvorni_sadrzaj>
    <derivirana_varijabla naziv="DomainObject.Predmet.OstaliListFormatedWithAdress_1">
      <item>Zdravko Lenard, I. Vidovčica 22, 10000 Zagreb</item>
      <item>Mate Balenović, Zeleni Dol 6a,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</derivirana_varijabla>
  </DomainObject.Predmet.OstaliListFormatedWithAdressOIB>
  <DomainObject.Predmet.OstaliListNazivFormated>
    <izvorni_sadrzaj>
      <item>Zdravko Lenard</item>
      <item>Mate Balenović</item>
    </izvorni_sadrzaj>
    <derivirana_varijabla naziv="DomainObject.Predmet.OstaliListNazivFormated_1">
      <item>Zdravko Lenard</item>
      <item>Mate Balenović</item>
    </derivirana_varijabla>
  </DomainObject.Predmet.OstaliListNazivFormated>
  <DomainObject.Predmet.OstaliListNazivFormatedOIB>
    <izvorni_sadrzaj>
      <item>Zdravko Lenard, OIB 78550564480</item>
      <item>Mate Balenović, OIB 50117846393</item>
    </izvorni_sadrzaj>
    <derivirana_varijabla naziv="DomainObject.Predmet.OstaliListNazivFormatedOIB_1">
      <item>Zdravko Lenard, OIB 78550564480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4090D-B75B-461B-BEAE-30BCB865D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9</properties:Pages>
  <properties:Words>1505</properties:Words>
  <properties:Characters>10201</properties:Characters>
  <properties:Lines>1000</properties:Lines>
  <properties:Paragraphs>350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2017-06-07T12:36:00Z</dcterms:created>
  <dc:creator>Mate</dc:creator>
  <cp:lastModifiedBy>Kristina Švajger</cp:lastModifiedBy>
  <cp:lastPrinted>2017-05-30T15:07:00Z</cp:lastPrinted>
  <dcterms:modified xmlns:xsi="http://www.w3.org/2001/XMLSchema-instance" xsi:type="dcterms:W3CDTF">2017-06-07T12:47:00Z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St-5161/2015-22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