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e519" w14:paraId="564e519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9B4FD9">
        <w:t>5735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9B4FD9">
        <w:t>5735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4C7A24">
        <w:t>31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9B4FD9">
        <w:t xml:space="preserve">PAVIĆ PROMET j.d.o.o. </w:t>
      </w:r>
      <w:proofErr w:type="spellStart"/>
      <w:r w:rsidR="009B4FD9">
        <w:t>Žitarka</w:t>
      </w:r>
      <w:proofErr w:type="spellEnd"/>
      <w:r w:rsidR="004C7A24">
        <w:t xml:space="preserve">, </w:t>
      </w:r>
      <w:proofErr w:type="spellStart"/>
      <w:r w:rsidR="009B4FD9">
        <w:t>Svetonedeljska</w:t>
      </w:r>
      <w:proofErr w:type="spellEnd"/>
      <w:r w:rsidR="009B4FD9">
        <w:t xml:space="preserve"> cesta 15</w:t>
      </w:r>
      <w:r w:rsidR="00C57341" w:rsidRPr="000C1432">
        <w:t xml:space="preserve">, </w:t>
      </w:r>
      <w:r w:rsidR="002D11D5" w:rsidRPr="000C1432">
        <w:t xml:space="preserve">OIB </w:t>
      </w:r>
      <w:r w:rsidR="009B4FD9">
        <w:t>08542862783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9B4FD9">
        <w:t>30.871,30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1F23C3">
        <w:t>31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E66B00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A42" w:rsidR="002A5A42">
      <w:r>
        <w:separator/>
      </w:r>
    </w:p>
  </w:endnote>
  <w:endnote w:id="0" w:type="continuationSeparator">
    <w:p w:rsidRDefault="002A5A42" w:rsidR="002A5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A42" w:rsidR="002A5A42">
      <w:r>
        <w:separator/>
      </w:r>
    </w:p>
  </w:footnote>
  <w:footnote w:id="0" w:type="continuationSeparator">
    <w:p w:rsidRDefault="002A5A42" w:rsidR="002A5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09D8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1F23C3"/>
    <w:rsid w:val="002002E3"/>
    <w:rsid w:val="00212B97"/>
    <w:rsid w:val="002A5A42"/>
    <w:rsid w:val="002D11D5"/>
    <w:rsid w:val="002D38FE"/>
    <w:rsid w:val="00306EF4"/>
    <w:rsid w:val="003351FA"/>
    <w:rsid w:val="00361C6E"/>
    <w:rsid w:val="00393064"/>
    <w:rsid w:val="003C2859"/>
    <w:rsid w:val="00487D65"/>
    <w:rsid w:val="004C7A24"/>
    <w:rsid w:val="005266F8"/>
    <w:rsid w:val="005747CD"/>
    <w:rsid w:val="005D09D8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9B4FD9"/>
    <w:rsid w:val="00AF2BE7"/>
    <w:rsid w:val="00B02E89"/>
    <w:rsid w:val="00B168B0"/>
    <w:rsid w:val="00B75668"/>
    <w:rsid w:val="00B82B1B"/>
    <w:rsid w:val="00BA76E6"/>
    <w:rsid w:val="00C02C20"/>
    <w:rsid w:val="00C0394A"/>
    <w:rsid w:val="00C40B07"/>
    <w:rsid w:val="00C57341"/>
    <w:rsid w:val="00C82342"/>
    <w:rsid w:val="00CA2267"/>
    <w:rsid w:val="00CB5803"/>
    <w:rsid w:val="00CD4AEE"/>
    <w:rsid w:val="00E313E8"/>
    <w:rsid w:val="00E54CC0"/>
    <w:rsid w:val="00E66B00"/>
    <w:rsid w:val="00E80798"/>
    <w:rsid w:val="00EA63AB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5735</izvorni_sadrzaj>
    <derivirana_varijabla naziv="DomainObject.Predmet.Broj_1">5735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St-5735/2015</izvorni_sadrzaj>
    <derivirana_varijabla naziv="DomainObject.Predmet.OznakaBroj_1">St-5735/2015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PAVIĆ PROMET j.d.o.o.</izvorni_sadrzaj>
    <derivirana_varijabla naziv="DomainObject.Predmet.ProtustrankaFormated_1">  PAVIĆ PROMET j.d.o.o.</derivirana_varijabla>
  </DomainObject.Predmet.ProtustrankaFormated>
  <DomainObject.Predmet.ProtustrankaFormatedOIB>
    <izvorni_sadrzaj>  PAVIĆ PROMET j.d.o.o., OIB 08542862783</izvorni_sadrzaj>
    <derivirana_varijabla naziv="DomainObject.Predmet.ProtustrankaFormatedOIB_1">  PAVIĆ PROMET j.d.o.o., OIB 08542862783</derivirana_varijabla>
  </DomainObject.Predmet.ProtustrankaFormatedOIB>
  <DomainObject.Predmet.ProtustrankaFormatedWithAdress>
    <izvorni_sadrzaj> PAVIĆ PROMET j.d.o.o., Svetonedeljska cesta 15, 10436 Žitarka</izvorni_sadrzaj>
    <derivirana_varijabla naziv="DomainObject.Predmet.ProtustrankaFormatedWithAdress_1"> PAVIĆ PROMET j.d.o.o., Svetonedeljska cesta 15, 10436 Žitarka</derivirana_varijabla>
  </DomainObject.Predmet.ProtustrankaFormatedWithAdress>
  <DomainObject.Predmet.ProtustrankaFormatedWithAdressOIB>
    <izvorni_sadrzaj> PAVIĆ PROMET j.d.o.o., OIB 08542862783, Svetonedeljska cesta 15, 10436 Žitarka</izvorni_sadrzaj>
    <derivirana_varijabla naziv="DomainObject.Predmet.ProtustrankaFormatedWithAdressOIB_1"> PAVIĆ PROMET j.d.o.o., OIB 08542862783, Svetonedeljska cesta 15, 10436 Žitarka</derivirana_varijabla>
  </DomainObject.Predmet.ProtustrankaFormatedWithAdressOIB>
  <DomainObject.Predmet.ProtustrankaWithAdress>
    <izvorni_sadrzaj>PAVIĆ PROMET j.d.o.o. Svetonedeljska cesta 15, 10436 Žitarka</izvorni_sadrzaj>
    <derivirana_varijabla naziv="DomainObject.Predmet.ProtustrankaWithAdress_1">PAVIĆ PROMET j.d.o.o. Svetonedeljska cesta 15, 10436 Žitarka</derivirana_varijabla>
  </DomainObject.Predmet.ProtustrankaWithAdress>
  <DomainObject.Predmet.ProtustrankaWithAdressOIB>
    <izvorni_sadrzaj>PAVIĆ PROMET j.d.o.o., OIB 08542862783, Svetonedeljska cesta 15, 10436 Žitarka</izvorni_sadrzaj>
    <derivirana_varijabla naziv="DomainObject.Predmet.ProtustrankaWithAdressOIB_1">PAVIĆ PROMET j.d.o.o., OIB 08542862783, Svetonedeljska cesta 15, 10436 Žitarka</derivirana_varijabla>
  </DomainObject.Predmet.ProtustrankaWithAdressOIB>
  <DomainObject.Predmet.ProtustrankaNazivFormated>
    <izvorni_sadrzaj>PAVIĆ PROMET j.d.o.o.</izvorni_sadrzaj>
    <derivirana_varijabla naziv="DomainObject.Predmet.ProtustrankaNazivFormated_1">PAVIĆ PROMET j.d.o.o.</derivirana_varijabla>
  </DomainObject.Predmet.ProtustrankaNazivFormated>
  <DomainObject.Predmet.ProtustrankaNazivFormatedOIB>
    <izvorni_sadrzaj>PAVIĆ PROMET j.d.o.o., OIB 08542862783</izvorni_sadrzaj>
    <derivirana_varijabla naziv="DomainObject.Predmet.ProtustrankaNazivFormatedOIB_1">PAVIĆ PROMET j.d.o.o., OIB 08542862783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PAVIĆ PROMET j.d.o.o.</item>
    </izvorni_sadrzaj>
    <derivirana_varijabla naziv="DomainObject.Predmet.ProtuStrankaListFormated_1">
      <item>PAVIĆ PROMET j.d.o.o.</item>
    </derivirana_varijabla>
  </DomainObject.Predmet.ProtuStrankaListFormated>
  <DomainObject.Predmet.ProtuStrankaListFormatedOIB>
    <izvorni_sadrzaj>
      <item>PAVIĆ PROMET j.d.o.o., OIB 08542862783</item>
    </izvorni_sadrzaj>
    <derivirana_varijabla naziv="DomainObject.Predmet.ProtuStrankaListFormatedOIB_1">
      <item>PAVIĆ PROMET j.d.o.o., OIB 08542862783</item>
    </derivirana_varijabla>
  </DomainObject.Predmet.ProtuStrankaListFormatedOIB>
  <DomainObject.Predmet.ProtuStrankaListFormatedWithAdress>
    <izvorni_sadrzaj>
      <item>PAVIĆ PROMET j.d.o.o., Svetonedeljska cesta 15, 10436 Žitarka</item>
    </izvorni_sadrzaj>
    <derivirana_varijabla naziv="DomainObject.Predmet.ProtuStrankaListFormatedWithAdress_1">
      <item>PAVIĆ PROMET j.d.o.o., Svetonedeljska cesta 15, 10436 Žitarka</item>
    </derivirana_varijabla>
  </DomainObject.Predmet.ProtuStrankaListFormatedWithAdress>
  <DomainObject.Predmet.ProtuStrankaListFormatedWithAdressOIB>
    <izvorni_sadrzaj>
      <item>PAVIĆ PROMET j.d.o.o., OIB 08542862783, Svetonedeljska cesta 15, 10436 Žitarka</item>
    </izvorni_sadrzaj>
    <derivirana_varijabla naziv="DomainObject.Predmet.ProtuStrankaListFormatedWithAdressOIB_1">
      <item>PAVIĆ PROMET j.d.o.o., OIB 08542862783, Svetonedeljska cesta 15, 10436 Žitarka</item>
    </derivirana_varijabla>
  </DomainObject.Predmet.ProtuStrankaListFormatedWithAdressOIB>
  <DomainObject.Predmet.ProtuStrankaListNazivFormated>
    <izvorni_sadrzaj>
      <item>PAVIĆ PROMET j.d.o.o.</item>
    </izvorni_sadrzaj>
    <derivirana_varijabla naziv="DomainObject.Predmet.ProtuStrankaListNazivFormated_1">
      <item>PAVIĆ PROMET j.d.o.o.</item>
    </derivirana_varijabla>
  </DomainObject.Predmet.ProtuStrankaListNazivFormated>
  <DomainObject.Predmet.ProtuStrankaListNazivFormatedOIB>
    <izvorni_sadrzaj>
      <item>PAVIĆ PROMET j.d.o.o., OIB 08542862783</item>
    </izvorni_sadrzaj>
    <derivirana_varijabla naziv="DomainObject.Predmet.ProtuStrankaListNazivFormatedOIB_1">
      <item>PAVIĆ PROMET j.d.o.o., OIB 08542862783</item>
    </derivirana_varijabla>
  </DomainObject.Predmet.ProtuStrankaListNazivFormatedOIB>
  <DomainObject.Predmet.OstaliListFormated>
    <izvorni_sadrzaj>
      <item>Iva Pavić</item>
    </izvorni_sadrzaj>
    <derivirana_varijabla naziv="DomainObject.Predmet.OstaliListFormated_1">
      <item>Iva Pavić</item>
    </derivirana_varijabla>
  </DomainObject.Predmet.OstaliListFormated>
  <DomainObject.Predmet.OstaliListFormatedOIB>
    <izvorni_sadrzaj>
      <item>Iva Pavić, OIB 83058201770</item>
    </izvorni_sadrzaj>
    <derivirana_varijabla naziv="DomainObject.Predmet.OstaliListFormatedOIB_1">
      <item>Iva Pavić, OIB 83058201770</item>
    </derivirana_varijabla>
  </DomainObject.Predmet.OstaliListFormatedOIB>
  <DomainObject.Predmet.OstaliListFormatedWithAdress>
    <izvorni_sadrzaj>
      <item>Iva Pavić, Svetonedeljska Cesta 15, 10436 Žitarka</item>
    </izvorni_sadrzaj>
    <derivirana_varijabla naziv="DomainObject.Predmet.OstaliListFormatedWithAdress_1">
      <item>Iva Pavić, Svetonedeljska Cesta 15, 10436 Žitarka</item>
    </derivirana_varijabla>
  </DomainObject.Predmet.OstaliListFormatedWithAdress>
  <DomainObject.Predmet.OstaliListFormatedWithAdressOIB>
    <izvorni_sadrzaj>
      <item>Iva Pavić, OIB 83058201770, Svetonedeljska Cesta 15, 10436 Žitarka</item>
    </izvorni_sadrzaj>
    <derivirana_varijabla naziv="DomainObject.Predmet.OstaliListFormatedWithAdressOIB_1">
      <item>Iva Pavić, OIB 83058201770, Svetonedeljska Cesta 15, 10436 Žitarka</item>
    </derivirana_varijabla>
  </DomainObject.Predmet.OstaliListFormatedWithAdressOIB>
  <DomainObject.Predmet.OstaliListNazivFormated>
    <izvorni_sadrzaj>
      <item>Iva Pavić</item>
    </izvorni_sadrzaj>
    <derivirana_varijabla naziv="DomainObject.Predmet.OstaliListNazivFormated_1">
      <item>Iva Pavić</item>
    </derivirana_varijabla>
  </DomainObject.Predmet.OstaliListNazivFormated>
  <DomainObject.Predmet.OstaliListNazivFormatedOIB>
    <izvorni_sadrzaj>
      <item>Iva Pavić, OIB 83058201770</item>
    </izvorni_sadrzaj>
    <derivirana_varijabla naziv="DomainObject.Predmet.OstaliListNazivFormatedOIB_1">
      <item>Iva Pavić, OIB 83058201770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PAVIĆ PROMET j.d.o.o.</izvorni_sadrzaj>
    <derivirana_varijabla naziv="DomainObject.Predmet.ProtustrankaIDrugi_1">PAVIĆ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PAVIĆ PROMET j.d.o.o., OIB 08542862783, Svetonedeljska cesta 15, 10436 Žitarka</izvorni_sadrzaj>
    <derivirana_varijabla naziv="DomainObject.Predmet.ProtustrankaIDrugiAdressOIB_1">PAVIĆ PROMET j.d.o.o., OIB 08542862783, Svetonedeljska cesta 15,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PAVIĆ PROMET j.d.o.o.</item>
      <item>Iva Pavić</item>
    </izvorni_sadrzaj>
    <derivirana_varijabla naziv="DomainObject.Predmet.SudioniciListNaziv_1">
      <item>FINA Regionalni centar Zagreb</item>
      <item>PAVIĆ PROMET j.d.o.o.</item>
      <item>Iva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PAVIĆ PROMET j.d.o.o., OIB 08542862783, Svetonedeljska cesta 15,10436 Žitarka</item>
      <item>Iva Pavić, OIB 83058201770, Svetonedeljska Cesta 15,10436 Žitarka</item>
    </izvorni_sadrzaj>
    <derivirana_varijabla naziv="DomainObject.Predmet.SudioniciListAdressOIB_1">
      <item>FINA Regionalni centar Zagreb, OIB 85821130368, Trg svibanjskih žrtava 1995. 1,10000 Zagreb</item>
      <item>PAVIĆ PROMET j.d.o.o., OIB 08542862783, Svetonedeljska cesta 15,10436 Žitarka</item>
      <item>Iva Pavić, OIB 83058201770, Svetonedeljska Cesta 15,10436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08542862783</item>
      <item>, OIB 83058201770</item>
    </izvorni_sadrzaj>
    <derivirana_varijabla naziv="DomainObject.Predmet.SudioniciListNazivOIB_1">
      <item>, OIB 85821130368</item>
      <item>, OIB 08542862783</item>
      <item>, OIB 83058201770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1387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2015-12-30T13:21:00Z</dcterms:created>
  <dc:creator>Žana Livaja</dc:creator>
  <cp:lastModifiedBy>Žana Livaja</cp:lastModifiedBy>
  <cp:lastPrinted>2015-12-30T13:24:00Z</cp:lastPrinted>
  <dcterms:modified xmlns:xsi="http://www.w3.org/2001/XMLSchema-instance" xsi:type="dcterms:W3CDTF">2015-12-31T08:18:00Z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