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eefe" w14:paraId="f1ceefe" w:rsidRDefault="00706FA5" w:rsidP="00706FA5" w:rsidR="00706FA5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FA5" w:rsidP="00706FA5" w:rsidR="00706FA5">
      <w:pPr>
        <w:spacing w:after="0"/>
      </w:pPr>
      <w:r>
        <w:t xml:space="preserve">         REPUBLIKA HRVATSKA</w:t>
      </w:r>
    </w:p>
    <w:p w:rsidRDefault="00706FA5" w:rsidP="00706FA5" w:rsidR="00706FA5">
      <w:pPr>
        <w:spacing w:after="0"/>
      </w:pPr>
      <w:r>
        <w:t xml:space="preserve"> TRGOVAČKI SUD U VARAŽDINU</w:t>
      </w:r>
    </w:p>
    <w:p w:rsidRDefault="00706FA5" w:rsidP="00706FA5" w:rsidR="00706FA5">
      <w:pPr>
        <w:spacing w:after="0"/>
        <w:ind w:firstLine="720"/>
      </w:pPr>
      <w:r>
        <w:t xml:space="preserve">         B. Radić 2</w:t>
      </w:r>
    </w:p>
    <w:p w:rsidRDefault="00706FA5" w:rsidP="00706FA5" w:rsidR="00706FA5">
      <w:pPr>
        <w:spacing w:after="0"/>
        <w:jc w:val="center"/>
      </w:pPr>
    </w:p>
    <w:p w:rsidRDefault="00706FA5" w:rsidP="00706FA5" w:rsidR="00706FA5">
      <w:pPr>
        <w:spacing w:after="0"/>
        <w:jc w:val="center"/>
      </w:pPr>
    </w:p>
    <w:p w:rsidRDefault="00706FA5" w:rsidP="00706FA5" w:rsidR="00706FA5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KONJIČKI KLUB NEPTUNE EQUESTER</w:t>
      </w:r>
      <w:r>
        <w:t>, OIB:</w:t>
      </w:r>
      <w:r>
        <w:t xml:space="preserve"> 13952350550</w:t>
      </w:r>
      <w:r>
        <w:t xml:space="preserve">, sa sjedištem u </w:t>
      </w:r>
      <w:proofErr w:type="spellStart"/>
      <w:r>
        <w:t>Potočka</w:t>
      </w:r>
      <w:proofErr w:type="spellEnd"/>
      <w:r>
        <w:t xml:space="preserve"> ulica 20</w:t>
      </w:r>
      <w:r>
        <w:t xml:space="preserve">, </w:t>
      </w:r>
      <w:r>
        <w:t>48260 Križevci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706FA5" w:rsidP="00706FA5" w:rsidR="00706FA5">
      <w:pPr>
        <w:spacing w:after="0"/>
        <w:jc w:val="both"/>
      </w:pPr>
    </w:p>
    <w:p w:rsidRDefault="00706FA5" w:rsidP="00706FA5" w:rsidR="00706FA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06FA5" w:rsidP="00706FA5" w:rsidR="00706FA5">
      <w:pPr>
        <w:spacing w:after="0"/>
        <w:jc w:val="both"/>
      </w:pPr>
    </w:p>
    <w:p w:rsidRDefault="00706FA5" w:rsidP="00706FA5" w:rsidR="00706FA5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KONJIČKI KLUB NEPTUNE EQUESTER, OIB: 13952350550, sa sjedištem u </w:t>
      </w:r>
      <w:proofErr w:type="spellStart"/>
      <w:r>
        <w:t>Potočka</w:t>
      </w:r>
      <w:proofErr w:type="spellEnd"/>
      <w:r>
        <w:t xml:space="preserve"> ulica 20, 48260 Križevci, iznosi </w:t>
      </w:r>
      <w:r>
        <w:t>24.481,40</w:t>
      </w:r>
      <w:r>
        <w:t xml:space="preserve"> kn.</w:t>
      </w:r>
    </w:p>
    <w:p w:rsidRDefault="00706FA5" w:rsidP="00706FA5" w:rsidR="00706FA5">
      <w:pPr>
        <w:spacing w:after="0"/>
        <w:jc w:val="both"/>
      </w:pPr>
    </w:p>
    <w:p w:rsidRDefault="00706FA5" w:rsidP="00706FA5" w:rsidR="00706FA5">
      <w:pPr>
        <w:spacing w:after="0"/>
        <w:jc w:val="both"/>
      </w:pPr>
      <w:r>
        <w:tab/>
        <w:t xml:space="preserve">II/ Poziva se </w:t>
      </w:r>
      <w:r>
        <w:t>predsjednik</w:t>
      </w:r>
      <w:r>
        <w:t xml:space="preserve"> dužnika</w:t>
      </w:r>
      <w:bookmarkStart w:name="_GoBack" w:id="0"/>
      <w:bookmarkEnd w:id="0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06FA5" w:rsidP="00706FA5" w:rsidR="00706FA5">
      <w:pPr>
        <w:spacing w:after="0"/>
        <w:jc w:val="both"/>
      </w:pPr>
    </w:p>
    <w:p w:rsidRDefault="00706FA5" w:rsidP="00706FA5" w:rsidR="00706FA5">
      <w:pPr>
        <w:spacing w:after="0"/>
        <w:jc w:val="both"/>
      </w:pPr>
      <w:r>
        <w:tab/>
        <w:t xml:space="preserve">III/ Upozorava se </w:t>
      </w:r>
      <w:r>
        <w:t xml:space="preserve">predsjednik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06FA5" w:rsidP="00706FA5" w:rsidR="00706FA5">
      <w:pPr>
        <w:spacing w:after="0"/>
        <w:jc w:val="both"/>
      </w:pPr>
    </w:p>
    <w:p w:rsidRDefault="00706FA5" w:rsidP="00706FA5" w:rsidR="00706FA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06FA5" w:rsidP="00706FA5" w:rsidR="00706FA5">
      <w:pPr>
        <w:spacing w:after="0"/>
        <w:ind w:firstLine="720"/>
        <w:jc w:val="both"/>
      </w:pPr>
    </w:p>
    <w:p w:rsidRDefault="00706FA5" w:rsidP="00706FA5" w:rsidR="00706FA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jc w:val="center"/>
        <w:outlineLvl w:val="0"/>
      </w:pPr>
    </w:p>
    <w:p w:rsidRDefault="00706FA5" w:rsidP="00706FA5" w:rsidR="00706FA5">
      <w:pPr>
        <w:spacing w:after="0"/>
        <w:jc w:val="center"/>
        <w:outlineLvl w:val="0"/>
      </w:pPr>
    </w:p>
    <w:p w:rsidRDefault="00706FA5" w:rsidP="00706FA5" w:rsidR="00706FA5">
      <w:pPr>
        <w:spacing w:after="0"/>
        <w:jc w:val="center"/>
        <w:outlineLvl w:val="0"/>
      </w:pPr>
      <w:r>
        <w:lastRenderedPageBreak/>
        <w:t>Obrazloženje</w:t>
      </w: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jc w:val="both"/>
        <w:outlineLvl w:val="0"/>
      </w:pPr>
      <w:r>
        <w:tab/>
        <w:t xml:space="preserve">Dana </w:t>
      </w:r>
      <w:r>
        <w:t>15.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KONJIČKI KLUB NEPTUNE EQUESTER, OIB: 13952350550, sa sjedištem u </w:t>
      </w:r>
      <w:proofErr w:type="spellStart"/>
      <w:r>
        <w:t>Potočka</w:t>
      </w:r>
      <w:proofErr w:type="spellEnd"/>
      <w:r>
        <w:t xml:space="preserve"> ulica 20, 48260 Križevci, navodeći da dužnik na dan </w:t>
      </w:r>
      <w:r>
        <w:t>11. prosinca</w:t>
      </w:r>
      <w:r>
        <w:t xml:space="preserve"> 2015. u Očevidniku redoslijeda osnova za plaćanje ima evidentirane neizvršene osnove za plaćanje u ukupnom iznosu od </w:t>
      </w:r>
      <w:r>
        <w:t>24.481,40</w:t>
      </w:r>
      <w:r>
        <w:t xml:space="preserve"> kn te da dužnik nema zaposlenih.</w:t>
      </w:r>
    </w:p>
    <w:p w:rsidRDefault="00706FA5" w:rsidP="00706FA5" w:rsidR="00706FA5">
      <w:pPr>
        <w:spacing w:after="0"/>
        <w:jc w:val="both"/>
        <w:outlineLvl w:val="0"/>
      </w:pPr>
    </w:p>
    <w:p w:rsidRDefault="00706FA5" w:rsidP="00706FA5" w:rsidR="00706FA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06FA5" w:rsidP="00706FA5" w:rsidR="00706FA5">
      <w:pPr>
        <w:spacing w:after="0"/>
        <w:jc w:val="both"/>
        <w:outlineLvl w:val="0"/>
      </w:pPr>
    </w:p>
    <w:p w:rsidRDefault="00706FA5" w:rsidP="00706FA5" w:rsidR="00706FA5">
      <w:pPr>
        <w:spacing w:after="0"/>
        <w:jc w:val="center"/>
        <w:outlineLvl w:val="0"/>
      </w:pPr>
    </w:p>
    <w:p w:rsidRDefault="00706FA5" w:rsidP="00706FA5" w:rsidR="00706FA5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706FA5" w:rsidP="00706FA5" w:rsidR="00706FA5">
      <w:pPr>
        <w:spacing w:after="0"/>
        <w:jc w:val="center"/>
        <w:outlineLvl w:val="0"/>
      </w:pPr>
    </w:p>
    <w:p w:rsidRDefault="00706FA5" w:rsidP="00706FA5" w:rsidR="00706FA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6FA5" w:rsidP="00706FA5" w:rsidR="00706FA5">
      <w:pPr>
        <w:spacing w:after="0"/>
        <w:jc w:val="center"/>
        <w:outlineLvl w:val="0"/>
      </w:pPr>
    </w:p>
    <w:p w:rsidRDefault="00706FA5" w:rsidP="00706FA5" w:rsidR="00706FA5">
      <w:pPr>
        <w:spacing w:after="0"/>
        <w:ind w:firstLine="720" w:left="3600"/>
        <w:jc w:val="center"/>
        <w:outlineLvl w:val="0"/>
      </w:pPr>
      <w:r>
        <w:t>STEČAJNI SUDAC:</w:t>
      </w:r>
    </w:p>
    <w:p w:rsidRDefault="00706FA5" w:rsidP="00706FA5" w:rsidR="00706FA5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706FA5" w:rsidP="00706FA5" w:rsidR="00706FA5">
      <w:pPr>
        <w:spacing w:after="0"/>
        <w:ind w:firstLine="720" w:left="3600"/>
        <w:jc w:val="center"/>
        <w:outlineLvl w:val="0"/>
      </w:pP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outlineLvl w:val="0"/>
      </w:pPr>
    </w:p>
    <w:p w:rsidRDefault="00706FA5" w:rsidP="00706FA5" w:rsidR="00706FA5">
      <w:pPr>
        <w:spacing w:after="0"/>
        <w:outlineLvl w:val="0"/>
      </w:pPr>
      <w:r>
        <w:t>DNA:</w:t>
      </w:r>
    </w:p>
    <w:p w:rsidRDefault="00706FA5" w:rsidP="00706FA5" w:rsidR="00706FA5">
      <w:pPr>
        <w:spacing w:after="0"/>
        <w:outlineLvl w:val="0"/>
      </w:pPr>
      <w:r>
        <w:t>- e-Oglasna ploča suda</w:t>
      </w:r>
    </w:p>
    <w:p w:rsidRDefault="00AE649C" w:rsidP="00706FA5" w:rsidR="00AE649C" w:rsidRPr="00B76F3C">
      <w:pPr>
        <w:pStyle w:val="Naslov3"/>
        <w:numPr>
          <w:ilvl w:val="0"/>
          <w:numId w:val="0"/>
        </w:numPr>
      </w:pPr>
    </w:p>
    <w:p w:rsidRDefault="00706F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06FA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FA5" w:rsidP="00706FA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St-1090/15-3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FA5" w:rsidR="00706FA5">
    <w:pPr>
      <w:pStyle w:val="Zaglavlje"/>
    </w:pPr>
    <w:r>
      <w:t>Poslovni broj: 2 St-1090/15-3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FA5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St-1090/2015-3</izvorni_sadrzaj>
    <derivirana_varijabla naziv="DomainObject.Oznaka_1">St-1090/2015-3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EQUESTER</izvorni_sadrzaj>
    <derivirana_varijabla naziv="DomainObject.Predmet.ProtustrankaFormated_1">  KONJIČKI KLUB EQUESTER</derivirana_varijabla>
  </DomainObject.Predmet.ProtustrankaFormated>
  <DomainObject.Predmet.ProtustrankaFormatedOIB>
    <izvorni_sadrzaj>  KONJIČKI KLUB EQUESTER, OIB 13952350550</izvorni_sadrzaj>
    <derivirana_varijabla naziv="DomainObject.Predmet.ProtustrankaFormatedOIB_1">  KONJIČKI KLUB EQUESTER, OIB 13952350550</derivirana_varijabla>
  </DomainObject.Predmet.ProtustrankaFormatedOIB>
  <DomainObject.Predmet.ProtustrankaFormatedWithAdress>
    <izvorni_sadrzaj> KONJIČKI KLUB EQUESTER, Potočka ulica 20, 48260 Križevci</izvorni_sadrzaj>
    <derivirana_varijabla naziv="DomainObject.Predmet.ProtustrankaFormatedWithAdress_1"> KONJIČKI KLUB EQUESTER, Potočka ulica 20, 48260 Križevci</derivirana_varijabla>
  </DomainObject.Predmet.ProtustrankaFormatedWithAdress>
  <DomainObject.Predmet.ProtustrankaFormatedWithAdressOIB>
    <izvorni_sadrzaj> KONJIČKI KLUB EQUESTER, OIB 13952350550, Potočka ulica 20, 48260 Križevci</izvorni_sadrzaj>
    <derivirana_varijabla naziv="DomainObject.Predmet.ProtustrankaFormatedWithAdressOIB_1"> KONJIČKI KLUB EQUESTER, OIB 13952350550, Potočka ulica 20, 48260 Križevci</derivirana_varijabla>
  </DomainObject.Predmet.ProtustrankaFormatedWithAdressOIB>
  <DomainObject.Predmet.ProtustrankaWithAdress>
    <izvorni_sadrzaj>KONJIČKI KLUB EQUESTER Potočka ulica 20, 48260 Križevci</izvorni_sadrzaj>
    <derivirana_varijabla naziv="DomainObject.Predmet.ProtustrankaWithAdress_1">KONJIČKI KLUB EQUESTER Potočka ulica 20, 48260 Križevci</derivirana_varijabla>
  </DomainObject.Predmet.ProtustrankaWithAdress>
  <DomainObject.Predmet.ProtustrankaWithAdressOIB>
    <izvorni_sadrzaj>KONJIČKI KLUB EQUESTER, OIB 13952350550, Potočka ulica 20, 48260 Križevci</izvorni_sadrzaj>
    <derivirana_varijabla naziv="DomainObject.Predmet.ProtustrankaWithAdressOIB_1">KONJIČKI KLUB EQUESTER, OIB 13952350550, Potočka ulica 20, 48260 Križevci</derivirana_varijabla>
  </DomainObject.Predmet.ProtustrankaWithAdressOIB>
  <DomainObject.Predmet.ProtustrankaNazivFormated>
    <izvorni_sadrzaj>KONJIČKI KLUB EQUESTER</izvorni_sadrzaj>
    <derivirana_varijabla naziv="DomainObject.Predmet.ProtustrankaNazivFormated_1">KONJIČKI KLUB EQUESTER</derivirana_varijabla>
  </DomainObject.Predmet.ProtustrankaNazivFormated>
  <DomainObject.Predmet.ProtustrankaNazivFormatedOIB>
    <izvorni_sadrzaj>KONJIČKI KLUB EQUESTER, OIB 13952350550</izvorni_sadrzaj>
    <derivirana_varijabla naziv="DomainObject.Predmet.ProtustrankaNazivFormatedOIB_1">KONJIČKI KLUB EQUESTER, OIB 13952350550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24481.40</izvorni_sadrzaj>
    <derivirana_varijabla naziv="DomainObject.Predmet.TrenutnaVrijednost_1">24481.40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EQUESTER</item>
    </izvorni_sadrzaj>
    <derivirana_varijabla naziv="DomainObject.Predmet.ProtuStrankaListFormated_1">
      <item>KONJIČKI KLUB EQUESTER</item>
    </derivirana_varijabla>
  </DomainObject.Predmet.ProtuStrankaListFormated>
  <DomainObject.Predmet.ProtuStrankaListFormatedOIB>
    <izvorni_sadrzaj>
      <item>KONJIČKI KLUB EQUESTER, OIB 13952350550</item>
    </izvorni_sadrzaj>
    <derivirana_varijabla naziv="DomainObject.Predmet.ProtuStrankaListFormatedOIB_1">
      <item>KONJIČKI KLUB EQUESTER, OIB 13952350550</item>
    </derivirana_varijabla>
  </DomainObject.Predmet.ProtuStrankaListFormatedOIB>
  <DomainObject.Predmet.ProtuStrankaListFormatedWithAdress>
    <izvorni_sadrzaj>
      <item>KONJIČKI KLUB EQUESTER, Potočka ulica 20, 48260 Križevci</item>
    </izvorni_sadrzaj>
    <derivirana_varijabla naziv="DomainObject.Predmet.ProtuStrankaListFormatedWithAdress_1">
      <item>KONJIČKI KLUB EQUESTER, Potočka ulica 20, 48260 Križevci</item>
    </derivirana_varijabla>
  </DomainObject.Predmet.ProtuStrankaListFormatedWithAdress>
  <DomainObject.Predmet.ProtuStrankaListFormatedWithAdressOIB>
    <izvorni_sadrzaj>
      <item>KONJIČKI KLUB EQUESTER, OIB 13952350550, Potočka ulica 20, 48260 Križevci</item>
    </izvorni_sadrzaj>
    <derivirana_varijabla naziv="DomainObject.Predmet.ProtuStrankaListFormatedWithAdressOIB_1">
      <item>KONJIČKI KLUB EQUESTER, OIB 13952350550, Potočka ulica 20, 48260 Križevci</item>
    </derivirana_varijabla>
  </DomainObject.Predmet.ProtuStrankaListFormatedWithAdressOIB>
  <DomainObject.Predmet.ProtuStrankaListNazivFormated>
    <izvorni_sadrzaj>
      <item>KONJIČKI KLUB EQUESTER</item>
    </izvorni_sadrzaj>
    <derivirana_varijabla naziv="DomainObject.Predmet.ProtuStrankaListNazivFormated_1">
      <item>KONJIČKI KLUB EQUESTER</item>
    </derivirana_varijabla>
  </DomainObject.Predmet.ProtuStrankaListNazivFormated>
  <DomainObject.Predmet.ProtuStrankaListNazivFormatedOIB>
    <izvorni_sadrzaj>
      <item>KONJIČKI KLUB EQUESTER, OIB 13952350550</item>
    </izvorni_sadrzaj>
    <derivirana_varijabla naziv="DomainObject.Predmet.ProtuStrankaListNazivFormatedOIB_1">
      <item>KONJIČKI KLUB EQUESTER, OIB 13952350550</item>
    </derivirana_varijabla>
  </DomainObject.Predmet.ProtuStrankaListNazivFormatedOIB>
  <DomainObject.Predmet.OstaliListFormated>
    <izvorni_sadrzaj>
      <item>Sudski registar</item>
      <item>e-Oglasna</item>
      <item>Antonio Orak</item>
    </izvorni_sadrzaj>
    <derivirana_varijabla naziv="DomainObject.Predmet.OstaliListFormated_1">
      <item>Sudski registar</item>
      <item>e-Oglasna</item>
      <item>Antonio Orak</item>
    </derivirana_varijabla>
  </DomainObject.Predmet.OstaliListFormated>
  <DomainObject.Predmet.OstaliListFormatedOIB>
    <izvorni_sadrzaj>
      <item>Sudski registar</item>
      <item>e-Oglasna</item>
      <item>Antonio Orak, OIB 37736706899</item>
    </izvorni_sadrzaj>
    <derivirana_varijabla naziv="DomainObject.Predmet.OstaliListFormatedOIB_1">
      <item>Sudski registar</item>
      <item>e-Oglasna</item>
      <item>Antonio Orak, OIB 37736706899</item>
    </derivirana_varijabla>
  </DomainObject.Predmet.OstaliListFormatedOIB>
  <DomainObject.Predmet.OstaliListFormatedWithAdress>
    <izvorni_sadrzaj>
      <item>Sudski registar</item>
      <item>e-Oglasna</item>
      <item>Antonio Orak, Greberanec 44, 48260 Križevci</item>
    </izvorni_sadrzaj>
    <derivirana_varijabla naziv="DomainObject.Predmet.OstaliListFormatedWithAdress_1">
      <item>Sudski registar</item>
      <item>e-Oglasna</item>
      <item>Antonio Orak, Greberanec 44, 48260 Križevci</item>
    </derivirana_varijabla>
  </DomainObject.Predmet.OstaliListFormatedWithAdress>
  <DomainObject.Predmet.OstaliListFormatedWithAdressOIB>
    <izvorni_sadrzaj>
      <item>Sudski registar</item>
      <item>e-Oglasna</item>
      <item>Antonio Orak, OIB 37736706899, Greberanec 44, 48260 Križevci</item>
    </izvorni_sadrzaj>
    <derivirana_varijabla naziv="DomainObject.Predmet.OstaliListFormatedWithAdressOIB_1">
      <item>Sudski registar</item>
      <item>e-Oglasna</item>
      <item>Antonio Orak, OIB 37736706899, Greberanec 44, 48260 Križevci</item>
    </derivirana_varijabla>
  </DomainObject.Predmet.OstaliListFormatedWithAdressOIB>
  <DomainObject.Predmet.OstaliListNazivFormated>
    <izvorni_sadrzaj>
      <item>Sudski registar</item>
      <item>e-Oglasna</item>
      <item>Antonio Orak</item>
    </izvorni_sadrzaj>
    <derivirana_varijabla naziv="DomainObject.Predmet.OstaliListNazivFormated_1">
      <item>Sudski registar</item>
      <item>e-Oglasna</item>
      <item>Antonio Orak</item>
    </derivirana_varijabla>
  </DomainObject.Predmet.OstaliListNazivFormated>
  <DomainObject.Predmet.OstaliListNazivFormatedOIB>
    <izvorni_sadrzaj>
      <item>Sudski registar</item>
      <item>e-Oglasna</item>
      <item>Antonio Orak, OIB 37736706899</item>
    </izvorni_sadrzaj>
    <derivirana_varijabla naziv="DomainObject.Predmet.OstaliListNazivFormatedOIB_1">
      <item>Sudski registar</item>
      <item>e-Oglasna</item>
      <item>Antonio Orak, OIB 37736706899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St-1090/2015-3</izvorni_sadrzaj>
    <derivirana_varijabla naziv="DomainObject.PoslovniBrojDokumenta_1">St-1090/2015-3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EQUESTER</izvorni_sadrzaj>
    <derivirana_varijabla naziv="DomainObject.Predmet.ProtustrankaIDrugi_1">KONJIČKI KLUB EQUESTER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KONJIČKI KLUB EQUESTER, OIB 13952350550, Potočka ulica 20, 48260 Križevci</izvorni_sadrzaj>
    <derivirana_varijabla naziv="DomainObject.Predmet.ProtustrankaIDrugiAdressOIB_1">KONJIČKI KLUB EQUESTER, OIB 13952350550,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EQUESTER</item>
      <item>Sudski registar</item>
      <item>e-Oglasna</item>
      <item>Antonio Orak</item>
    </izvorni_sadrzaj>
    <derivirana_varijabla naziv="DomainObject.Predmet.SudioniciListNaziv_1">
      <item>Financijska agencija</item>
      <item>KONJIČKI KLUB EQUESTER</item>
      <item>Sudski registar</item>
      <item>e-Oglasna</item>
      <item>Antonio Orak</item>
    </derivirana_varijabla>
  </DomainObject.Predmet.SudioniciListNaziv>
  <DomainObject.Predmet.SudioniciListAdressOIB>
    <izvorni_sadrzaj>
      <item>Financijska agencija, OIB 85821130368, Ulica grada Vukovara 70,10000 Zagreb</item>
      <item>KONJIČKI KLUB EQUESTER, OIB 13952350550, Potočka ulica 20,48260 Križevci</item>
      <item>Sudski registar</item>
      <item>e-Oglasna</item>
      <item>Antonio Orak, OIB 37736706899, Greberanec 44,48260 Križevci</item>
    </izvorni_sadrzaj>
    <derivirana_varijabla naziv="DomainObject.Predmet.SudioniciListAdressOIB_1">
      <item>Financijska agencija, OIB 85821130368, Ulica grada Vukovara 70,10000 Zagreb</item>
      <item>KONJIČKI KLUB EQUESTER, OIB 13952350550, Potočka ulica 20,48260 Križevci</item>
      <item>Sudski registar</item>
      <item>e-Oglasna</item>
      <item>Antonio Orak, OIB 37736706899, Greberanec 44,48260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85E3E-4550-446B-8DAA-051B9F820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2508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2016-01-21T08:30:00Z</cp:lastPrinted>
  <dcterms:modified xmlns:xsi="http://www.w3.org/2001/XMLSchema-instance" xsi:type="dcterms:W3CDTF">2016-01-21T08:30:00Z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