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3e5b" w14:paraId="8d33e5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 w:rsidRPr="00323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500A3A">
        <w:t>1450/2017-3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</w:t>
      </w:r>
      <w:r w:rsidR="00500A3A">
        <w:t xml:space="preserve">Podružnica Slavonski Brod,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500A3A" w:rsidRPr="00500A3A">
        <w:rPr>
          <w:b/>
        </w:rPr>
        <w:t>NEZAVISNA LISTA MILANA BITUNJCA, OIB 18720943482, Ul. dr. Mile Budaka 1, Slavonski Brod</w:t>
      </w:r>
      <w:r w:rsidR="0036690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500A3A">
        <w:t>12.listopada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00A3A" w:rsidRPr="00500A3A">
        <w:rPr>
          <w:b/>
        </w:rPr>
        <w:t>NEZAVISNA LISTA MILANA BITUNJCA, OIB 18720943482, Ul. dr. Mile Budaka 1, Slavonski Brod</w:t>
      </w:r>
      <w:r w:rsidR="00366905">
        <w:t xml:space="preserve">, </w:t>
      </w:r>
      <w:r>
        <w:t xml:space="preserve">iznosi </w:t>
      </w:r>
      <w:r w:rsidR="00500A3A" w:rsidRPr="00500A3A">
        <w:rPr>
          <w:b/>
        </w:rPr>
        <w:t>7.450,00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10662">
        <w:t xml:space="preserve">Predsjednik </w:t>
      </w:r>
      <w:r w:rsidR="00500A3A">
        <w:t xml:space="preserve">političke stranke Milan </w:t>
      </w:r>
      <w:proofErr w:type="spellStart"/>
      <w:r w:rsidR="00500A3A">
        <w:t>Bitunjac</w:t>
      </w:r>
      <w:proofErr w:type="spellEnd"/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00A3A">
        <w:rPr>
          <w:b/>
        </w:rPr>
        <w:t>1450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00A3A">
        <w:t>12.listopada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542" w:rsidR="00960542">
      <w:r>
        <w:separator/>
      </w:r>
    </w:p>
  </w:endnote>
  <w:endnote w:id="0" w:type="continuationSeparator">
    <w:p w:rsidRDefault="00960542" w:rsidR="00960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542" w:rsidR="00960542">
      <w:r>
        <w:separator/>
      </w:r>
    </w:p>
  </w:footnote>
  <w:footnote w:id="0" w:type="continuationSeparator">
    <w:p w:rsidRDefault="00960542" w:rsidR="00960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4894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5AD5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7450.00</izvorni_sadrzaj>
    <derivirana_varijabla naziv="DomainObject.Predmet.InicijalnaVrijednost_1">7450.00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 SZ</izvorni_sadrzaj>
    <derivirana_varijabla naziv="DomainObject.Predmet.PrimjedbaSuca_1">ČL. 429 ST.1. SZ</derivirana_varijabla>
  </DomainObject.Predmet.PrimjedbaSuca>
  <DomainObject.Predmet.ProtustrankaFormated>
    <izvorni_sadrzaj>  NEZAVISNA LISTA MILANA BITUNJCA</izvorni_sadrzaj>
    <derivirana_varijabla naziv="DomainObject.Predmet.ProtustrankaFormated_1">  NEZAVISNA LISTA MILANA BITUNJCA</derivirana_varijabla>
  </DomainObject.Predmet.ProtustrankaFormated>
  <DomainObject.Predmet.ProtustrankaFormatedOIB>
    <izvorni_sadrzaj>  NEZAVISNA LISTA MILANA BITUNJCA, OIB 18720943482</izvorni_sadrzaj>
    <derivirana_varijabla naziv="DomainObject.Predmet.ProtustrankaFormatedOIB_1">  NEZAVISNA LISTA MILANA BITUNJCA, OIB 18720943482</derivirana_varijabla>
  </DomainObject.Predmet.ProtustrankaFormatedOIB>
  <DomainObject.Predmet.ProtustrankaFormatedWithAdress>
    <izvorni_sadrzaj> NEZAVISNA LISTA MILANA BITUNJCA, Ul. dr. Mile Budaka 1 , 35000 Slavonski Brod</izvorni_sadrzaj>
    <derivirana_varijabla naziv="DomainObject.Predmet.ProtustrankaFormatedWithAdress_1"> NEZAVISNA LISTA MILANA BITUNJCA, Ul. dr. Mile Budaka 1 , 35000 Slavonski Brod</derivirana_varijabla>
  </DomainObject.Predmet.ProtustrankaFormatedWithAdress>
  <DomainObject.Predmet.ProtustrankaFormatedWithAdressOIB>
    <izvorni_sadrzaj> NEZAVISNA LISTA MILANA BITUNJCA, OIB 18720943482, Ul. dr. Mile Budaka 1 , 35000 Slavonski Brod</izvorni_sadrzaj>
    <derivirana_varijabla naziv="DomainObject.Predmet.ProtustrankaFormatedWithAdressOIB_1"> NEZAVISNA LISTA MILANA BITUNJCA, OIB 18720943482, Ul. dr. Mile Budaka 1 , 35000 Slavonski Brod</derivirana_varijabla>
  </DomainObject.Predmet.ProtustrankaFormatedWithAdressOIB>
  <DomainObject.Predmet.ProtustrankaWithAdress>
    <izvorni_sadrzaj>NEZAVISNA LISTA MILANA BITUNJCA Ul. dr. Mile Budaka 1 , 35000 Slavonski Brod</izvorni_sadrzaj>
    <derivirana_varijabla naziv="DomainObject.Predmet.ProtustrankaWithAdress_1">NEZAVISNA LISTA MILANA BITUNJCA Ul. dr. Mile Budaka 1 , 35000 Slavonski Brod</derivirana_varijabla>
  </DomainObject.Predmet.ProtustrankaWithAdress>
  <DomainObject.Predmet.ProtustrankaWithAdressOIB>
    <izvorni_sadrzaj>NEZAVISNA LISTA MILANA BITUNJCA, OIB 18720943482, Ul. dr. Mile Budaka 1 , 35000 Slavonski Brod</izvorni_sadrzaj>
    <derivirana_varijabla naziv="DomainObject.Predmet.ProtustrankaWithAdressOIB_1">NEZAVISNA LISTA MILANA BITUNJCA, OIB 18720943482, Ul. dr. Mile Budaka 1 , 35000 Slavonski Brod</derivirana_varijabla>
  </DomainObject.Predmet.ProtustrankaWithAdressOIB>
  <DomainObject.Predmet.ProtustrankaNazivFormated>
    <izvorni_sadrzaj>NEZAVISNA LISTA MILANA BITUNJCA</izvorni_sadrzaj>
    <derivirana_varijabla naziv="DomainObject.Predmet.ProtustrankaNazivFormated_1">NEZAVISNA LISTA MILANA BITUNJCA</derivirana_varijabla>
  </DomainObject.Predmet.ProtustrankaNazivFormated>
  <DomainObject.Predmet.ProtustrankaNazivFormatedOIB>
    <izvorni_sadrzaj>NEZAVISNA LISTA MILANA BITUNJCA, OIB 18720943482</izvorni_sadrzaj>
    <derivirana_varijabla naziv="DomainObject.Predmet.ProtustrankaNazivFormatedOIB_1">NEZAVISNA LISTA MILANA BITUNJCA, OIB 18720943482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NEZAVISNA LISTA MILANA BITUNJCA</item>
    </izvorni_sadrzaj>
    <derivirana_varijabla naziv="DomainObject.Predmet.ProtuStrankaListFormated_1">
      <item>NEZAVISNA LISTA MILANA BITUNJCA</item>
    </derivirana_varijabla>
  </DomainObject.Predmet.ProtuStrankaListFormated>
  <DomainObject.Predmet.ProtuStrankaListFormatedOIB>
    <izvorni_sadrzaj>
      <item>NEZAVISNA LISTA MILANA BITUNJCA, OIB 18720943482</item>
    </izvorni_sadrzaj>
    <derivirana_varijabla naziv="DomainObject.Predmet.ProtuStrankaListFormatedOIB_1">
      <item>NEZAVISNA LISTA MILANA BITUNJCA, OIB 18720943482</item>
    </derivirana_varijabla>
  </DomainObject.Predmet.ProtuStrankaListFormatedOIB>
  <DomainObject.Predmet.ProtuStrankaListFormatedWithAdress>
    <izvorni_sadrzaj>
      <item>NEZAVISNA LISTA MILANA BITUNJCA, Ul. dr. Mile Budaka 1 , 35000 Slavonski Brod</item>
    </izvorni_sadrzaj>
    <derivirana_varijabla naziv="DomainObject.Predmet.ProtuStrankaListFormatedWithAdress_1">
      <item>NEZAVISNA LISTA MILANA BITUNJCA, Ul. dr. Mile Budaka 1 , 35000 Slavonski Brod</item>
    </derivirana_varijabla>
  </DomainObject.Predmet.ProtuStrankaListFormatedWithAdress>
  <DomainObject.Predmet.ProtuStrankaListFormatedWithAdressOIB>
    <izvorni_sadrzaj>
      <item>NEZAVISNA LISTA MILANA BITUNJCA, OIB 18720943482, Ul. dr. Mile Budaka 1 , 35000 Slavonski Brod</item>
    </izvorni_sadrzaj>
    <derivirana_varijabla naziv="DomainObject.Predmet.ProtuStrankaListFormatedWithAdressOIB_1">
      <item>NEZAVISNA LISTA MILANA BITUNJCA, OIB 18720943482, Ul. dr. Mile Budaka 1 , 35000 Slavonski Brod</item>
    </derivirana_varijabla>
  </DomainObject.Predmet.ProtuStrankaListFormatedWithAdressOIB>
  <DomainObject.Predmet.ProtuStrankaListNazivFormated>
    <izvorni_sadrzaj>
      <item>NEZAVISNA LISTA MILANA BITUNJCA</item>
    </izvorni_sadrzaj>
    <derivirana_varijabla naziv="DomainObject.Predmet.ProtuStrankaListNazivFormated_1">
      <item>NEZAVISNA LISTA MILANA BITUNJCA</item>
    </derivirana_varijabla>
  </DomainObject.Predmet.ProtuStrankaListNazivFormated>
  <DomainObject.Predmet.ProtuStrankaListNazivFormatedOIB>
    <izvorni_sadrzaj>
      <item>NEZAVISNA LISTA MILANA BITUNJCA, OIB 18720943482</item>
    </izvorni_sadrzaj>
    <derivirana_varijabla naziv="DomainObject.Predmet.ProtuStrankaListNazivFormatedOIB_1">
      <item>NEZAVISNA LISTA MILANA BITUNJCA, OIB 18720943482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NEZAVISNA LISTA MILANA BITUNJCA</izvorni_sadrzaj>
    <derivirana_varijabla naziv="DomainObject.Predmet.ProtustrankaIDrugi_1">NEZAVISNA LISTA MILANA BITUNJCA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NEZAVISNA LISTA MILANA BITUNJCA, OIB 18720943482, Ul. dr. Mile Budaka 1 , 35000 Slavonski Brod</izvorni_sadrzaj>
    <derivirana_varijabla naziv="DomainObject.Predmet.ProtustrankaIDrugiAdressOIB_1">NEZAVISNA LISTA MILANA BITUNJCA, OIB 18720943482, Ul. dr. Mile Budaka 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NEZAVISNA LISTA MILANA BITUNJCA</item>
    </izvorni_sadrzaj>
    <derivirana_varijabla naziv="DomainObject.Predmet.SudioniciListNaziv_1">
      <item>Financijska agencija</item>
      <item>NEZAVISNA LISTA MILANA BITUNJCA</item>
    </derivirana_varijabla>
  </DomainObject.Predmet.SudioniciListNaziv>
  <DomainObject.Predmet.SudioniciListAdressOIB>
    <izvorni_sadrzaj>
      <item>Financijska agencija, OIB 85821130368, Ulica grada Vukovara 70,10000 Zagreb</item>
      <item>NEZAVISNA LISTA MILANA BITUNJCA, OIB 18720943482, Ul. dr. Mile Budaka 1 ,35000 Slavonski Brod</item>
    </izvorni_sadrzaj>
    <derivirana_varijabla naziv="DomainObject.Predmet.SudioniciListAdressOIB_1">
      <item>Financijska agencija, OIB 85821130368, Ulica grada Vukovara 70,10000 Zagreb</item>
      <item>NEZAVISNA LISTA MILANA BITUNJCA, OIB 18720943482, Ul. dr. Mile Budaka 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18720943482</item>
    </izvorni_sadrzaj>
    <derivirana_varijabla naziv="DomainObject.Predmet.SudioniciListNazivOIB_1">
      <item>, OIB 85821130368</item>
      <item>, OIB 18720943482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1925</properties:Characters>
  <properties:Lines>51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2017-10-12T06:42:00Z</cp:lastPrinted>
  <dcterms:modified xmlns:xsi="http://www.w3.org/2001/XMLSchema-instance" xsi:type="dcterms:W3CDTF">2017-10-12T07:38:00Z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