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6057" w14:paraId="0636057" w:rsidRDefault="001A70FF" w:rsidP="00325398" w:rsidR="00325398" w:rsidRPr="00C64BEE">
      <w:pPr>
        <w15:collapsed w:val="false"/>
      </w:pPr>
      <w:bookmarkStart w:name="_GoBack" w:id="0"/>
      <w:bookmarkEnd w:id="0"/>
      <w:r>
        <w:t xml:space="preserve">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1A70FF">
      <w:pPr>
        <w:tabs>
          <w:tab w:pos="7020" w:val="left"/>
        </w:tabs>
      </w:pPr>
      <w:r w:rsidRPr="001A70FF">
        <w:t>REPUBLIKA HRVATSKA</w:t>
      </w:r>
      <w:r w:rsidR="00572798" w:rsidRPr="001A70FF">
        <w:t xml:space="preserve"> </w:t>
      </w:r>
    </w:p>
    <w:p w:rsidRDefault="00325398" w:rsidP="00325398" w:rsidR="00325398" w:rsidRPr="001A70FF">
      <w:r w:rsidRPr="001A70FF">
        <w:t>Trgovački sud u Zagrebu</w:t>
      </w:r>
    </w:p>
    <w:p w:rsidRDefault="00325398" w:rsidP="00325398" w:rsidR="00325398" w:rsidRPr="001A70FF">
      <w:r w:rsidRPr="001A70FF">
        <w:t>Zagreb, Amruševa 2/II</w:t>
      </w:r>
      <w:r w:rsidR="001A70FF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CE79DF">
        <w:t>7082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 w:rsidRPr="00C64BEE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325398" w:rsidP="00325398" w:rsidR="00325398" w:rsidRPr="00C64BEE">
      <w:pPr>
        <w:rPr>
          <w:b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CE79DF" w:rsidRPr="00CE79DF">
        <w:t>PROM-DS d.o.o., Zagreb, Krmpotska 4, OIB: 42168866299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CE79DF">
        <w:t>2.471,24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CE79DF">
      <w:rPr>
        <w:b/>
      </w:rPr>
      <w:t>7082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26D17"/>
    <w:rsid w:val="00185571"/>
    <w:rsid w:val="001A70FF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42A2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St-7082/2015</izvorni_sadrzaj>
    <derivirana_varijabla naziv="DomainObject.Predmet.OznakaBroj_1">St-7082/2015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PROM-DS d.o.o. zastupanog po punomoćniku Dunja Lončar</izvorni_sadrzaj>
    <derivirana_varijabla naziv="DomainObject.Predmet.ProtustrankaFormated_1">  PROM-DS d.o.o. zastupanog po punomoćniku Dunja Lončar</derivirana_varijabla>
  </DomainObject.Predmet.ProtustrankaFormated>
  <DomainObject.Predmet.ProtustrankaFormatedOIB>
    <izvorni_sadrzaj>  PROM-DS d.o.o., OIB 42168866299 zastupanog po punomoćniku Dunja Lončar</izvorni_sadrzaj>
    <derivirana_varijabla naziv="DomainObject.Predmet.ProtustrankaFormatedOIB_1">  PROM-DS d.o.o., OIB 42168866299 zastupanog po punomoćniku Dunja Lončar</derivirana_varijabla>
  </DomainObject.Predmet.ProtustrankaFormatedOIB>
  <DomainObject.Predmet.ProtustrankaFormatedWithAdress>
    <izvorni_sadrzaj> PROM-DS d.o.o., Krmpotska 4, 10000 Zagreb zastupanog po punomoćniku Dunja Lončar</izvorni_sadrzaj>
    <derivirana_varijabla naziv="DomainObject.Predmet.ProtustrankaFormatedWithAdress_1"> PROM-DS d.o.o., Krmpotska 4, 10000 Zagreb zastupanog po punomoćniku Dunja Lončar</derivirana_varijabla>
  </DomainObject.Predmet.ProtustrankaFormatedWithAdress>
  <DomainObject.Predmet.ProtustrankaFormatedWithAdressOIB>
    <izvorni_sadrzaj> PROM-DS d.o.o., OIB 42168866299, Krmpotska 4, 10000 Zagreb zastupanog po punomoćniku Dunja Lončar</izvorni_sadrzaj>
    <derivirana_varijabla naziv="DomainObject.Predmet.ProtustrankaFormatedWithAdressOIB_1"> PROM-DS d.o.o., OIB 42168866299, Krmpotska 4, 10000 Zagreb zastupanog po punomoćniku Dunja Lončar</derivirana_varijabla>
  </DomainObject.Predmet.ProtustrankaFormatedWithAdressOIB>
  <DomainObject.Predmet.ProtustrankaWithAdress>
    <izvorni_sadrzaj>PROM-DS d.o.o. Krmpotska 4, 10000 Zagreb</izvorni_sadrzaj>
    <derivirana_varijabla naziv="DomainObject.Predmet.ProtustrankaWithAdress_1">PROM-DS d.o.o. Krmpotska 4, 10000 Zagreb</derivirana_varijabla>
  </DomainObject.Predmet.ProtustrankaWithAdress>
  <DomainObject.Predmet.ProtustrankaWithAdressOIB>
    <izvorni_sadrzaj>PROM-DS d.o.o., OIB 42168866299, Krmpotska 4, 10000 Zagreb</izvorni_sadrzaj>
    <derivirana_varijabla naziv="DomainObject.Predmet.ProtustrankaWithAdressOIB_1">PROM-DS d.o.o., OIB 42168866299, Krmpotska 4, 10000 Zagreb</derivirana_varijabla>
  </DomainObject.Predmet.ProtustrankaWithAdressOIB>
  <DomainObject.Predmet.ProtustrankaNazivFormated>
    <izvorni_sadrzaj>PROM-DS d.o.o.</izvorni_sadrzaj>
    <derivirana_varijabla naziv="DomainObject.Predmet.ProtustrankaNazivFormated_1">PROM-DS d.o.o.</derivirana_varijabla>
  </DomainObject.Predmet.ProtustrankaNazivFormated>
  <DomainObject.Predmet.ProtustrankaNazivFormatedOIB>
    <izvorni_sadrzaj>PROM-DS d.o.o., OIB 42168866299</izvorni_sadrzaj>
    <derivirana_varijabla naziv="DomainObject.Predmet.ProtustrankaNazivFormatedOIB_1">PROM-DS d.o.o., OIB 42168866299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PROM-DS d.o.o. zastupanog po punomoćniku Dunja Lončar</item>
    </izvorni_sadrzaj>
    <derivirana_varijabla naziv="DomainObject.Predmet.ProtuStrankaListFormated_1">
      <item>PROM-DS d.o.o. zastupanog po punomoćniku Dunja Lončar</item>
    </derivirana_varijabla>
  </DomainObject.Predmet.ProtuStrankaListFormated>
  <DomainObject.Predmet.ProtuStrankaListFormatedOIB>
    <izvorni_sadrzaj>
      <item>PROM-DS d.o.o., OIB 42168866299 zastupanog po punomoćniku Dunja Lončar</item>
    </izvorni_sadrzaj>
    <derivirana_varijabla naziv="DomainObject.Predmet.ProtuStrankaListFormatedOIB_1">
      <item>PROM-DS d.o.o., OIB 42168866299 zastupanog po punomoćniku Dunja Lončar</item>
    </derivirana_varijabla>
  </DomainObject.Predmet.ProtuStrankaListFormatedOIB>
  <DomainObject.Predmet.ProtuStrankaListFormatedWithAdress>
    <izvorni_sadrzaj>
      <item>PROM-DS d.o.o., Krmpotska 4, 10000 Zagreb zastupanog po punomoćniku Dunja Lončar</item>
    </izvorni_sadrzaj>
    <derivirana_varijabla naziv="DomainObject.Predmet.ProtuStrankaListFormatedWithAdress_1">
      <item>PROM-DS d.o.o., Krmpotska 4, 10000 Zagreb zastupanog po punomoćniku Dunja Lončar</item>
    </derivirana_varijabla>
  </DomainObject.Predmet.ProtuStrankaListFormatedWithAdress>
  <DomainObject.Predmet.ProtuStrankaListFormatedWithAdressOIB>
    <izvorni_sadrzaj>
      <item>PROM-DS d.o.o., OIB 42168866299, Krmpotska 4, 10000 Zagreb zastupanog po punomoćniku Dunja Lončar</item>
    </izvorni_sadrzaj>
    <derivirana_varijabla naziv="DomainObject.Predmet.ProtuStrankaListFormatedWithAdressOIB_1">
      <item>PROM-DS d.o.o., OIB 42168866299, Krmpotska 4, 10000 Zagreb zastupanog po punomoćniku Dunja Lončar</item>
    </derivirana_varijabla>
  </DomainObject.Predmet.ProtuStrankaListFormatedWithAdressOIB>
  <DomainObject.Predmet.ProtuStrankaListNazivFormated>
    <izvorni_sadrzaj>
      <item>PROM-DS d.o.o.</item>
    </izvorni_sadrzaj>
    <derivirana_varijabla naziv="DomainObject.Predmet.ProtuStrankaListNazivFormated_1">
      <item>PROM-DS d.o.o.</item>
    </derivirana_varijabla>
  </DomainObject.Predmet.ProtuStrankaListNazivFormated>
  <DomainObject.Predmet.ProtuStrankaListNazivFormatedOIB>
    <izvorni_sadrzaj>
      <item>PROM-DS d.o.o., OIB 42168866299</item>
    </izvorni_sadrzaj>
    <derivirana_varijabla naziv="DomainObject.Predmet.ProtuStrankaListNazivFormatedOIB_1">
      <item>PROM-DS d.o.o., OIB 42168866299</item>
    </derivirana_varijabla>
  </DomainObject.Predmet.ProtuStrankaListNazivFormatedOIB>
  <DomainObject.Predmet.OstaliListFormated>
    <izvorni_sadrzaj>
      <item>Dunja Lončar punomoćnik sudionika u postupku PROM-DS d.o.o.</item>
    </izvorni_sadrzaj>
    <derivirana_varijabla naziv="DomainObject.Predmet.OstaliListFormated_1">
      <item>Dunja Lončar punomoćnik sudionika u postupku PROM-DS d.o.o.</item>
    </derivirana_varijabla>
  </DomainObject.Predmet.OstaliListFormated>
  <DomainObject.Predmet.OstaliListFormatedOIB>
    <izvorni_sadrzaj>
      <item>Dunja Lončar, OIB 74241296737 punomoćnik sudionika u postupku PROM-DS d.o.o.</item>
    </izvorni_sadrzaj>
    <derivirana_varijabla naziv="DomainObject.Predmet.OstaliListFormatedOIB_1">
      <item>Dunja Lončar, OIB 74241296737 punomoćnik sudionika u postupku PROM-DS d.o.o.</item>
    </derivirana_varijabla>
  </DomainObject.Predmet.OstaliListFormatedOIB>
  <DomainObject.Predmet.OstaliListFormatedWithAdress>
    <izvorni_sadrzaj>
      <item>Dunja Lončar, Krmpotska Ulica 4, 10000 Zagreb punomoćnik sudionika u postupku PROM-DS d.o.o.</item>
    </izvorni_sadrzaj>
    <derivirana_varijabla naziv="DomainObject.Predmet.OstaliListFormatedWithAdress_1">
      <item>Dunja Lončar, Krmpotska Ulica 4, 10000 Zagreb punomoćnik sudionika u postupku PROM-DS d.o.o.</item>
    </derivirana_varijabla>
  </DomainObject.Predmet.OstaliListFormatedWithAdress>
  <DomainObject.Predmet.OstaliListFormatedWithAdressOIB>
    <izvorni_sadrzaj>
      <item>Dunja Lončar, OIB 74241296737, Krmpotska Ulica 4, 10000 Zagreb punomoćnik sudionika u postupku PROM-DS d.o.o.</item>
    </izvorni_sadrzaj>
    <derivirana_varijabla naziv="DomainObject.Predmet.OstaliListFormatedWithAdressOIB_1">
      <item>Dunja Lončar, OIB 74241296737, Krmpotska Ulica 4, 10000 Zagreb punomoćnik sudionika u postupku PROM-DS d.o.o.</item>
    </derivirana_varijabla>
  </DomainObject.Predmet.OstaliListFormatedWithAdressOIB>
  <DomainObject.Predmet.OstaliListNazivFormated>
    <izvorni_sadrzaj>
      <item>Dunja Lončar</item>
    </izvorni_sadrzaj>
    <derivirana_varijabla naziv="DomainObject.Predmet.OstaliListNazivFormated_1">
      <item>Dunja Lončar</item>
    </derivirana_varijabla>
  </DomainObject.Predmet.OstaliListNazivFormated>
  <DomainObject.Predmet.OstaliListNazivFormatedOIB>
    <izvorni_sadrzaj>
      <item>Dunja Lončar, OIB 74241296737</item>
    </izvorni_sadrzaj>
    <derivirana_varijabla naziv="DomainObject.Predmet.OstaliListNazivFormatedOIB_1">
      <item>Dunja Lončar, OIB 74241296737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PROM-DS d.o.o.</izvorni_sadrzaj>
    <derivirana_varijabla naziv="DomainObject.Predmet.ProtustrankaIDrugi_1">PROM-DS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PROM-DS d.o.o., OIB 42168866299, Krmpotska 4, 10000 Zagreb</izvorni_sadrzaj>
    <derivirana_varijabla naziv="DomainObject.Predmet.ProtustrankaIDrugiAdressOIB_1">PROM-DS d.o.o., OIB 42168866299, Krmpotska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PROM-DS d.o.o.</item>
      <item>FINA Regionalni centar Zagreb</item>
      <item>Dunja Lončar</item>
    </izvorni_sadrzaj>
    <derivirana_varijabla naziv="DomainObject.Predmet.SudioniciListNaziv_1">
      <item>PROM-DS d.o.o.</item>
      <item>FINA Regionalni centar Zagreb</item>
      <item>Dunja Lončar</item>
    </derivirana_varijabla>
  </DomainObject.Predmet.SudioniciListNaziv>
  <DomainObject.Predmet.SudioniciListAdressOIB>
    <izvorni_sadrzaj>
      <item>PROM-DS d.o.o., OIB 42168866299, Krmpotska 4,10000 Zagreb</item>
      <item>FINA Regionalni centar Zagreb, OIB 85821130368, Trg svibanjskih žrtava 1995. 1,10000 Zagreb</item>
      <item>Dunja Lončar, OIB 74241296737, Krmpotska Ulica 4,10000 Zagreb</item>
    </izvorni_sadrzaj>
    <derivirana_varijabla naziv="DomainObject.Predmet.SudioniciListAdressOIB_1">
      <item>PROM-DS d.o.o., OIB 42168866299, Krmpotska 4,10000 Zagreb</item>
      <item>FINA Regionalni centar Zagreb, OIB 85821130368, Trg svibanjskih žrtava 1995. 1,10000 Zagreb</item>
      <item>Dunja Lončar, OIB 74241296737, Krmpotska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42168866299</item>
      <item>, OIB 85821130368</item>
      <item>, OIB 74241296737</item>
    </izvorni_sadrzaj>
    <derivirana_varijabla naziv="DomainObject.Predmet.SudioniciListNazivOIB_1">
      <item>, OIB 42168866299</item>
      <item>, OIB 85821130368</item>
      <item>, OIB 74241296737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2016-04-13T11:26:00Z</dcterms:created>
  <dc:creator>ilukac</dc:creator>
  <cp:lastModifiedBy>Irena Benko</cp:lastModifiedBy>
  <cp:lastPrinted>2016-04-18T05:57:00Z</cp:lastPrinted>
  <dcterms:modified xmlns:xsi="http://www.w3.org/2001/XMLSchema-instance" xsi:type="dcterms:W3CDTF">2016-04-18T08:03:00Z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