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5de6" w14:paraId="cc25de6" w:rsidRDefault="00D1553E" w:rsidP="00D1553E" w:rsidR="00D1553E">
      <w:pPr>
        <w15:collapsed w:val="false"/>
      </w:pPr>
      <w:r>
        <w:t xml:space="preserve">            </w:t>
      </w:r>
      <w:r>
        <w:rPr>
          <w:noProof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553E" w:rsidP="00D1553E" w:rsidR="00D1553E">
      <w:r>
        <w:t xml:space="preserve">   Republika Hrvatska</w:t>
      </w:r>
    </w:p>
    <w:p w:rsidRDefault="00D1553E" w:rsidP="00D1553E" w:rsidR="00D1553E">
      <w:r>
        <w:t>Trgovački sud u Osijeku</w:t>
      </w:r>
    </w:p>
    <w:p w:rsidRDefault="00D1553E" w:rsidP="00D1553E" w:rsidR="00D1553E">
      <w:r>
        <w:t xml:space="preserve">   Osijek, Zagrebačka 2</w:t>
      </w:r>
    </w:p>
    <w:p w:rsidRDefault="00D1553E" w:rsidP="00D1553E" w:rsidR="00D1553E">
      <w:pPr>
        <w:jc w:val="right"/>
      </w:pPr>
    </w:p>
    <w:p w:rsidRDefault="00D1553E" w:rsidP="00D1553E" w:rsidR="00D1553E">
      <w:pPr>
        <w:jc w:val="right"/>
      </w:pPr>
    </w:p>
    <w:p w:rsidRDefault="00D1553E" w:rsidP="00D1553E" w:rsidR="00D1553E">
      <w:pPr>
        <w:jc w:val="right"/>
      </w:pPr>
    </w:p>
    <w:p w:rsidRDefault="00D1553E" w:rsidP="00D1553E" w:rsidR="00D1553E">
      <w:pPr>
        <w:jc w:val="right"/>
      </w:pPr>
    </w:p>
    <w:p w:rsidRDefault="00D1553E" w:rsidP="00D1553E" w:rsidR="00D1553E">
      <w:pPr>
        <w:jc w:val="right"/>
      </w:pPr>
    </w:p>
    <w:p w:rsidRDefault="00D1553E" w:rsidP="00D1553E" w:rsidR="00D1553E">
      <w:pPr>
        <w:jc w:val="right"/>
      </w:pPr>
      <w:r>
        <w:t>Poslovni broj: 6 St-1423/17-50</w:t>
      </w:r>
    </w:p>
    <w:p w:rsidRDefault="00D1553E" w:rsidP="00D1553E" w:rsidR="00D1553E">
      <w:pPr>
        <w:jc w:val="right"/>
      </w:pPr>
    </w:p>
    <w:p w:rsidRDefault="00D1553E" w:rsidP="00D1553E" w:rsidR="00D1553E">
      <w:pPr>
        <w:jc w:val="right"/>
      </w:pPr>
    </w:p>
    <w:p w:rsidRDefault="00D1553E" w:rsidP="00D1553E" w:rsidR="00D1553E">
      <w:pPr>
        <w:jc w:val="right"/>
      </w:pPr>
    </w:p>
    <w:p w:rsidRDefault="00D1553E" w:rsidP="00D1553E" w:rsidR="00D1553E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>R E P U B L I K A  H R V A T S K A</w:t>
      </w:r>
    </w:p>
    <w:p w:rsidRDefault="00D1553E" w:rsidP="00D1553E" w:rsidR="00D1553E">
      <w:pPr>
        <w:ind w:hanging="720" w:left="360"/>
        <w:jc w:val="center"/>
        <w:rPr>
          <w:sz w:val="22"/>
          <w:szCs w:val="22"/>
        </w:rPr>
      </w:pPr>
    </w:p>
    <w:p w:rsidRDefault="00D1553E" w:rsidP="00D1553E" w:rsidR="00D1553E" w:rsidRPr="00F02A6E">
      <w:pPr>
        <w:ind w:hanging="720" w:left="360"/>
        <w:jc w:val="center"/>
        <w:rPr>
          <w:sz w:val="22"/>
          <w:szCs w:val="22"/>
        </w:rPr>
      </w:pPr>
    </w:p>
    <w:p w:rsidRDefault="00D1553E" w:rsidP="00D1553E" w:rsidR="00D1553E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1553E" w:rsidP="00D1553E" w:rsidR="00D1553E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553E" w:rsidP="00D1553E" w:rsidR="00D1553E" w:rsidRPr="001817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553E" w:rsidP="00D1553E" w:rsidR="00D1553E" w:rsidRPr="001817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81788">
        <w:rPr>
          <w:rFonts w:cs="Times New Roman" w:hAnsi="Times New Roman" w:ascii="Times New Roman"/>
          <w:sz w:val="24"/>
          <w:szCs w:val="24"/>
        </w:rPr>
        <w:t xml:space="preserve">Trgovački sud u Osijeku, po stečajnoj sutkinji Nadi Roso, u stečajnom postupku nad stečajnim dužnikom </w:t>
      </w:r>
      <w:r w:rsidRPr="008F1A8B">
        <w:rPr>
          <w:rFonts w:cs="Times New Roman" w:hAnsi="Times New Roman" w:ascii="Times New Roman"/>
          <w:b/>
          <w:sz w:val="24"/>
          <w:szCs w:val="24"/>
        </w:rPr>
        <w:t xml:space="preserve">LATERAN društvo s ograničenom odgovornošću za inženjering, unutarnju i vanjsku trgovinu "u stečaju" Vinkovci, </w:t>
      </w:r>
      <w:proofErr w:type="spellStart"/>
      <w:r w:rsidRPr="008F1A8B">
        <w:rPr>
          <w:rFonts w:cs="Times New Roman" w:hAnsi="Times New Roman" w:ascii="Times New Roman"/>
          <w:b/>
          <w:sz w:val="24"/>
          <w:szCs w:val="24"/>
        </w:rPr>
        <w:t>Zalužje</w:t>
      </w:r>
      <w:proofErr w:type="spellEnd"/>
      <w:r w:rsidRPr="008F1A8B">
        <w:rPr>
          <w:rFonts w:cs="Times New Roman" w:hAnsi="Times New Roman" w:ascii="Times New Roman"/>
          <w:b/>
          <w:sz w:val="24"/>
          <w:szCs w:val="24"/>
        </w:rPr>
        <w:t xml:space="preserve"> 42, MBS 030019475, OIB 21555902131</w:t>
      </w:r>
      <w:r w:rsidRPr="00181788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4. veljače 2019.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A32A92" w:rsidP="00E01CDC" w:rsidR="00A32A92">
      <w:pPr>
        <w:pStyle w:val="Tijeloteksta"/>
        <w:tabs>
          <w:tab w:pos="3840" w:val="left"/>
        </w:tabs>
        <w:ind w:left="360"/>
      </w:pP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A32A92" w:rsidP="00672375" w:rsidR="00A32A92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D1553E" w:rsidRPr="008F1A8B">
        <w:rPr>
          <w:b/>
        </w:rPr>
        <w:t xml:space="preserve">LATERAN društvo s ograničenom odgovornošću za inženjering, unutarnju i vanjsku trgovinu "u stečaju" Vinkovci, </w:t>
      </w:r>
      <w:proofErr w:type="spellStart"/>
      <w:r w:rsidR="00D1553E" w:rsidRPr="008F1A8B">
        <w:rPr>
          <w:b/>
        </w:rPr>
        <w:t>Zalužje</w:t>
      </w:r>
      <w:proofErr w:type="spellEnd"/>
      <w:r w:rsidR="00D1553E" w:rsidRPr="008F1A8B">
        <w:rPr>
          <w:b/>
        </w:rPr>
        <w:t xml:space="preserve"> 42, MBS 030019475, OIB 21555902131</w:t>
      </w:r>
      <w:r w:rsidR="00D1553E">
        <w:rPr>
          <w:b/>
        </w:rPr>
        <w:t xml:space="preserve"> </w:t>
      </w:r>
      <w:r>
        <w:t>za dan</w:t>
      </w:r>
      <w:r w:rsidR="00CD6EF0">
        <w:t>:</w:t>
      </w:r>
    </w:p>
    <w:p w:rsidRDefault="008A488B" w:rsidP="00CD6EF0" w:rsidR="008A488B">
      <w:pPr>
        <w:ind w:firstLine="360"/>
      </w:pPr>
    </w:p>
    <w:p w:rsidRDefault="00D205E0" w:rsidP="00CD6EF0" w:rsidR="00D205E0" w:rsidRPr="00CD6EF0">
      <w:pPr>
        <w:ind w:firstLine="360"/>
      </w:pPr>
      <w:r>
        <w:t xml:space="preserve"> </w:t>
      </w:r>
      <w:r w:rsidR="00D1553E">
        <w:rPr>
          <w:b/>
        </w:rPr>
        <w:t>13. veljače</w:t>
      </w:r>
      <w:r w:rsidR="00C924AE">
        <w:rPr>
          <w:b/>
        </w:rPr>
        <w:t xml:space="preserve"> g.</w:t>
      </w:r>
      <w:r w:rsidR="00100679">
        <w:rPr>
          <w:b/>
        </w:rPr>
        <w:t xml:space="preserve"> u </w:t>
      </w:r>
      <w:r w:rsidR="00C924AE">
        <w:rPr>
          <w:b/>
        </w:rPr>
        <w:t>10,</w:t>
      </w:r>
      <w:r w:rsidR="00A06F12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</w:t>
      </w:r>
      <w:r w:rsidR="00846315">
        <w:rPr>
          <w:b/>
        </w:rPr>
        <w:t xml:space="preserve">kod Trgovačkog suda u Osijeku, </w:t>
      </w:r>
      <w:r w:rsidR="00201E03" w:rsidRPr="00D205E0">
        <w:rPr>
          <w:b/>
        </w:rPr>
        <w:t xml:space="preserve">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9C646A" w:rsidR="009C646A">
      <w:pPr>
        <w:ind w:firstLine="708"/>
      </w:pPr>
      <w:r>
        <w:t>i to za slijedeć</w:t>
      </w:r>
      <w:r w:rsidR="009C646A">
        <w:t>e</w:t>
      </w:r>
      <w:r>
        <w:t xml:space="preserve"> nekretnin</w:t>
      </w:r>
      <w:r w:rsidR="009C646A">
        <w:t>e:</w:t>
      </w:r>
    </w:p>
    <w:p w:rsidRDefault="00D205E0" w:rsidP="009C646A" w:rsidR="009C646A">
      <w:pPr>
        <w:pStyle w:val="Odlomakpopisa"/>
        <w:numPr>
          <w:ilvl w:val="0"/>
          <w:numId w:val="12"/>
        </w:numPr>
      </w:pPr>
      <w:r>
        <w:t xml:space="preserve"> </w:t>
      </w:r>
      <w:r w:rsidR="009C646A">
        <w:t xml:space="preserve">upisane u zemljišnoknjižni odjel </w:t>
      </w:r>
      <w:r w:rsidR="00D1553E" w:rsidRPr="00D1553E">
        <w:rPr>
          <w:b/>
        </w:rPr>
        <w:t>Vinkovci</w:t>
      </w:r>
      <w:r w:rsidR="009C646A">
        <w:t>:</w:t>
      </w:r>
    </w:p>
    <w:p w:rsidRDefault="00D1553E" w:rsidP="00D1553E" w:rsidR="00D1553E">
      <w:pPr>
        <w:pStyle w:val="Odlomakpopisa"/>
        <w:numPr>
          <w:ilvl w:val="0"/>
          <w:numId w:val="14"/>
        </w:numPr>
        <w:jc w:val="both"/>
      </w:pPr>
      <w:proofErr w:type="spellStart"/>
      <w:r>
        <w:t>zk</w:t>
      </w:r>
      <w:proofErr w:type="spellEnd"/>
      <w:r>
        <w:t xml:space="preserve">. ul. 7750 k.o. Vinkovci, </w:t>
      </w:r>
      <w:proofErr w:type="spellStart"/>
      <w:r>
        <w:t>kč</w:t>
      </w:r>
      <w:proofErr w:type="spellEnd"/>
      <w:r>
        <w:t xml:space="preserve">. br. 5955/6 zgrada broj 42, kotlovnica, trafostanica, </w:t>
      </w:r>
      <w:proofErr w:type="spellStart"/>
      <w:r>
        <w:t>hagnar</w:t>
      </w:r>
      <w:proofErr w:type="spellEnd"/>
      <w:r>
        <w:t xml:space="preserve">, portirnica i dvorište u ul. </w:t>
      </w:r>
      <w:proofErr w:type="spellStart"/>
      <w:r>
        <w:t>Zalužje</w:t>
      </w:r>
      <w:proofErr w:type="spellEnd"/>
      <w:r>
        <w:t>, površine 5141 m2</w:t>
      </w:r>
    </w:p>
    <w:p w:rsidRDefault="00D1553E" w:rsidP="00D1553E" w:rsidR="00D1553E">
      <w:pPr>
        <w:pStyle w:val="Odlomakpopisa"/>
        <w:ind w:left="142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koriste </w:t>
      </w: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 Zagreb i zabilježba nepravomoćnog Rješenja o ovrsi OS Vukovar broj </w:t>
      </w:r>
      <w:proofErr w:type="spellStart"/>
      <w:r>
        <w:t>Ovr</w:t>
      </w:r>
      <w:proofErr w:type="spellEnd"/>
      <w:r>
        <w:t>-657/16 ovrhovoditelja Zagrebački holding d.o.o.</w:t>
      </w:r>
    </w:p>
    <w:p w:rsidRDefault="00D1553E" w:rsidP="00D1553E" w:rsidR="00D1553E">
      <w:pPr>
        <w:pStyle w:val="Odlomakpopisa"/>
        <w:numPr>
          <w:ilvl w:val="0"/>
          <w:numId w:val="14"/>
        </w:numPr>
        <w:jc w:val="both"/>
      </w:pPr>
      <w:proofErr w:type="spellStart"/>
      <w:r>
        <w:t>zk</w:t>
      </w:r>
      <w:proofErr w:type="spellEnd"/>
      <w:r>
        <w:t xml:space="preserve">. ul. 1998, k.o. Vinkovci, </w:t>
      </w:r>
      <w:proofErr w:type="spellStart"/>
      <w:r>
        <w:t>kč</w:t>
      </w:r>
      <w:proofErr w:type="spellEnd"/>
      <w:r>
        <w:t>. br. 2228, kuća br. 78 i dvorište u ul. A. Kačića površine 471 m2</w:t>
      </w:r>
    </w:p>
    <w:p w:rsidRDefault="00D1553E" w:rsidP="00D1553E" w:rsidR="00D1553E">
      <w:pPr>
        <w:pStyle w:val="Odlomakpopisa"/>
        <w:ind w:left="1428"/>
        <w:jc w:val="both"/>
      </w:pPr>
      <w:r>
        <w:t xml:space="preserve">Na navedenoj nekretnini upisana je zabilježba nepravomoćnog Rješenja o ovrsi OS Vukovar broj </w:t>
      </w:r>
      <w:proofErr w:type="spellStart"/>
      <w:r>
        <w:t>Ovr</w:t>
      </w:r>
      <w:proofErr w:type="spellEnd"/>
      <w:r>
        <w:t>-657/16 ovrhovoditelja Zagrebački holding d.o.o.</w:t>
      </w:r>
    </w:p>
    <w:p w:rsidRDefault="00D1553E" w:rsidP="00D1553E" w:rsidR="00D1553E">
      <w:pPr>
        <w:pStyle w:val="Odlomakpopisa"/>
        <w:ind w:left="1428"/>
        <w:jc w:val="both"/>
      </w:pPr>
    </w:p>
    <w:p w:rsidRDefault="00D1553E" w:rsidP="00D1553E" w:rsidR="00D1553E">
      <w:pPr>
        <w:pStyle w:val="Odlomakpopisa"/>
        <w:ind w:left="1428"/>
        <w:jc w:val="both"/>
      </w:pPr>
    </w:p>
    <w:p w:rsidRDefault="00D1553E" w:rsidP="00D1553E" w:rsidR="00D1553E">
      <w:pPr>
        <w:jc w:val="right"/>
      </w:pPr>
      <w:r>
        <w:t>Poslovni broj: 6 St-1423/17-50</w:t>
      </w:r>
    </w:p>
    <w:p w:rsidRDefault="00D1553E" w:rsidP="00D1553E" w:rsidR="00D1553E">
      <w:pPr>
        <w:pStyle w:val="Odlomakpopisa"/>
        <w:ind w:left="1428"/>
        <w:jc w:val="both"/>
      </w:pPr>
    </w:p>
    <w:p w:rsidRDefault="00D1553E" w:rsidP="00D1553E" w:rsidR="00D1553E">
      <w:pPr>
        <w:pStyle w:val="Odlomakpopisa"/>
        <w:ind w:left="1428"/>
        <w:jc w:val="both"/>
      </w:pPr>
    </w:p>
    <w:p w:rsidRDefault="00D1553E" w:rsidP="00D1553E" w:rsidR="00D1553E">
      <w:pPr>
        <w:pStyle w:val="Odlomakpopisa"/>
        <w:numPr>
          <w:ilvl w:val="0"/>
          <w:numId w:val="13"/>
        </w:numPr>
        <w:jc w:val="both"/>
      </w:pPr>
      <w:r>
        <w:t xml:space="preserve">upisana u zemljišnoknjižni odjel </w:t>
      </w:r>
      <w:r w:rsidRPr="00D1553E">
        <w:rPr>
          <w:b/>
        </w:rPr>
        <w:t>Slavonski Brod</w:t>
      </w:r>
      <w:r>
        <w:t xml:space="preserve"> </w:t>
      </w:r>
    </w:p>
    <w:p w:rsidRDefault="00D1553E" w:rsidP="00D1553E" w:rsidR="00D1553E">
      <w:pPr>
        <w:pStyle w:val="Odlomakpopisa"/>
        <w:numPr>
          <w:ilvl w:val="0"/>
          <w:numId w:val="14"/>
        </w:numPr>
        <w:jc w:val="both"/>
      </w:pPr>
      <w:proofErr w:type="spellStart"/>
      <w:r>
        <w:t>zk</w:t>
      </w:r>
      <w:proofErr w:type="spellEnd"/>
      <w:r>
        <w:t xml:space="preserve">. ul. 1130 k.o. Vrba, </w:t>
      </w:r>
      <w:proofErr w:type="spellStart"/>
      <w:r>
        <w:t>kč</w:t>
      </w:r>
      <w:proofErr w:type="spellEnd"/>
      <w:r>
        <w:t>. br. 1, oranica površine 14131 m2</w:t>
      </w:r>
    </w:p>
    <w:p w:rsidRDefault="00D1553E" w:rsidP="00D1553E" w:rsidR="00D1553E">
      <w:pPr>
        <w:jc w:val="both"/>
      </w:pPr>
    </w:p>
    <w:p w:rsidRDefault="00D1553E" w:rsidP="00D1553E" w:rsidR="00D1553E">
      <w:pPr>
        <w:pStyle w:val="Odlomakpopisa"/>
        <w:ind w:left="142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koriste H-</w:t>
      </w:r>
      <w:proofErr w:type="spellStart"/>
      <w:r>
        <w:t>Abduco</w:t>
      </w:r>
      <w:proofErr w:type="spellEnd"/>
      <w:r>
        <w:t xml:space="preserve"> d.o.o. Zagreb te pravo stvarno služnosti polaganjem kabelskog cjevovoda 5 m2 lijevo i desno od osi cjevovoda i to po cijeloj dužini </w:t>
      </w:r>
      <w:proofErr w:type="spellStart"/>
      <w:r>
        <w:t>kč</w:t>
      </w:r>
      <w:proofErr w:type="spellEnd"/>
      <w:r>
        <w:t>. br. 1 k.o. Vrba, te izgradnje zdenca kabelske kanalizacije za uvlačenje svjetlovodnih kabela – sve za korist Jadranski naftovod d.d. Zagreb te pravo stvarne služnosti radi izgradnje i održavanja regionalnog vodoopskrbnog sustava Istočne Slavonije i to površine služnosti 211 m2, širine 5m, prema ucrtanoj trasi na kopiju plana za korist Vodovod d.o.o. Slavonski Brod.</w:t>
      </w:r>
    </w:p>
    <w:p w:rsidRDefault="00D205E0" w:rsidP="00D1553E" w:rsidR="00D205E0">
      <w:pPr>
        <w:jc w:val="both"/>
      </w:pPr>
    </w:p>
    <w:p w:rsidRDefault="00345A41" w:rsidP="00D205E0" w:rsidR="00345A41">
      <w:pPr>
        <w:pStyle w:val="Tijeloteksta"/>
        <w:ind w:left="360"/>
      </w:pPr>
    </w:p>
    <w:p w:rsidRDefault="009C646A" w:rsidP="00D205E0" w:rsidR="009C646A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9C646A" w:rsidP="00D205E0" w:rsidR="009C646A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9C646A" w:rsidP="00201E03" w:rsidR="009C646A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D1553E">
        <w:t>4. veljače</w:t>
      </w:r>
      <w:r w:rsidR="00E60C4B">
        <w:t xml:space="preserve"> 2019. g.</w:t>
      </w:r>
    </w:p>
    <w:p w:rsidRDefault="00A32A92" w:rsidP="001A5987" w:rsidR="00A32A92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A32A92" w:rsidP="001A5987" w:rsidR="00A32A92">
      <w:pPr>
        <w:pStyle w:val="Tijeloteksta"/>
        <w:tabs>
          <w:tab w:pos="4716" w:val="center"/>
          <w:tab w:pos="6615" w:val="left"/>
        </w:tabs>
        <w:ind w:left="360"/>
        <w:jc w:val="left"/>
      </w:pP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9C646A" w:rsidP="00201E03" w:rsidR="009C646A">
      <w:pPr>
        <w:pStyle w:val="Tijeloteksta"/>
        <w:ind w:left="360"/>
      </w:pPr>
    </w:p>
    <w:p w:rsidRDefault="00A32A92" w:rsidP="00201E03" w:rsidR="00A32A92">
      <w:pPr>
        <w:pStyle w:val="Tijeloteksta"/>
        <w:ind w:left="360"/>
      </w:pPr>
    </w:p>
    <w:p w:rsidRDefault="00A32A92" w:rsidP="00201E03" w:rsidR="00A32A92">
      <w:pPr>
        <w:pStyle w:val="Tijeloteksta"/>
        <w:ind w:left="360"/>
      </w:pP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C924AE" w:rsidR="00201E03">
      <w:pPr>
        <w:pStyle w:val="Tijeloteksta"/>
        <w:tabs>
          <w:tab w:pos="4716" w:val="center"/>
        </w:tabs>
        <w:ind w:left="360"/>
      </w:pPr>
      <w:r>
        <w:t>DNA:</w:t>
      </w:r>
      <w:r w:rsidR="00C924AE">
        <w:tab/>
      </w:r>
    </w:p>
    <w:p w:rsidRDefault="004E38AC" w:rsidP="00100679" w:rsidR="00201E03">
      <w:pPr>
        <w:pStyle w:val="Tijeloteksta"/>
        <w:ind w:left="360"/>
      </w:pPr>
      <w:r>
        <w:t>1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</w:t>
      </w:r>
      <w:r w:rsidR="00D1553E">
        <w:t>.</w:t>
      </w:r>
    </w:p>
    <w:p w:rsidRDefault="004E38AC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D1553E">
        <w:t>13.2.</w:t>
      </w:r>
    </w:p>
    <w:p w:rsidRDefault="00100679" w:rsidP="00100679" w:rsidR="00767322">
      <w:pPr>
        <w:pStyle w:val="Tijeloteksta"/>
        <w:tabs>
          <w:tab w:pos="135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E38AC" w:rsidP="004B741D" w:rsidR="004E38AC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49CF" w:rsidR="009549CF">
      <w:r>
        <w:separator/>
      </w:r>
    </w:p>
  </w:endnote>
  <w:endnote w:id="0" w:type="continuationSeparator">
    <w:p w:rsidRDefault="009549CF" w:rsidR="009549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49CF" w:rsidR="009549CF">
      <w:r>
        <w:separator/>
      </w:r>
    </w:p>
  </w:footnote>
  <w:footnote w:id="0" w:type="continuationSeparator">
    <w:p w:rsidRDefault="009549CF" w:rsidR="009549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2BD0">
          <w:rPr>
            <w:noProof/>
          </w:rPr>
          <w:t>2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20614A"/>
    <w:multiLevelType w:val="hybridMultilevel"/>
    <w:tmpl w:val="3F040184"/>
    <w:lvl w:tplc="A984D1CC" w:ilvl="0">
      <w:start w:val="8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D77799"/>
    <w:multiLevelType w:val="hybridMultilevel"/>
    <w:tmpl w:val="A0846C32"/>
    <w:lvl w:tplc="6FD0F2DC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51590530"/>
    <w:multiLevelType w:val="hybridMultilevel"/>
    <w:tmpl w:val="5BB2485C"/>
    <w:lvl w:tplc="0DB2EB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60B217A"/>
    <w:multiLevelType w:val="hybridMultilevel"/>
    <w:tmpl w:val="5192B22C"/>
    <w:lvl w:tplc="A3101942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2"/>
  </w:num>
  <w:num w:numId="10">
    <w:abstractNumId w:val="9"/>
  </w:num>
  <w:num w:numId="11">
    <w:abstractNumId w:val="3"/>
  </w:num>
  <w:num w:numId="12">
    <w:abstractNumId w:val="8"/>
  </w:num>
  <w:num w:numId="13">
    <w:abstractNumId w:val="7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269E1"/>
    <w:rsid w:val="00034C1F"/>
    <w:rsid w:val="000459C5"/>
    <w:rsid w:val="0005396D"/>
    <w:rsid w:val="00086232"/>
    <w:rsid w:val="000A75FD"/>
    <w:rsid w:val="000C20F1"/>
    <w:rsid w:val="000E414B"/>
    <w:rsid w:val="00100679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1F0822"/>
    <w:rsid w:val="00201E03"/>
    <w:rsid w:val="00202BD0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290A"/>
    <w:rsid w:val="004B741D"/>
    <w:rsid w:val="004C2E1E"/>
    <w:rsid w:val="004C5037"/>
    <w:rsid w:val="004D3316"/>
    <w:rsid w:val="004E38AC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6C79CE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46315"/>
    <w:rsid w:val="00857D02"/>
    <w:rsid w:val="008737C5"/>
    <w:rsid w:val="0088689D"/>
    <w:rsid w:val="008A488B"/>
    <w:rsid w:val="008B2CD1"/>
    <w:rsid w:val="009001D6"/>
    <w:rsid w:val="00935547"/>
    <w:rsid w:val="0093597D"/>
    <w:rsid w:val="009549CF"/>
    <w:rsid w:val="00961D63"/>
    <w:rsid w:val="009807E2"/>
    <w:rsid w:val="00994095"/>
    <w:rsid w:val="009A75E7"/>
    <w:rsid w:val="009B61F0"/>
    <w:rsid w:val="009C13EB"/>
    <w:rsid w:val="009C646A"/>
    <w:rsid w:val="009D5D7F"/>
    <w:rsid w:val="00A025E8"/>
    <w:rsid w:val="00A06C46"/>
    <w:rsid w:val="00A06F12"/>
    <w:rsid w:val="00A07AC6"/>
    <w:rsid w:val="00A14779"/>
    <w:rsid w:val="00A22B13"/>
    <w:rsid w:val="00A32A92"/>
    <w:rsid w:val="00A402F9"/>
    <w:rsid w:val="00A91ED3"/>
    <w:rsid w:val="00A91F0C"/>
    <w:rsid w:val="00AB56F9"/>
    <w:rsid w:val="00AD24AA"/>
    <w:rsid w:val="00AE340F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427A2"/>
    <w:rsid w:val="00C45873"/>
    <w:rsid w:val="00C9197B"/>
    <w:rsid w:val="00C924AE"/>
    <w:rsid w:val="00CA5EA9"/>
    <w:rsid w:val="00CD6EF0"/>
    <w:rsid w:val="00CE19FA"/>
    <w:rsid w:val="00CF4431"/>
    <w:rsid w:val="00D00BF3"/>
    <w:rsid w:val="00D1553E"/>
    <w:rsid w:val="00D178DC"/>
    <w:rsid w:val="00D205E0"/>
    <w:rsid w:val="00D217E4"/>
    <w:rsid w:val="00D43D85"/>
    <w:rsid w:val="00D6439A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60C4B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A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646A"/>
    <w:pPr>
      <w:ind w:left="720"/>
      <w:contextualSpacing/>
    </w:pPr>
  </w:style>
  <w:style w:styleId="Bezproreda" w:type="paragraph">
    <w:name w:val="No Spacing"/>
    <w:uiPriority w:val="1"/>
    <w:qFormat/>
    <w:rsid w:val="00D1553E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B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2B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B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B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B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646A"/>
    <w:pPr>
      <w:ind w:left="720"/>
      <w:contextualSpacing/>
    </w:pPr>
  </w:style>
  <w:style w:styleId="Bezproreda" w:type="paragraph">
    <w:name w:val="No Spacing"/>
    <w:uiPriority w:val="1"/>
    <w:qFormat/>
    <w:rsid w:val="00D1553E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2B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2B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B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B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B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9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088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St-1423/2017-45</izvorni_sadrzaj>
    <derivirana_varijabla naziv="DomainObject.PredzadnjaOdlukaIzPredmeta.Oznaka_1">St-1423/2017-45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E3738-E9B9-4264-BB83-AC816CC6E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398</properties:Words>
  <properties:Characters>2067</properties:Characters>
  <properties:Lines>152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2019-02-04T13:27:00Z</dcterms:created>
  <dc:creator>hermanj</dc:creator>
  <cp:lastModifiedBy>Danijela Sekulić</cp:lastModifiedBy>
  <cp:lastPrinted>2018-01-22T09:47:00Z</cp:lastPrinted>
  <dcterms:modified xmlns:xsi="http://www.w3.org/2001/XMLSchema-instance" xsi:type="dcterms:W3CDTF">2019-02-04T13:28:00Z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(LATERAN.docx)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