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6598" w14:paraId="5aa6598" w:rsidRDefault="0016790C" w:rsidP="0016790C" w:rsidR="0016790C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16790C" w:rsidP="0016790C" w:rsidR="0016790C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="00C42FB4">
        <w:tab/>
        <w:t xml:space="preserve">     </w:t>
      </w:r>
      <w:r>
        <w:t>2 St-341/20</w:t>
      </w:r>
      <w:r w:rsidRPr="0042050C">
        <w:t>1</w:t>
      </w:r>
      <w:r>
        <w:t>6</w:t>
      </w:r>
      <w:r w:rsidRPr="0042050C">
        <w:t>-</w:t>
      </w:r>
      <w:r w:rsidR="00C42FB4">
        <w:t>63</w:t>
      </w:r>
    </w:p>
    <w:p w:rsidRDefault="0016790C" w:rsidP="0016790C" w:rsidR="0016790C">
      <w:r w:rsidRPr="0047448E">
        <w:t xml:space="preserve"> TRGOVAČKI SUD U </w:t>
      </w:r>
      <w:r>
        <w:t>PAZINU</w:t>
      </w:r>
    </w:p>
    <w:p w:rsidRDefault="0016790C" w:rsidP="0016790C" w:rsidR="0016790C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16790C" w:rsidP="0016790C" w:rsidR="0016790C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6790C" w:rsidP="0016790C" w:rsidR="0016790C" w:rsidRPr="00C73B3C"/>
    <w:p w:rsidRDefault="0016790C" w:rsidP="0016790C" w:rsidR="0016790C">
      <w:pPr>
        <w:jc w:val="center"/>
      </w:pPr>
    </w:p>
    <w:p w:rsidRDefault="00C42FB4" w:rsidP="0016790C" w:rsidR="00C42FB4" w:rsidRPr="00C73B3C">
      <w:pPr>
        <w:jc w:val="center"/>
      </w:pPr>
    </w:p>
    <w:p w:rsidRDefault="0016790C" w:rsidP="0016790C" w:rsidR="0016790C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874F1F">
        <w:t xml:space="preserve">, </w:t>
      </w:r>
      <w:r w:rsidR="00C42FB4">
        <w:t>22. svibnja 2018</w:t>
      </w:r>
      <w:r w:rsidRPr="0042050C">
        <w:t>. donio je sljede</w:t>
      </w:r>
      <w:r w:rsidRPr="00874F1F">
        <w:t>ći</w:t>
      </w:r>
    </w:p>
    <w:p w:rsidRDefault="0016790C" w:rsidP="0016790C" w:rsidR="0016790C">
      <w:pPr>
        <w:jc w:val="both"/>
      </w:pPr>
    </w:p>
    <w:p w:rsidRDefault="0016790C" w:rsidP="0016790C" w:rsidR="0016790C" w:rsidRPr="00874F1F">
      <w:pPr>
        <w:jc w:val="both"/>
      </w:pPr>
    </w:p>
    <w:p w:rsidRDefault="0016790C" w:rsidP="0016790C" w:rsidR="0016790C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16790C" w:rsidP="0016790C" w:rsidR="0016790C">
      <w:pPr>
        <w:jc w:val="center"/>
      </w:pPr>
    </w:p>
    <w:p w:rsidRDefault="0016790C" w:rsidP="0016790C" w:rsidR="0016790C" w:rsidRPr="00874F1F">
      <w:pPr>
        <w:jc w:val="center"/>
      </w:pPr>
    </w:p>
    <w:p w:rsidRDefault="0016790C" w:rsidP="0016790C" w:rsidR="0016790C" w:rsidRPr="00874F1F">
      <w:pPr>
        <w:ind w:firstLine="708"/>
        <w:jc w:val="both"/>
      </w:pPr>
      <w:r w:rsidRPr="00874F1F">
        <w:t xml:space="preserve">Skupština vjerovnika u stečajnom postupku nad </w:t>
      </w:r>
      <w:r>
        <w:t>dužnikom</w:t>
      </w:r>
      <w:r w:rsidRPr="00874F1F">
        <w:t xml:space="preserve"> </w:t>
      </w:r>
      <w:r w:rsidRPr="00F10BD1">
        <w:t>IVGRADNJA d.o.o. u stečaju, Rovinj, Ante Starčevića 35, OIB: 41027495634</w:t>
      </w:r>
      <w:r w:rsidRPr="00874F1F">
        <w:t xml:space="preserve">, održat će se </w:t>
      </w:r>
    </w:p>
    <w:p w:rsidRDefault="0016790C" w:rsidP="0016790C" w:rsidR="0016790C">
      <w:pPr>
        <w:jc w:val="both"/>
      </w:pPr>
    </w:p>
    <w:p w:rsidRDefault="0016790C" w:rsidP="0016790C" w:rsidR="0016790C" w:rsidRPr="00874F1F">
      <w:pPr>
        <w:jc w:val="both"/>
      </w:pPr>
    </w:p>
    <w:p w:rsidRDefault="00C42FB4" w:rsidP="0016790C" w:rsidR="0016790C" w:rsidRPr="0042050C">
      <w:pPr>
        <w:jc w:val="center"/>
      </w:pPr>
      <w:r>
        <w:t>5. srpnja 2018</w:t>
      </w:r>
      <w:r w:rsidR="0016790C" w:rsidRPr="0042050C">
        <w:t xml:space="preserve">. u </w:t>
      </w:r>
      <w:r w:rsidR="0016790C">
        <w:t>13</w:t>
      </w:r>
      <w:r w:rsidR="0016790C" w:rsidRPr="0042050C">
        <w:t>:</w:t>
      </w:r>
      <w:r>
        <w:t>30</w:t>
      </w:r>
      <w:r w:rsidR="0016790C" w:rsidRPr="0042050C">
        <w:t xml:space="preserve"> sati, </w:t>
      </w:r>
    </w:p>
    <w:p w:rsidRDefault="0016790C" w:rsidP="0016790C" w:rsidR="0016790C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16790C" w:rsidP="0016790C" w:rsidR="0016790C" w:rsidRPr="00874F1F">
      <w:pPr>
        <w:jc w:val="center"/>
      </w:pPr>
    </w:p>
    <w:p w:rsidRDefault="0016790C" w:rsidP="0016790C" w:rsidR="0016790C" w:rsidRPr="00874F1F">
      <w:pPr>
        <w:jc w:val="both"/>
      </w:pPr>
    </w:p>
    <w:p w:rsidRDefault="00C42FB4" w:rsidP="00C42FB4" w:rsidR="00C42FB4" w:rsidRPr="009F3736">
      <w:pPr>
        <w:ind w:firstLine="708"/>
        <w:jc w:val="both"/>
      </w:pPr>
      <w:r w:rsidRPr="009F3736">
        <w:t>Dnevni red Skupštine:</w:t>
      </w:r>
    </w:p>
    <w:p w:rsidRDefault="00C42FB4" w:rsidP="00C42FB4" w:rsidR="00C42FB4" w:rsidRPr="009F3736">
      <w:pPr>
        <w:ind w:firstLine="708"/>
        <w:jc w:val="both"/>
      </w:pPr>
      <w:r w:rsidRPr="009F3736">
        <w:t>1. Donošenje odluke o daljnjem tijeku stečajnog postupka.</w:t>
      </w:r>
    </w:p>
    <w:p w:rsidRDefault="00C42FB4" w:rsidP="00C42FB4" w:rsidR="00C42FB4" w:rsidRPr="009F3736">
      <w:pPr>
        <w:ind w:firstLine="708"/>
        <w:jc w:val="both"/>
      </w:pPr>
      <w:r w:rsidRPr="009F3736">
        <w:t>2. Razno</w:t>
      </w:r>
    </w:p>
    <w:p w:rsidRDefault="0016790C" w:rsidP="0016790C" w:rsidR="0016790C" w:rsidRPr="00C73B3C"/>
    <w:p w:rsidRDefault="0016790C" w:rsidP="0016790C" w:rsidR="0016790C">
      <w:pPr>
        <w:jc w:val="center"/>
      </w:pPr>
    </w:p>
    <w:p w:rsidRDefault="0016790C" w:rsidP="0016790C" w:rsidR="0016790C" w:rsidRPr="00C73B3C">
      <w:pPr>
        <w:jc w:val="center"/>
      </w:pPr>
    </w:p>
    <w:p w:rsidRDefault="0016790C" w:rsidP="0016790C" w:rsidR="0016790C">
      <w:pPr>
        <w:jc w:val="center"/>
      </w:pPr>
      <w:r>
        <w:t>U Pazinu</w:t>
      </w:r>
      <w:r w:rsidRPr="00C73B3C">
        <w:t xml:space="preserve"> </w:t>
      </w:r>
      <w:r w:rsidR="00C42FB4">
        <w:t>22. svibnja 2018</w:t>
      </w:r>
      <w:r>
        <w:t>.</w:t>
      </w:r>
    </w:p>
    <w:p w:rsidRDefault="0016790C" w:rsidP="0016790C" w:rsidR="0016790C" w:rsidRPr="00C73B3C">
      <w:pPr>
        <w:jc w:val="center"/>
      </w:pPr>
    </w:p>
    <w:p w:rsidRDefault="0016790C" w:rsidP="0016790C" w:rsidR="0016790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="00C42FB4">
        <w:tab/>
        <w:t>Sutkinja</w:t>
      </w:r>
    </w:p>
    <w:p w:rsidRDefault="0016790C" w:rsidP="0016790C" w:rsidR="0016790C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16790C" w:rsidP="0016790C" w:rsidR="0016790C">
      <w:pPr>
        <w:jc w:val="both"/>
      </w:pPr>
    </w:p>
    <w:p w:rsidRDefault="0016790C" w:rsidP="0016790C" w:rsidR="0016790C" w:rsidRPr="00C73B3C">
      <w:pPr>
        <w:jc w:val="both"/>
      </w:pPr>
    </w:p>
    <w:p w:rsidRDefault="0016790C" w:rsidP="0016790C" w:rsidR="0016790C">
      <w:pPr>
        <w:ind w:firstLine="708"/>
        <w:jc w:val="both"/>
      </w:pPr>
    </w:p>
    <w:p w:rsidRDefault="00C42FB4" w:rsidP="00C42FB4" w:rsidR="00C42FB4" w:rsidRPr="00C73B3C">
      <w:pPr>
        <w:jc w:val="both"/>
      </w:pPr>
      <w:r w:rsidRPr="00C73B3C">
        <w:t>UPUTA O PRAVNOM LIJEKU</w:t>
      </w:r>
      <w:r>
        <w:t>:</w:t>
      </w:r>
    </w:p>
    <w:p w:rsidRDefault="00C42FB4" w:rsidP="00C42FB4" w:rsidR="00C42FB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16790C" w:rsidP="0016790C" w:rsidR="0016790C" w:rsidRPr="00C73B3C">
      <w:pPr>
        <w:jc w:val="both"/>
      </w:pPr>
    </w:p>
    <w:p w:rsidRDefault="0016790C" w:rsidP="0016790C" w:rsidR="0016790C" w:rsidRPr="008D5755">
      <w:pPr>
        <w:jc w:val="both"/>
      </w:pPr>
      <w:r w:rsidRPr="008D5755">
        <w:t>DNA:</w:t>
      </w:r>
    </w:p>
    <w:p w:rsidRDefault="0016790C" w:rsidP="0016790C" w:rsidR="0016790C">
      <w:r w:rsidRPr="008D5755">
        <w:t>- e-oglasna ploča suda</w:t>
      </w:r>
      <w:r>
        <w:t xml:space="preserve"> 8 dana</w:t>
      </w:r>
    </w:p>
    <w:p w:rsidRDefault="00C42FB4" w:rsidP="0016790C" w:rsidR="0016790C">
      <w:r>
        <w:t>- stečajna</w:t>
      </w:r>
      <w:r w:rsidR="0016790C" w:rsidRPr="00831910">
        <w:t xml:space="preserve"> upravitelj</w:t>
      </w:r>
      <w:r>
        <w:t>ica</w:t>
      </w:r>
      <w:r w:rsidR="0016790C" w:rsidRPr="00831910">
        <w:t xml:space="preserve"> Ana </w:t>
      </w:r>
      <w:proofErr w:type="spellStart"/>
      <w:r w:rsidR="0016790C" w:rsidRPr="00831910">
        <w:t>Vičević</w:t>
      </w:r>
      <w:proofErr w:type="spellEnd"/>
      <w:r w:rsidR="0016790C" w:rsidRPr="00831910">
        <w:t xml:space="preserve">-Gračanin iz Čavla, </w:t>
      </w:r>
      <w:proofErr w:type="spellStart"/>
      <w:r w:rsidR="0016790C" w:rsidRPr="00831910">
        <w:t>Šušnjevac</w:t>
      </w:r>
      <w:proofErr w:type="spellEnd"/>
      <w:r w:rsidR="0016790C" w:rsidRPr="00831910">
        <w:t xml:space="preserve"> 3</w:t>
      </w:r>
    </w:p>
    <w:p w:rsidRDefault="00D62465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465" w:rsidR="00000000">
      <w:r>
        <w:separator/>
      </w:r>
    </w:p>
  </w:endnote>
  <w:endnote w:id="0" w:type="continuationSeparator">
    <w:p w:rsidRDefault="00D6246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FB4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2465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465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D62465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465" w:rsidR="00000000">
      <w:r>
        <w:separator/>
      </w:r>
    </w:p>
  </w:footnote>
  <w:footnote w:id="0" w:type="continuationSeparator">
    <w:p w:rsidRDefault="00D6246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FB4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2465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465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90C"/>
    <w:rsid w:val="0016790C"/>
    <w:rsid w:val="00554328"/>
    <w:rsid w:val="00985388"/>
    <w:rsid w:val="00C42FB4"/>
    <w:rsid w:val="00D6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67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6790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790C"/>
  </w:style>
  <w:style w:styleId="Zaglavlje" w:type="paragraph">
    <w:name w:val="header"/>
    <w:basedOn w:val="Normal"/>
    <w:link w:val="ZaglavljeChar"/>
    <w:rsid w:val="00167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7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9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46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46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46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46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67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6790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6790C"/>
  </w:style>
  <w:style w:styleId="Zaglavlje" w:type="paragraph">
    <w:name w:val="header"/>
    <w:basedOn w:val="Normal"/>
    <w:link w:val="ZaglavljeChar"/>
    <w:rsid w:val="00167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7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9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2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46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46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46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46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
2.12.16. vraćen sa uvida iz P-360/16
30.11.16. spis na uvidu u 4 P-360/16</izvorni_sadrzaj>
    <derivirana_varijabla naziv="DomainObject.Predmet.PrimjedbaSuca_1">VEZA: 2 OVR-68/16, Ovr-78/16
2.12.16. vraćen sa uvida iz P-360/16
30.11.16. spis na uvidu u 4 P-360/16</derivirana_varijabla>
  </DomainObject.Predmet.PrimjedbaSuc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761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2018-05-22T08:33:00Z</dcterms:created>
  <dc:creator>Jasmina Matika</dc:creator>
  <cp:lastModifiedBy>Jasmina Matika</cp:lastModifiedBy>
  <dcterms:modified xmlns:xsi="http://www.w3.org/2001/XMLSchema-instance" xsi:type="dcterms:W3CDTF">2018-05-22T08:38:00Z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(St-341-16 - ZAKLJUČAK - POZIV ZA SKUPŠTINU VJEROVNIKA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