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944F9" w:rsidR="008944F9">
        <w:tc>
          <w:tcPr>
            <w:tcW w:type="dxa" w:w="2985"/>
            <w:hideMark/>
          </w:tcPr>
          <w:p w:rsidRDefault="008944F9" w:rsidP="008944F9" w:rsidR="008944F9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944F9" w:rsidP="008944F9" w:rsidR="008944F9">
            <w:pPr>
              <w:spacing w:after="0"/>
              <w:jc w:val="center"/>
            </w:pPr>
            <w:r>
              <w:t>Republika Hrvatska</w:t>
            </w:r>
          </w:p>
          <w:p w:rsidRDefault="008944F9" w:rsidP="008944F9" w:rsidR="008944F9">
            <w:pPr>
              <w:spacing w:after="0"/>
              <w:jc w:val="center"/>
            </w:pPr>
            <w:r>
              <w:t>Trgovački sud u Varaždinu</w:t>
            </w:r>
          </w:p>
          <w:p w:rsidRDefault="008944F9" w:rsidP="008944F9" w:rsidR="008944F9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902ed7" w14:paraId="b902ed7" w:rsidRDefault="008944F9" w:rsidP="008944F9" w:rsidR="008944F9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8944F9" w:rsidP="008944F9" w:rsidR="008944F9">
      <w:pPr>
        <w:spacing w:after="0"/>
        <w:jc w:val="both"/>
      </w:pPr>
      <w:r>
        <w:t xml:space="preserve">                                                                                                    Poslovni broj: 3 St-561/2017-4</w:t>
      </w:r>
    </w:p>
    <w:p w:rsidRDefault="008944F9" w:rsidP="008944F9" w:rsidR="008944F9">
      <w:pPr>
        <w:spacing w:after="0"/>
        <w:jc w:val="both"/>
      </w:pPr>
    </w:p>
    <w:p w:rsidRDefault="008944F9" w:rsidP="008944F9" w:rsidR="008944F9">
      <w:pPr>
        <w:spacing w:after="0"/>
      </w:pPr>
    </w:p>
    <w:p w:rsidRDefault="008944F9" w:rsidP="008944F9" w:rsidR="008944F9">
      <w:pPr>
        <w:spacing w:after="0"/>
      </w:pPr>
    </w:p>
    <w:p w:rsidRDefault="008944F9" w:rsidP="008944F9" w:rsidR="008944F9">
      <w:pPr>
        <w:spacing w:after="0"/>
        <w:jc w:val="center"/>
      </w:pPr>
      <w:r>
        <w:t>U  I M E  R E P U B L I K E  H R V A T S K E</w:t>
      </w:r>
    </w:p>
    <w:p w:rsidRDefault="008944F9" w:rsidP="008944F9" w:rsidR="008944F9">
      <w:pPr>
        <w:spacing w:after="0"/>
      </w:pPr>
    </w:p>
    <w:p w:rsidRDefault="008944F9" w:rsidP="008944F9" w:rsidR="008944F9">
      <w:pPr>
        <w:spacing w:after="0"/>
        <w:jc w:val="center"/>
      </w:pPr>
      <w:r>
        <w:t>R J E Š E NJ E</w:t>
      </w:r>
    </w:p>
    <w:p w:rsidRDefault="008944F9" w:rsidP="008944F9" w:rsidR="008944F9">
      <w:pPr>
        <w:spacing w:after="0"/>
      </w:pPr>
    </w:p>
    <w:p w:rsidRDefault="008944F9" w:rsidP="008944F9" w:rsidR="008944F9">
      <w:pPr>
        <w:spacing w:after="0"/>
      </w:pPr>
    </w:p>
    <w:p w:rsidRDefault="008944F9" w:rsidP="008944F9" w:rsidR="008944F9">
      <w:pPr>
        <w:spacing w:after="0"/>
        <w:jc w:val="both"/>
      </w:pPr>
      <w:r>
        <w:tab/>
        <w:t>Trgovački sud u Varaždinu, po sucu toga suda Jasni Lekić, u predmetu u povodu zahtjeva Financijske agencije Regionalni centar Zagreb, Podružnica Varaždin, Augusta Cesarca 2, Varaždin, za pokretanje skraćenog stečajnog postupka protiv dužnika CULT NK jednostavno društvo s ograničenom odgovornošću za ugostiteljstvo i usluge, skraćena tvrtka CULT NK j.d.o.o. Mursko Središće, Trg braće Radića 4, MBS: 070147509, OIB: 21452280397, dana 29. siječnja 2018. godine,</w:t>
      </w:r>
    </w:p>
    <w:p w:rsidRDefault="008944F9" w:rsidP="008944F9" w:rsidR="008944F9">
      <w:pPr>
        <w:spacing w:after="0"/>
        <w:jc w:val="both"/>
        <w:rPr>
          <w:szCs w:val="20"/>
        </w:rPr>
      </w:pPr>
    </w:p>
    <w:p w:rsidRDefault="008944F9" w:rsidP="008944F9" w:rsidR="008944F9">
      <w:pPr>
        <w:spacing w:after="0"/>
        <w:jc w:val="both"/>
      </w:pPr>
    </w:p>
    <w:p w:rsidRDefault="008944F9" w:rsidP="008944F9" w:rsidR="008944F9">
      <w:pPr>
        <w:spacing w:after="0"/>
        <w:jc w:val="center"/>
      </w:pPr>
      <w:r>
        <w:t>r i j e š i o   j e</w:t>
      </w:r>
    </w:p>
    <w:p w:rsidRDefault="008944F9" w:rsidP="008944F9" w:rsidR="008944F9">
      <w:pPr>
        <w:spacing w:after="0"/>
      </w:pPr>
    </w:p>
    <w:p w:rsidRDefault="008944F9" w:rsidP="008944F9" w:rsidR="008944F9">
      <w:pPr>
        <w:spacing w:after="0"/>
        <w:jc w:val="both"/>
      </w:pPr>
      <w:r>
        <w:tab/>
        <w:t>I/ Otvara se stečajni postupak nad stečajnim dužnikom CULT NK jednostavno društvo s ograničenom odgovornošću za ugostiteljstvo i usluge, skraćena tvrtka CULT NK j.d.o.o. Mursko Središće, Trg braće Radića 4, MBS: 070147509, OIB: 21452280397, s danom 29. siječnja 2018. u 14,30 sati.</w:t>
      </w:r>
    </w:p>
    <w:p w:rsidRDefault="008944F9" w:rsidP="008944F9" w:rsidR="008944F9">
      <w:pPr>
        <w:spacing w:after="0"/>
        <w:jc w:val="both"/>
      </w:pPr>
    </w:p>
    <w:p w:rsidRDefault="008944F9" w:rsidP="008944F9" w:rsidR="008944F9">
      <w:pPr>
        <w:spacing w:after="0"/>
        <w:jc w:val="both"/>
        <w:rPr>
          <w:szCs w:val="20"/>
        </w:rPr>
      </w:pPr>
      <w:r>
        <w:tab/>
        <w:t>II/ Zaključuje se stečajni postupak nad stečajnim dužnikom CULT NK jednostavno društvo s ograničenom odgovornošću za ugostiteljstvo i usluge, skraćena tvrtka CULT NK j.d.o.o. Mursko Središće, Trg braće Radića 4, MBS: 070147509, OIB: 21452280397.</w:t>
      </w:r>
    </w:p>
    <w:p w:rsidRDefault="008944F9" w:rsidP="008944F9" w:rsidR="008944F9">
      <w:pPr>
        <w:spacing w:after="0"/>
        <w:jc w:val="both"/>
      </w:pPr>
    </w:p>
    <w:p w:rsidRDefault="008944F9" w:rsidP="008944F9" w:rsidR="008944F9">
      <w:pPr>
        <w:spacing w:after="0"/>
        <w:jc w:val="both"/>
      </w:pPr>
      <w:r>
        <w:tab/>
        <w:t>III/ Za stečajnog upravitelja imenuje se Siniša Rajnović, Sv. Trojstva 87, Milanovac, Virovitica, OIB: 86217384445.</w:t>
      </w:r>
    </w:p>
    <w:p w:rsidRDefault="008944F9" w:rsidP="008944F9" w:rsidR="008944F9">
      <w:pPr>
        <w:spacing w:after="0"/>
        <w:jc w:val="both"/>
        <w:rPr>
          <w:color w:val="FF0000"/>
        </w:rPr>
      </w:pPr>
    </w:p>
    <w:p w:rsidRDefault="008944F9" w:rsidP="008944F9" w:rsidR="008944F9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8944F9" w:rsidP="008944F9" w:rsidR="008944F9">
      <w:pPr>
        <w:spacing w:after="0"/>
        <w:jc w:val="both"/>
      </w:pPr>
    </w:p>
    <w:p w:rsidRDefault="008944F9" w:rsidP="008944F9" w:rsidR="008944F9">
      <w:pPr>
        <w:spacing w:after="0"/>
      </w:pPr>
    </w:p>
    <w:p w:rsidRDefault="008944F9" w:rsidP="008944F9" w:rsidR="008944F9">
      <w:pPr>
        <w:spacing w:after="0"/>
        <w:jc w:val="center"/>
      </w:pPr>
      <w:r>
        <w:t>Obrazloženje</w:t>
      </w:r>
    </w:p>
    <w:p w:rsidRDefault="008944F9" w:rsidP="008944F9" w:rsidR="008944F9">
      <w:pPr>
        <w:spacing w:after="0"/>
      </w:pPr>
    </w:p>
    <w:p w:rsidRDefault="008944F9" w:rsidP="008944F9" w:rsidR="008944F9">
      <w:pPr>
        <w:spacing w:after="0"/>
        <w:jc w:val="both"/>
      </w:pPr>
      <w:r>
        <w:tab/>
        <w:t xml:space="preserve">Predlagatelj je dana 14. studenog 2017. podnio zahtjev za pokretanje skraćenog stečajnog postupka nad dužnikom navedenim u izreci, pa kako su za to bile ispunjene pretpostavke iz čl. 428. Stečajnog zakona (''Narodne novine'' broj 71/15 - dalje SZ-a), sud je, </w:t>
      </w:r>
      <w:r>
        <w:lastRenderedPageBreak/>
        <w:t>primjenom čl. 430.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8944F9" w:rsidP="008944F9" w:rsidR="008944F9">
      <w:pPr>
        <w:spacing w:after="0"/>
        <w:jc w:val="both"/>
      </w:pPr>
    </w:p>
    <w:p w:rsidRDefault="008944F9" w:rsidP="008944F9" w:rsidR="008944F9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944F9" w:rsidP="008944F9" w:rsidR="008944F9">
      <w:pPr>
        <w:spacing w:after="0"/>
      </w:pPr>
    </w:p>
    <w:p w:rsidRDefault="008944F9" w:rsidP="008944F9" w:rsidR="008944F9">
      <w:pPr>
        <w:spacing w:after="0"/>
      </w:pPr>
    </w:p>
    <w:p w:rsidRDefault="008944F9" w:rsidP="008944F9" w:rsidR="008944F9">
      <w:pPr>
        <w:spacing w:after="0"/>
        <w:jc w:val="center"/>
      </w:pPr>
      <w:r>
        <w:t>Varaždin, 29. siječnja 2018.</w:t>
      </w:r>
    </w:p>
    <w:p w:rsidRDefault="008944F9" w:rsidP="008944F9" w:rsidR="008944F9">
      <w:pPr>
        <w:spacing w:after="0"/>
      </w:pPr>
      <w:r>
        <w:t xml:space="preserve">                                                                                                  </w:t>
      </w:r>
    </w:p>
    <w:p w:rsidRDefault="008944F9" w:rsidP="008944F9" w:rsidR="008944F9">
      <w:pPr>
        <w:spacing w:after="0"/>
      </w:pPr>
      <w:r>
        <w:t xml:space="preserve">     </w:t>
      </w:r>
    </w:p>
    <w:p w:rsidRDefault="008944F9" w:rsidP="008944F9" w:rsidR="008944F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Sudac:</w:t>
      </w:r>
    </w:p>
    <w:p w:rsidRDefault="008944F9" w:rsidP="008944F9" w:rsidR="008944F9">
      <w:pPr>
        <w:spacing w:after="0"/>
      </w:pPr>
    </w:p>
    <w:p w:rsidRDefault="008944F9" w:rsidP="008944F9" w:rsidR="008944F9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Jasna Lekić</w:t>
      </w:r>
    </w:p>
    <w:p w:rsidRDefault="008944F9" w:rsidP="008944F9" w:rsidR="008944F9">
      <w:pPr>
        <w:spacing w:after="0"/>
      </w:pPr>
    </w:p>
    <w:p w:rsidRDefault="008944F9" w:rsidP="008944F9" w:rsidR="008944F9">
      <w:pPr>
        <w:spacing w:after="0"/>
      </w:pPr>
    </w:p>
    <w:p w:rsidRDefault="008944F9" w:rsidP="008944F9" w:rsidR="008944F9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8944F9" w:rsidP="008944F9" w:rsidR="008944F9">
      <w:pPr>
        <w:spacing w:after="0"/>
      </w:pPr>
      <w:r>
        <w:t xml:space="preserve">                             </w:t>
      </w:r>
    </w:p>
    <w:p w:rsidRDefault="008944F9" w:rsidP="008944F9" w:rsidR="008944F9">
      <w:pPr>
        <w:spacing w:after="0"/>
      </w:pPr>
      <w:r>
        <w:tab/>
        <w:t>UPUTA O PRAVNOM LIJEKU:</w:t>
      </w:r>
    </w:p>
    <w:p w:rsidRDefault="008944F9" w:rsidP="008944F9" w:rsidR="008944F9">
      <w:pPr>
        <w:spacing w:after="0"/>
      </w:pPr>
    </w:p>
    <w:p w:rsidRDefault="008944F9" w:rsidP="008944F9" w:rsidR="008944F9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8944F9" w:rsidP="008944F9" w:rsidR="008944F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944F9" w:rsidP="008944F9" w:rsidR="008944F9">
      <w:pPr>
        <w:spacing w:after="0"/>
      </w:pPr>
    </w:p>
    <w:p w:rsidRDefault="008944F9" w:rsidP="008944F9" w:rsidR="008944F9">
      <w:pPr>
        <w:spacing w:after="0"/>
      </w:pPr>
    </w:p>
    <w:p w:rsidRDefault="008944F9" w:rsidP="008944F9" w:rsidR="008944F9">
      <w:pPr>
        <w:spacing w:after="0"/>
      </w:pPr>
    </w:p>
    <w:p w:rsidRDefault="008944F9" w:rsidP="008944F9" w:rsidR="008944F9">
      <w:pPr>
        <w:spacing w:after="0"/>
      </w:pPr>
      <w:r>
        <w:t>DNA:</w:t>
      </w:r>
    </w:p>
    <w:p w:rsidRDefault="008944F9" w:rsidP="008944F9" w:rsidR="008944F9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944F9" w:rsidP="008944F9" w:rsidR="008944F9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8944F9" w:rsidP="008944F9" w:rsidR="008944F9">
      <w:pPr>
        <w:numPr>
          <w:ilvl w:val="0"/>
          <w:numId w:val="47"/>
        </w:numPr>
        <w:spacing w:after="0"/>
      </w:pPr>
      <w:r>
        <w:t>Dužnik CULT NK j.d.o.o. Mursko Središće, Trg braće Radića 4, 40315 Mursko Središće</w:t>
      </w:r>
    </w:p>
    <w:p w:rsidRDefault="008944F9" w:rsidP="008944F9" w:rsidR="008944F9">
      <w:pPr>
        <w:numPr>
          <w:ilvl w:val="0"/>
          <w:numId w:val="47"/>
        </w:numPr>
        <w:spacing w:after="0"/>
      </w:pPr>
      <w:r>
        <w:t>Direktor dužnika Nikola Bogdan iz Murskog Središća, Trg braće Radića 4</w:t>
      </w:r>
    </w:p>
    <w:p w:rsidRDefault="008944F9" w:rsidP="008944F9" w:rsidR="008944F9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8944F9" w:rsidP="008944F9" w:rsidR="008944F9">
      <w:pPr>
        <w:numPr>
          <w:ilvl w:val="0"/>
          <w:numId w:val="47"/>
        </w:numPr>
        <w:spacing w:after="0"/>
      </w:pPr>
      <w:r>
        <w:t>Ministarstvo financija, Porezna uprava, Područni ured Čakovec, O. Keršovanija 11</w:t>
      </w:r>
    </w:p>
    <w:p w:rsidRDefault="008944F9" w:rsidP="008944F9" w:rsidR="008944F9">
      <w:pPr>
        <w:numPr>
          <w:ilvl w:val="0"/>
          <w:numId w:val="47"/>
        </w:numPr>
        <w:spacing w:after="0"/>
        <w:rPr>
          <w:szCs w:val="20"/>
        </w:rPr>
      </w:pPr>
      <w:r>
        <w:t>Stečajni upravitelj Siniša Rajnović, Sv. Trojstva 87, Milanovac, 33000 Virovitica</w:t>
      </w:r>
    </w:p>
    <w:p w:rsidRDefault="008944F9" w:rsidP="008944F9" w:rsidR="008944F9">
      <w:pPr>
        <w:numPr>
          <w:ilvl w:val="0"/>
          <w:numId w:val="47"/>
        </w:numPr>
        <w:spacing w:after="0"/>
      </w:pPr>
      <w:r>
        <w:t>e-Oglasna ploča suda</w:t>
      </w:r>
    </w:p>
    <w:p w:rsidRDefault="008944F9" w:rsidP="008944F9" w:rsidR="008944F9">
      <w:pPr>
        <w:spacing w:after="0"/>
      </w:pPr>
    </w:p>
    <w:p w:rsidRDefault="00AB4602" w:rsidP="008944F9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242" w:rsidP="00537B78" w:rsidR="00063242">
      <w:r>
        <w:separator/>
      </w:r>
    </w:p>
  </w:endnote>
  <w:endnote w:id="0" w:type="continuationSeparator">
    <w:p w:rsidRDefault="00063242" w:rsidP="00537B78" w:rsidR="00063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242" w:rsidP="00537B78" w:rsidR="00063242">
      <w:r>
        <w:separator/>
      </w:r>
    </w:p>
  </w:footnote>
  <w:footnote w:id="0" w:type="continuationSeparator">
    <w:p w:rsidRDefault="00063242" w:rsidP="00537B78" w:rsidR="000632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3242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A7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4F9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00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St-561/2017-4</izvorni_sadrzaj>
    <derivirana_varijabla naziv="DomainObject.Oznaka_1">St-561/2017-4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St-561/2017</izvorni_sadrzaj>
    <derivirana_varijabla naziv="DomainObject.Predmet.OznakaBroj_1">St-561/2017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CULT NK jednostavno društvo s ograničenom odgovornošću za ugostiteljstvo i usluge zastupanog po punomoćniku Nikola Bogdan</izvorni_sadrzaj>
    <derivirana_varijabla naziv="DomainObject.Predmet.ProtustrankaFormated_1">  CULT NK jednostavno društvo s ograničenom odgovornošću za ugostiteljstvo i usluge zastupanog po punomoćniku Nikola Bogdan</derivirana_varijabla>
  </DomainObject.Predmet.ProtustrankaFormated>
  <DomainObject.Predmet.ProtustrankaFormatedOIB>
    <izvorni_sadrzaj>  CULT NK jednostavno društvo s ograničenom odgovornošću za ugostiteljstvo i usluge, OIB 21452280397 zastupanog po punomoćniku Nikola Bogdan</izvorni_sadrzaj>
    <derivirana_varijabla naziv="DomainObject.Predmet.ProtustrankaFormatedOIB_1">  CULT NK jednostavno društvo s ograničenom odgovornošću za ugostiteljstvo i usluge, OIB 21452280397 zastupanog po punomoćniku Nikola Bogdan</derivirana_varijabla>
  </DomainObject.Predmet.ProtustrankaFormatedOIB>
  <DomainObject.Predmet.ProtustrankaFormatedWithAdress>
    <izvorni_sadrzaj> CULT NK jednostavno društvo s ograničenom odgovornošću za ugostiteljstvo i usluge, Trg braće Radića 4, 40315 Mursko Središće zastupanog po punomoćniku Nikola Bogdan</izvorni_sadrzaj>
    <derivirana_varijabla naziv="DomainObject.Predmet.ProtustrankaFormatedWithAdress_1"> CULT NK jednostavno društvo s ograničenom odgovornošću za ugostiteljstvo i usluge, Trg braće Radića 4, 40315 Mursko Središće zastupanog po punomoćniku Nikola Bogdan</derivirana_varijabla>
  </DomainObject.Predmet.ProtustrankaFormatedWithAdress>
  <DomainObject.Predmet.ProtustrankaFormatedWithAdressOIB>
    <izvorni_sadrzaj> CULT NK jednostavno društvo s ograničenom odgovornošću za ugostiteljstvo i usluge, OIB 21452280397, Trg braće Radića 4, 40315 Mursko Središće zastupanog po punomoćniku Nikola Bogdan</izvorni_sadrzaj>
    <derivirana_varijabla naziv="DomainObject.Predmet.ProtustrankaFormatedWithAdressOIB_1"> CULT NK jednostavno društvo s ograničenom odgovornošću za ugostiteljstvo i usluge, OIB 21452280397, Trg braće Radića 4, 40315 Mursko Središće zastupanog po punomoćniku Nikola Bogdan</derivirana_varijabla>
  </DomainObject.Predmet.ProtustrankaFormatedWithAdressOIB>
  <DomainObject.Predmet.ProtustrankaWithAdress>
    <izvorni_sadrzaj>CULT NK jednostavno društvo s ograničenom odgovornošću za ugostiteljstvo i usluge Trg braće Radića 4, 40315 Mursko Središće</izvorni_sadrzaj>
    <derivirana_varijabla naziv="DomainObject.Predmet.ProtustrankaWithAdress_1">CULT NK jednostavno društvo s ograničenom odgovornošću za ugostiteljstvo i usluge Trg braće Radića 4, 40315 Mursko Središće</derivirana_varijabla>
  </DomainObject.Predmet.ProtustrankaWithAdress>
  <DomainObject.Predmet.ProtustrankaWithAdressOIB>
    <izvorni_sadrzaj>CULT NK jednostavno društvo s ograničenom odgovornošću za ugostiteljstvo i usluge, OIB 21452280397, Trg braće Radića 4, 40315 Mursko Središće</izvorni_sadrzaj>
    <derivirana_varijabla naziv="DomainObject.Predmet.ProtustrankaWithAdressOIB_1">CULT NK jednostavno društvo s ograničenom odgovornošću za ugostiteljstvo i usluge, OIB 21452280397, Trg braće Radića 4, 40315 Mursko Središće</derivirana_varijabla>
  </DomainObject.Predmet.ProtustrankaWithAdressOIB>
  <DomainObject.Predmet.ProtustrankaNazivFormated>
    <izvorni_sadrzaj>CULT NK jednostavno društvo s ograničenom odgovornošću za ugostiteljstvo i usluge</izvorni_sadrzaj>
    <derivirana_varijabla naziv="DomainObject.Predmet.ProtustrankaNazivFormated_1">CULT NK jednostavno društvo s ograničenom odgovornošću za ugostiteljstvo i usluge</derivirana_varijabla>
  </DomainObject.Predmet.ProtustrankaNazivFormated>
  <DomainObject.Predmet.ProtustrankaNazivFormatedOIB>
    <izvorni_sadrzaj>CULT NK jednostavno društvo s ograničenom odgovornošću za ugostiteljstvo i usluge, OIB 21452280397</izvorni_sadrzaj>
    <derivirana_varijabla naziv="DomainObject.Predmet.ProtustrankaNazivFormatedOIB_1">CULT NK jednostavno društvo s ograničenom odgovornošću za ugostiteljstvo i usluge, OIB 21452280397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134034.33</izvorni_sadrzaj>
    <derivirana_varijabla naziv="DomainObject.Predmet.TrenutnaVrijednost_1">134034.33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CULT NK jednostavno društvo s ograničenom odgovornošću za ugostiteljstvo i usluge zastupanog po punomoćniku Nikola Bogdan</item>
    </izvorni_sadrzaj>
    <derivirana_varijabla naziv="DomainObject.Predmet.ProtuStrankaListFormated_1">
      <item>CULT NK jednostavno društvo s ograničenom odgovornošću za ugostiteljstvo i usluge zastupanog po punomoćniku Nikola Bogdan</item>
    </derivirana_varijabla>
  </DomainObject.Predmet.ProtuStrankaListFormated>
  <DomainObject.Predmet.ProtuStrankaListFormatedOIB>
    <izvorni_sadrzaj>
      <item>CULT NK jednostavno društvo s ograničenom odgovornošću za ugostiteljstvo i usluge, OIB 21452280397 zastupanog po punomoćniku Nikola Bogdan</item>
    </izvorni_sadrzaj>
    <derivirana_varijabla naziv="DomainObject.Predmet.ProtuStrankaListFormatedOIB_1">
      <item>CULT NK jednostavno društvo s ograničenom odgovornošću za ugostiteljstvo i usluge, OIB 21452280397 zastupanog po punomoćniku Nikola Bogdan</item>
    </derivirana_varijabla>
  </DomainObject.Predmet.ProtuStrankaListFormatedOIB>
  <DomainObject.Predmet.ProtuStrankaListFormatedWithAdress>
    <izvorni_sadrzaj>
      <item>CULT NK jednostavno društvo s ograničenom odgovornošću za ugostiteljstvo i usluge, Trg braće Radića 4, 40315 Mursko Središće zastupanog po punomoćniku Nikola Bogdan</item>
    </izvorni_sadrzaj>
    <derivirana_varijabla naziv="DomainObject.Predmet.ProtuStrankaListFormatedWithAdress_1">
      <item>CULT NK jednostavno društvo s ograničenom odgovornošću za ugostiteljstvo i usluge, Trg braće Radića 4, 40315 Mursko Središće zastupanog po punomoćniku Nikola Bogdan</item>
    </derivirana_varijabla>
  </DomainObject.Predmet.ProtuStrankaListFormatedWithAdress>
  <DomainObject.Predmet.ProtuStrankaListFormatedWithAdressOIB>
    <izvorni_sadrzaj>
      <item>CULT NK jednostavno društvo s ograničenom odgovornošću za ugostiteljstvo i usluge, OIB 21452280397, Trg braće Radića 4, 40315 Mursko Središće zastupanog po punomoćniku Nikola Bogdan</item>
    </izvorni_sadrzaj>
    <derivirana_varijabla naziv="DomainObject.Predmet.ProtuStrankaListFormatedWithAdressOIB_1">
      <item>CULT NK jednostavno društvo s ograničenom odgovornošću za ugostiteljstvo i usluge, OIB 21452280397, Trg braće Radića 4, 40315 Mursko Središće zastupanog po punomoćniku Nikola Bogdan</item>
    </derivirana_varijabla>
  </DomainObject.Predmet.ProtuStrankaListFormatedWithAdressOIB>
  <DomainObject.Predmet.ProtuStrankaListNazivFormated>
    <izvorni_sadrzaj>
      <item>CULT NK jednostavno društvo s ograničenom odgovornošću za ugostiteljstvo i usluge</item>
    </izvorni_sadrzaj>
    <derivirana_varijabla naziv="DomainObject.Predmet.ProtuStrankaListNazivFormated_1">
      <item>CULT NK jednostavno društvo s ograničenom odgovornošću za ugostiteljstvo i usluge</item>
    </derivirana_varijabla>
  </DomainObject.Predmet.ProtuStrankaListNazivFormated>
  <DomainObject.Predmet.ProtuStrankaListNazivFormatedOIB>
    <izvorni_sadrzaj>
      <item>CULT NK jednostavno društvo s ograničenom odgovornošću za ugostiteljstvo i usluge, OIB 21452280397</item>
    </izvorni_sadrzaj>
    <derivirana_varijabla naziv="DomainObject.Predmet.ProtuStrankaListNazivFormatedOIB_1">
      <item>CULT NK jednostavno društvo s ograničenom odgovornošću za ugostiteljstvo i usluge, OIB 21452280397</item>
    </derivirana_varijabla>
  </DomainObject.Predmet.ProtuStrankaListNazivFormatedOIB>
  <DomainObject.Predmet.OstaliListFormated>
    <izvorni_sadrzaj>
      <item>Sudski registar</item>
      <item>Nikola Bogdan punomoćnik sudionika u postupku CULT NK jednostavno društvo s ograničenom odgovornošću za ugostiteljstvo i usluge</item>
    </izvorni_sadrzaj>
    <derivirana_varijabla naziv="DomainObject.Predmet.OstaliListFormated_1">
      <item>Sudski registar</item>
      <item>Nikola Bogdan punomoćnik sudionika u postupku CULT NK jednostavno društvo s ograničenom odgovornošću za ugostiteljstvo i usluge</item>
    </derivirana_varijabla>
  </DomainObject.Predmet.OstaliListFormated>
  <DomainObject.Predmet.OstaliListFormatedOIB>
    <izvorni_sadrzaj>
      <item>Sudski registar</item>
      <item>Nikola Bogdan, OIB 53875678470 punomoćnik sudionika u postupku CULT NK jednostavno društvo s ograničenom odgovornošću za ugostiteljstvo i usluge</item>
    </izvorni_sadrzaj>
    <derivirana_varijabla naziv="DomainObject.Predmet.OstaliListFormatedOIB_1">
      <item>Sudski registar</item>
      <item>Nikola Bogdan, OIB 53875678470 punomoćnik sudionika u postupku CULT NK jednostavno društvo s ograničenom odgovornošću za ugostiteljstvo i usluge</item>
    </derivirana_varijabla>
  </DomainObject.Predmet.OstaliListFormatedOIB>
  <DomainObject.Predmet.OstaliListFormatedWithAdress>
    <izvorni_sadrzaj>
      <item>Sudski registar</item>
      <item>Nikola Bogdan, Trg Braće Radića 4, 40315 Mursko Središće punomoćnik sudionika u postupku CULT NK jednostavno društvo s ograničenom odgovornošću za ugostiteljstvo i usluge</item>
    </izvorni_sadrzaj>
    <derivirana_varijabla naziv="DomainObject.Predmet.OstaliListFormatedWithAdress_1">
      <item>Sudski registar</item>
      <item>Nikola Bogdan, Trg Braće Radića 4, 40315 Mursko Središće punomoćnik sudionika u postupku CULT NK jednostavno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Nikola Bogdan, OIB 53875678470, Trg Braće Radića 4, 40315 Mursko Središće punomoćnik sudionika u postupku CULT NK jednostavno društvo s ograničenom odgovornošću za ugostiteljstvo i usluge</item>
    </izvorni_sadrzaj>
    <derivirana_varijabla naziv="DomainObject.Predmet.OstaliListFormatedWithAdressOIB_1">
      <item>Sudski registar</item>
      <item>Nikola Bogdan, OIB 53875678470, Trg Braće Radića 4, 40315 Mursko Središće punomoćnik sudionika u postupku CULT NK jednostavno društvo s ograničenom odgovornošću za ugostiteljstvo i usluge</item>
    </derivirana_varijabla>
  </DomainObject.Predmet.OstaliListFormatedWithAdressOIB>
  <DomainObject.Predmet.OstaliListNazivFormated>
    <izvorni_sadrzaj>
      <item>Sudski registar</item>
      <item>Nikola Bogdan</item>
    </izvorni_sadrzaj>
    <derivirana_varijabla naziv="DomainObject.Predmet.OstaliListNazivFormated_1">
      <item>Sudski registar</item>
      <item>Nikola Bogdan</item>
    </derivirana_varijabla>
  </DomainObject.Predmet.OstaliListNazivFormated>
  <DomainObject.Predmet.OstaliListNazivFormatedOIB>
    <izvorni_sadrzaj>
      <item>Sudski registar</item>
      <item>Nikola Bogdan, OIB 53875678470</item>
    </izvorni_sadrzaj>
    <derivirana_varijabla naziv="DomainObject.Predmet.OstaliListNazivFormatedOIB_1">
      <item>Sudski registar</item>
      <item>Nikola Bogdan, OIB 53875678470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St-561/2017-4</izvorni_sadrzaj>
    <derivirana_varijabla naziv="DomainObject.PoslovniBrojDokumenta_1">St-561/2017-4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CULT NK jednostavno društvo s ograničenom odgovornošću za ugostiteljstvo i usluge</izvorni_sadrzaj>
    <derivirana_varijabla naziv="DomainObject.Predmet.ProtustrankaIDrugi_1">CULT NK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CULT NK jednostavno društvo s ograničenom odgovornošću za ugostiteljstvo i usluge, OIB 21452280397, Trg braće Radića 4, 40315 Mursko Središće</izvorni_sadrzaj>
    <derivirana_varijabla naziv="DomainObject.Predmet.ProtustrankaIDrugiAdressOIB_1">CULT NK jednostavno društvo s ograničenom odgovornošću za ugostiteljstvo i usluge, OIB 21452280397, Trg braće Radića 4,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CULT NK jednostavno društvo s ograničenom odgovornošću za ugostiteljstvo i usluge</item>
      <item>Sudski registar</item>
      <item>Nikola Bogdan</item>
    </izvorni_sadrzaj>
    <derivirana_varijabla naziv="DomainObject.Predmet.SudioniciListNaziv_1">
      <item>Financijska agencija</item>
      <item>CULT NK jednostavno društvo s ograničenom odgovornošću za ugostiteljstvo i usluge</item>
      <item>Sudski registar</item>
      <item>Nikola Bogdan</item>
    </derivirana_varijabla>
  </DomainObject.Predmet.SudioniciListNaziv>
  <DomainObject.Predmet.SudioniciListAdressOIB>
    <izvorni_sadrzaj>
      <item>Financijska agencija, OIB 85821130368, Ulica grada Vukovara 70,10000 Zagreb</item>
      <item>CULT NK jednostavno društvo s ograničenom odgovornošću za ugostiteljstvo i usluge, OIB 21452280397, Trg braće Radića 4,40315 Mursko Središće</item>
      <item>Sudski registar</item>
      <item>Nikola Bogdan, OIB 53875678470, Trg Braće Radića 4,40315 Mursko Središće</item>
    </izvorni_sadrzaj>
    <derivirana_varijabla naziv="DomainObject.Predmet.SudioniciListAdressOIB_1">
      <item>Financijska agencija, OIB 85821130368, Ulica grada Vukovara 70,10000 Zagreb</item>
      <item>CULT NK jednostavno društvo s ograničenom odgovornošću za ugostiteljstvo i usluge, OIB 21452280397, Trg braće Radića 4,40315 Mursko Središće</item>
      <item>Sudski registar</item>
      <item>Nikola Bogdan, OIB 53875678470, Trg Braće Radića 4,40315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490A85-BE39-434F-A856-49D167006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563</properties:Words>
  <properties:Characters>3087</properties:Characters>
  <properties:Lines>93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2018-01-29T07:08:00Z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St-561/2017-4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