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637e" w14:paraId="081637e" w:rsidRDefault="009F15BD" w:rsidP="001507AE" w:rsidR="009F15BD" w:rsidRPr="00FD373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D37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D37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D373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D373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D37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D4FB6" w:rsidRPr="00FD3735">
        <w:rPr>
          <w:rFonts w:hAnsi="Times New Roman" w:ascii="Times New Roman"/>
          <w:sz w:val="22"/>
          <w:szCs w:val="22"/>
        </w:rPr>
        <w:t>JANUS d.o.o., Barbjerići 11, 20232 Slano, OIB: 31321662289</w:t>
      </w:r>
      <w:r w:rsidR="00AB4C8E" w:rsidRPr="00FD373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FD373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FD3735">
        <w:rPr>
          <w:rFonts w:hAnsi="Times New Roman" w:ascii="Times New Roman"/>
          <w:sz w:val="22"/>
          <w:szCs w:val="22"/>
          <w:lang w:val="hr-HR"/>
        </w:rPr>
        <w:t>2</w:t>
      </w:r>
      <w:r w:rsidR="00BD3622">
        <w:rPr>
          <w:rFonts w:hAnsi="Times New Roman" w:ascii="Times New Roman"/>
          <w:sz w:val="22"/>
          <w:szCs w:val="22"/>
          <w:lang w:val="hr-HR"/>
        </w:rPr>
        <w:t>. svibnja</w:t>
      </w:r>
      <w:r w:rsidRPr="00FD373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D373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D3735">
        <w:rPr>
          <w:rFonts w:hAnsi="Times New Roman" w:ascii="Times New Roman"/>
          <w:sz w:val="22"/>
          <w:szCs w:val="22"/>
        </w:rPr>
        <w:t xml:space="preserve"> </w:t>
      </w:r>
      <w:r w:rsidR="00423566" w:rsidRPr="00FD3735">
        <w:rPr>
          <w:rFonts w:hAnsi="Times New Roman" w:ascii="Times New Roman"/>
          <w:sz w:val="22"/>
          <w:szCs w:val="22"/>
        </w:rPr>
        <w:t>JANUS d.o.o., Barbjerići 11, 20232 Slano, OIB: 31321662289</w:t>
      </w:r>
      <w:r w:rsidR="00AA4411" w:rsidRPr="00FD3735">
        <w:rPr>
          <w:rFonts w:hAnsi="Times New Roman" w:ascii="Times New Roman"/>
          <w:sz w:val="22"/>
          <w:szCs w:val="22"/>
        </w:rPr>
        <w:t xml:space="preserve">, dana </w:t>
      </w:r>
      <w:r w:rsidR="009001F7" w:rsidRPr="00FD3735">
        <w:rPr>
          <w:rFonts w:hAnsi="Times New Roman" w:ascii="Times New Roman"/>
          <w:sz w:val="22"/>
          <w:szCs w:val="22"/>
        </w:rPr>
        <w:t>2</w:t>
      </w:r>
      <w:r w:rsidR="00BD3622">
        <w:rPr>
          <w:rFonts w:hAnsi="Times New Roman" w:ascii="Times New Roman"/>
          <w:sz w:val="22"/>
          <w:szCs w:val="22"/>
        </w:rPr>
        <w:t>. svibnja 2016. godine u 11</w:t>
      </w:r>
      <w:r w:rsidR="00AA4411" w:rsidRPr="00FD3735">
        <w:rPr>
          <w:rFonts w:hAnsi="Times New Roman" w:ascii="Times New Roman"/>
          <w:sz w:val="22"/>
          <w:szCs w:val="22"/>
        </w:rPr>
        <w:t>,3</w:t>
      </w:r>
      <w:r w:rsidRPr="00FD373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D373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D373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D373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F5660">
        <w:rPr>
          <w:rFonts w:hAnsi="Times New Roman" w:ascii="Times New Roman"/>
          <w:sz w:val="22"/>
          <w:szCs w:val="22"/>
        </w:rPr>
        <w:t>NADA MIKULANDRA, Stubalj 238, Bilice, OIB: 01343352417</w:t>
      </w:r>
      <w:r w:rsidR="00C91FB0" w:rsidRPr="00FD373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D373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D373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23566" w:rsidRPr="00FD3735">
        <w:rPr>
          <w:rFonts w:hAnsi="Times New Roman" w:ascii="Times New Roman"/>
          <w:sz w:val="22"/>
          <w:szCs w:val="22"/>
        </w:rPr>
        <w:t>JANUS d.o.o., Barbjerići 11, 20232 Slano, OIB: 31321662289</w:t>
      </w:r>
      <w:r w:rsidR="00C91FB0" w:rsidRPr="00FD373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D373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D373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3280D" w:rsidRPr="00FD3735">
        <w:rPr>
          <w:rFonts w:hAnsi="Times New Roman" w:ascii="Times New Roman"/>
          <w:sz w:val="22"/>
          <w:szCs w:val="22"/>
          <w:lang w:val="hr-HR"/>
        </w:rPr>
        <w:t>2</w:t>
      </w:r>
      <w:r w:rsidR="00423566">
        <w:rPr>
          <w:rFonts w:hAnsi="Times New Roman" w:ascii="Times New Roman"/>
          <w:sz w:val="22"/>
          <w:szCs w:val="22"/>
          <w:lang w:val="hr-HR"/>
        </w:rPr>
        <w:t>1</w:t>
      </w:r>
      <w:r w:rsidR="0018448F" w:rsidRPr="00FD3735">
        <w:rPr>
          <w:rFonts w:hAnsi="Times New Roman" w:ascii="Times New Roman"/>
          <w:sz w:val="22"/>
          <w:szCs w:val="22"/>
          <w:lang w:val="hr-HR"/>
        </w:rPr>
        <w:t>. siječnja</w:t>
      </w:r>
      <w:r w:rsidRPr="00FD3735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FD3735">
        <w:rPr>
          <w:rFonts w:hAnsi="Times New Roman" w:ascii="Times New Roman"/>
          <w:sz w:val="22"/>
          <w:szCs w:val="22"/>
          <w:lang w:val="hr-HR"/>
        </w:rPr>
        <w:t>6</w:t>
      </w:r>
      <w:r w:rsidRPr="00FD373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D373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FD3735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FD3735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FD3735">
        <w:rPr>
          <w:rFonts w:hAnsi="Times New Roman" w:ascii="Times New Roman"/>
          <w:sz w:val="22"/>
          <w:szCs w:val="22"/>
          <w:lang w:val="hr-HR"/>
        </w:rPr>
        <w:t>. veljače 2016</w:t>
      </w:r>
      <w:r w:rsidRPr="00FD373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D373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D373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D37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D3735">
        <w:rPr>
          <w:rFonts w:hAnsi="Times New Roman" w:ascii="Times New Roman"/>
          <w:b/>
          <w:sz w:val="22"/>
          <w:szCs w:val="22"/>
          <w:lang w:val="hr-HR"/>
        </w:rPr>
        <w:t>2</w:t>
      </w:r>
      <w:r w:rsidR="00D92E7D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FD373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D373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D3735">
      <w:pPr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D373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Pr="00FD373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D373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8517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D37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D373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D373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D373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D373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D373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D373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D86719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C32629" w:rsidRPr="00FD3735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FD37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D373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D373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D373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D373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D373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D37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F1302" w:rsidR="003F1302" w:rsidRPr="00FD37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3F1302" w:rsidRPr="00FD373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51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CD4FB6">
      <w:rPr>
        <w:rFonts w:hAnsi="Times New Roman" w:ascii="Times New Roman"/>
        <w:b/>
        <w:sz w:val="22"/>
        <w:szCs w:val="22"/>
        <w:lang w:val="hr-HR"/>
      </w:rPr>
      <w:t>231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CD4FB6">
      <w:rPr>
        <w:rFonts w:hAnsi="Times New Roman" w:ascii="Times New Roman"/>
        <w:b/>
        <w:sz w:val="22"/>
        <w:szCs w:val="22"/>
        <w:lang w:val="hr-HR"/>
      </w:rPr>
      <w:t>231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5CF5"/>
    <w:rsid w:val="001E7EBD"/>
    <w:rsid w:val="00205402"/>
    <w:rsid w:val="00207671"/>
    <w:rsid w:val="00250EE0"/>
    <w:rsid w:val="002745C7"/>
    <w:rsid w:val="00281CBA"/>
    <w:rsid w:val="002B6942"/>
    <w:rsid w:val="002C7BC0"/>
    <w:rsid w:val="002E3369"/>
    <w:rsid w:val="002E46D4"/>
    <w:rsid w:val="002F3D54"/>
    <w:rsid w:val="002F408F"/>
    <w:rsid w:val="003205C3"/>
    <w:rsid w:val="00322EFB"/>
    <w:rsid w:val="00342C8F"/>
    <w:rsid w:val="00367BDF"/>
    <w:rsid w:val="00377DF3"/>
    <w:rsid w:val="00381A6A"/>
    <w:rsid w:val="003A1F98"/>
    <w:rsid w:val="003C01C6"/>
    <w:rsid w:val="003D2F62"/>
    <w:rsid w:val="003E3310"/>
    <w:rsid w:val="003F1302"/>
    <w:rsid w:val="00407ED8"/>
    <w:rsid w:val="0042162E"/>
    <w:rsid w:val="00423566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2632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6D66AC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8517C"/>
    <w:rsid w:val="007910DC"/>
    <w:rsid w:val="007932FC"/>
    <w:rsid w:val="007A29F9"/>
    <w:rsid w:val="007A3C50"/>
    <w:rsid w:val="007C6CF9"/>
    <w:rsid w:val="007E125F"/>
    <w:rsid w:val="007E5F23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66C39"/>
    <w:rsid w:val="00986EED"/>
    <w:rsid w:val="00992C97"/>
    <w:rsid w:val="00997BA9"/>
    <w:rsid w:val="009A2DBF"/>
    <w:rsid w:val="009B7F84"/>
    <w:rsid w:val="009D6B3A"/>
    <w:rsid w:val="009F15BD"/>
    <w:rsid w:val="009F5765"/>
    <w:rsid w:val="00A034CB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AF5660"/>
    <w:rsid w:val="00B03169"/>
    <w:rsid w:val="00B1709D"/>
    <w:rsid w:val="00B2463B"/>
    <w:rsid w:val="00B3222C"/>
    <w:rsid w:val="00B4799F"/>
    <w:rsid w:val="00B62DF0"/>
    <w:rsid w:val="00B73157"/>
    <w:rsid w:val="00B73ACA"/>
    <w:rsid w:val="00B743F7"/>
    <w:rsid w:val="00B81363"/>
    <w:rsid w:val="00B94744"/>
    <w:rsid w:val="00B97818"/>
    <w:rsid w:val="00BB4CDA"/>
    <w:rsid w:val="00BC3B9D"/>
    <w:rsid w:val="00BD33D1"/>
    <w:rsid w:val="00BD3622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D4FB6"/>
    <w:rsid w:val="00CE2139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86719"/>
    <w:rsid w:val="00D92E7D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  <w:rsid w:val="00FD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5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17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17C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17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17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5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17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17C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1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17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JANUS d.o.o. za nekretnine, građenje i usluge</izvorni_sadrzaj>
    <derivirana_varijabla naziv="DomainObject.Predmet.ProtustrankaFormated_1">  JANUS d.o.o. za nekretnine, građenje i usluge</derivirana_varijabla>
  </DomainObject.Predmet.ProtustrankaFormated>
  <DomainObject.Predmet.ProtustrankaFormatedOIB>
    <izvorni_sadrzaj>  JANUS d.o.o. za nekretnine, građenje i usluge, OIB 31321662289</izvorni_sadrzaj>
    <derivirana_varijabla naziv="DomainObject.Predmet.ProtustrankaFormatedOIB_1">  JANUS d.o.o. za nekretnine, građenje i usluge, OIB 31321662289</derivirana_varijabla>
  </DomainObject.Predmet.ProtustrankaFormatedOIB>
  <DomainObject.Predmet.ProtustrankaFormatedWithAdress>
    <izvorni_sadrzaj> JANUS d.o.o. za nekretnine, građenje i usluge, Barbjerići 11, 20232 Slano</izvorni_sadrzaj>
    <derivirana_varijabla naziv="DomainObject.Predmet.ProtustrankaFormatedWithAdress_1"> JANUS d.o.o. za nekretnine, građenje i usluge, Barbjerići 11, 20232 Slano</derivirana_varijabla>
  </DomainObject.Predmet.ProtustrankaFormatedWithAdress>
  <DomainObject.Predmet.ProtustrankaFormatedWithAdressOIB>
    <izvorni_sadrzaj> JANUS d.o.o. za nekretnine, građenje i usluge, OIB 31321662289, Barbjerići 11, 20232 Slano</izvorni_sadrzaj>
    <derivirana_varijabla naziv="DomainObject.Predmet.ProtustrankaFormatedWithAdressOIB_1"> JANUS d.o.o. za nekretnine, građenje i usluge, OIB 31321662289, Barbjerići 11, 20232 Slano</derivirana_varijabla>
  </DomainObject.Predmet.ProtustrankaFormatedWithAdressOIB>
  <DomainObject.Predmet.ProtustrankaWithAdress>
    <izvorni_sadrzaj>JANUS d.o.o. za nekretnine, građenje i usluge Barbjerići 11, 20232 Slano</izvorni_sadrzaj>
    <derivirana_varijabla naziv="DomainObject.Predmet.ProtustrankaWithAdress_1">JANUS d.o.o. za nekretnine, građenje i usluge Barbjerići 11, 20232 Slano</derivirana_varijabla>
  </DomainObject.Predmet.ProtustrankaWithAdress>
  <DomainObject.Predmet.ProtustrankaWithAdressOIB>
    <izvorni_sadrzaj>JANUS d.o.o. za nekretnine, građenje i usluge, OIB 31321662289, Barbjerići 11, 20232 Slano</izvorni_sadrzaj>
    <derivirana_varijabla naziv="DomainObject.Predmet.ProtustrankaWithAdressOIB_1">JANUS d.o.o. za nekretnine, građenje i usluge, OIB 31321662289, Barbjerići 11, 20232 Slano</derivirana_varijabla>
  </DomainObject.Predmet.ProtustrankaWithAdressOIB>
  <DomainObject.Predmet.ProtustrankaNazivFormated>
    <izvorni_sadrzaj>JANUS d.o.o. za nekretnine, građenje i usluge</izvorni_sadrzaj>
    <derivirana_varijabla naziv="DomainObject.Predmet.ProtustrankaNazivFormated_1">JANUS d.o.o. za nekretnine, građenje i usluge</derivirana_varijabla>
  </DomainObject.Predmet.ProtustrankaNazivFormated>
  <DomainObject.Predmet.ProtustrankaNazivFormatedOIB>
    <izvorni_sadrzaj>JANUS d.o.o. za nekretnine, građenje i usluge, OIB 31321662289</izvorni_sadrzaj>
    <derivirana_varijabla naziv="DomainObject.Predmet.ProtustrankaNazivFormatedOIB_1">JANUS d.o.o. za nekretnine, građenje i usluge, OIB 31321662289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1714.24</izvorni_sadrzaj>
    <derivirana_varijabla naziv="DomainObject.Predmet.TrenutnaVrijednost_1">1714.24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JANUS d.o.o. za nekretnine, građenje i usluge</item>
    </izvorni_sadrzaj>
    <derivirana_varijabla naziv="DomainObject.Predmet.ProtuStrankaListFormated_1">
      <item>JANUS d.o.o. za nekretnine, građenje i usluge</item>
    </derivirana_varijabla>
  </DomainObject.Predmet.ProtuStrankaListFormated>
  <DomainObject.Predmet.ProtuStrankaListFormatedOIB>
    <izvorni_sadrzaj>
      <item>JANUS d.o.o. za nekretnine, građenje i usluge, OIB 31321662289</item>
    </izvorni_sadrzaj>
    <derivirana_varijabla naziv="DomainObject.Predmet.ProtuStrankaListFormatedOIB_1">
      <item>JANUS d.o.o. za nekretnine, građenje i usluge, OIB 31321662289</item>
    </derivirana_varijabla>
  </DomainObject.Predmet.ProtuStrankaListFormatedOIB>
  <DomainObject.Predmet.ProtuStrankaListFormatedWithAdress>
    <izvorni_sadrzaj>
      <item>JANUS d.o.o. za nekretnine, građenje i usluge, Barbjerići 11, 20232 Slano</item>
    </izvorni_sadrzaj>
    <derivirana_varijabla naziv="DomainObject.Predmet.ProtuStrankaListFormatedWithAdress_1">
      <item>JANUS d.o.o. za nekretnine, građenje i usluge, Barbjerići 11, 20232 Slano</item>
    </derivirana_varijabla>
  </DomainObject.Predmet.ProtuStrankaListFormatedWithAdress>
  <DomainObject.Predmet.ProtuStrankaListFormatedWithAdressOIB>
    <izvorni_sadrzaj>
      <item>JANUS d.o.o. za nekretnine, građenje i usluge, OIB 31321662289, Barbjerići 11, 20232 Slano</item>
    </izvorni_sadrzaj>
    <derivirana_varijabla naziv="DomainObject.Predmet.ProtuStrankaListFormatedWithAdressOIB_1">
      <item>JANUS d.o.o. za nekretnine, građenje i usluge, OIB 31321662289, Barbjerići 11, 20232 Slano</item>
    </derivirana_varijabla>
  </DomainObject.Predmet.ProtuStrankaListFormatedWithAdressOIB>
  <DomainObject.Predmet.ProtuStrankaListNazivFormated>
    <izvorni_sadrzaj>
      <item>JANUS d.o.o. za nekretnine, građenje i usluge</item>
    </izvorni_sadrzaj>
    <derivirana_varijabla naziv="DomainObject.Predmet.ProtuStrankaListNazivFormated_1">
      <item>JANUS d.o.o. za nekretnine, građenje i usluge</item>
    </derivirana_varijabla>
  </DomainObject.Predmet.ProtuStrankaListNazivFormated>
  <DomainObject.Predmet.ProtuStrankaListNazivFormatedOIB>
    <izvorni_sadrzaj>
      <item>JANUS d.o.o. za nekretnine, građenje i usluge, OIB 31321662289</item>
    </izvorni_sadrzaj>
    <derivirana_varijabla naziv="DomainObject.Predmet.ProtuStrankaListNazivFormatedOIB_1">
      <item>JANUS d.o.o. za nekretnine, građenje i usluge, OIB 31321662289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JANUS d.o.o. za nekretnine, građenje i usluge</izvorni_sadrzaj>
    <derivirana_varijabla naziv="DomainObject.Predmet.ProtustrankaIDrugi_1">JANUS d.o.o. za nekretnine,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JANUS d.o.o. za nekretnine, građenje i usluge, OIB 31321662289, Barbjerići 11, 20232 Slano</izvorni_sadrzaj>
    <derivirana_varijabla naziv="DomainObject.Predmet.ProtustrankaIDrugiAdressOIB_1">JANUS d.o.o. za nekretnine, građenje i usluge, OIB 31321662289, Barbjerići 11,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JANUS d.o.o. za nekretnine, građenje i usluge</item>
    </izvorni_sadrzaj>
    <derivirana_varijabla naziv="DomainObject.Predmet.SudioniciListNaziv_1">
      <item>FINA, RC Split, Podružnica Dubrovnik</item>
      <item>JANUS d.o.o. za nekretnine,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JANUS d.o.o. za nekretnine, građenje i usluge, OIB 31321662289, Barbjerići 11,20232 Slano</item>
    </izvorni_sadrzaj>
    <derivirana_varijabla naziv="DomainObject.Predmet.SudioniciListAdressOIB_1">
      <item>FINA, RC Split, Podružnica Dubrovnik, OIB 85821130368, Vukovarska 2,20000 Dubrovnik</item>
      <item>JANUS d.o.o. za nekretnine, građenje i usluge, OIB 31321662289, Barbjerići 11,20232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31321662289</item>
    </izvorni_sadrzaj>
    <derivirana_varijabla naziv="DomainObject.Predmet.SudioniciListNazivOIB_1">
      <item>, OIB 85821130368</item>
      <item>, OIB 31321662289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7C931-6F25-4AF4-BA94-B5417DEB3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2625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2016-02-19T13:32:00Z</dcterms:created>
  <dc:creator>Sudsko vijeæe</dc:creator>
  <cp:lastModifiedBy>Sandra Lazo Oblizalo</cp:lastModifiedBy>
  <cp:lastPrinted>2016-05-02T07:19:00Z</cp:lastPrinted>
  <dcterms:modified xmlns:xsi="http://www.w3.org/2001/XMLSchema-instance" xsi:type="dcterms:W3CDTF">2016-05-02T07:19:00Z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