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a8668" w14:paraId="34a8668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FE4EB8">
        <w:rPr>
          <w:lang w:val="hr-HR"/>
        </w:rPr>
        <w:t>St-448/15-4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FE4EB8">
        <w:t>IMPERATOR d.o.o., OIB: 69752351594 sa sjedištem u Josipa Marčeca 2 B, 40305 Nedelišće</w:t>
      </w:r>
      <w:r w:rsidR="0082762B">
        <w:t xml:space="preserve">, </w:t>
      </w:r>
      <w:r w:rsidR="002C5CA3">
        <w:t xml:space="preserve"> dana </w:t>
      </w:r>
      <w:r w:rsidR="005B14E1">
        <w:t>06</w:t>
      </w:r>
      <w:r w:rsidR="00025B63">
        <w:t>.</w:t>
      </w:r>
      <w:r w:rsidR="00920620">
        <w:t xml:space="preserve"> </w:t>
      </w:r>
      <w:r w:rsidR="00B56B55">
        <w:t>studenog</w:t>
      </w:r>
      <w:r w:rsidR="00920620">
        <w:t xml:space="preserve">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 xml:space="preserve">Dužnik </w:t>
      </w:r>
      <w:r w:rsidR="00FE4EB8">
        <w:t>IMPERATOR d.o.o., OIB: 69752351594 sa sjedištem u Josipa Marčeca 2 B, 40305 Nedelišće</w:t>
      </w:r>
      <w:r w:rsidR="0082762B">
        <w:t>,</w:t>
      </w:r>
      <w:r w:rsidR="008C35DC">
        <w:rPr>
          <w:lang w:val="hr-HR"/>
        </w:rPr>
        <w:t xml:space="preserve"> na dan </w:t>
      </w:r>
      <w:r w:rsidR="00FE4EB8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FE4EB8">
        <w:rPr>
          <w:lang w:val="hr-HR"/>
        </w:rPr>
        <w:t>100.248,17</w:t>
      </w:r>
      <w:r w:rsidR="00025B6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8C35DC">
        <w:t xml:space="preserve"> </w:t>
      </w:r>
      <w:r w:rsidR="00FE4EB8">
        <w:t>IMPERATOR d.o.o., OIB: 69752351594 sa sjedištem u Josipa Marčeca 2 B, 40305 Nedelišće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FE4EB8">
        <w:rPr>
          <w:lang w:val="hr-HR"/>
        </w:rPr>
        <w:t xml:space="preserve"> ovome sudu dana 30.10.2015.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FE4EB8">
        <w:t>IMPERATOR d.o.o., OIB: 69752351594 sa sjedištem u Josipa Marčeca 2 B, 40305 Nedelišće</w:t>
      </w:r>
      <w:r w:rsidR="00025B63" w:rsidRPr="00893E03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FE4EB8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FE4EB8">
        <w:rPr>
          <w:lang w:val="hr-HR"/>
        </w:rPr>
        <w:t>100.248,17</w:t>
      </w:r>
      <w:r w:rsidR="00025B63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B14E1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56B55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05B6" w:rsidP="007F64E0" w:rsidR="007A05B6">
      <w:r>
        <w:separator/>
      </w:r>
    </w:p>
  </w:endnote>
  <w:endnote w:id="0" w:type="continuationSeparator">
    <w:p w:rsidRDefault="007A05B6" w:rsidP="007F64E0" w:rsidR="007A05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05B6" w:rsidP="007F64E0" w:rsidR="007A05B6">
      <w:r>
        <w:separator/>
      </w:r>
    </w:p>
  </w:footnote>
  <w:footnote w:id="0" w:type="continuationSeparator">
    <w:p w:rsidRDefault="007A05B6" w:rsidP="007F64E0" w:rsidR="007A05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FE4EB8">
      <w:rPr>
        <w:lang w:val="hr-HR"/>
      </w:rPr>
      <w:t>St-448/15-4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A7B92" w:rsidRPr="00AA7B92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5B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A7B9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416DA"/>
    <w:rsid w:val="00B41B30"/>
    <w:rsid w:val="00B41C36"/>
    <w:rsid w:val="00B42637"/>
    <w:rsid w:val="00B56B55"/>
    <w:rsid w:val="00B61DDF"/>
    <w:rsid w:val="00B64251"/>
    <w:rsid w:val="00B64E05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4EB8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A7B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B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7B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7B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7B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A7B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7B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7B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7B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7B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St-448/2015</izvorni_sadrzaj>
    <derivirana_varijabla naziv="DomainObject.Predmet.OznakaBroj_1">St-448/2015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IMPERATOR društvo s ograničenom odgovornošću za poslovanje nekretninama, trgovinu i turistička agencija</izvorni_sadrzaj>
    <derivirana_varijabla naziv="DomainObject.Predmet.ProtustrankaFormated_1">  IMPERATOR društvo s ograničenom odgovornošću za poslovanje nekretninama, trgovinu i turistička agencija</derivirana_varijabla>
  </DomainObject.Predmet.ProtustrankaFormated>
  <DomainObject.Predmet.ProtustrankaFormatedOIB>
    <izvorni_sadrzaj>  IMPERATOR društvo s ograničenom odgovornošću za poslovanje nekretninama, trgovinu i turistička agencija, OIB 69752351594</izvorni_sadrzaj>
    <derivirana_varijabla naziv="DomainObject.Predmet.ProtustrankaFormatedOIB_1">  IMPERATOR društvo s ograničenom odgovornošću za poslovanje nekretninama, trgovinu i turistička agencija, OIB 69752351594</derivirana_varijabla>
  </DomainObject.Predmet.ProtustrankaFormatedOIB>
  <DomainObject.Predmet.ProtustrankaFormatedWithAdress>
    <izvorni_sadrzaj> IMPERATOR društvo s ograničenom odgovornošću za poslovanje nekretninama, trgovinu i turistička agencija, Josipa Marčeca 2/B, 40000 Nedelišće</izvorni_sadrzaj>
    <derivirana_varijabla naziv="DomainObject.Predmet.ProtustrankaFormatedWithAdress_1"> IMPERATOR društvo s ograničenom odgovornošću za poslovanje nekretninama, trgovinu i turistička agencija, Josipa Marčeca 2/B, 40000 Nedelišće</derivirana_varijabla>
  </DomainObject.Predmet.ProtustrankaFormatedWithAdress>
  <DomainObject.Predmet.ProtustrankaFormatedWithAdressOIB>
    <izvorni_sadrzaj> IMPERATOR društvo s ograničenom odgovornošću za poslovanje nekretninama, trgovinu i turistička agencija, OIB 69752351594, Josipa Marčeca 2/B, 40000 Nedelišće</izvorni_sadrzaj>
    <derivirana_varijabla naziv="DomainObject.Predmet.ProtustrankaFormatedWithAdressOIB_1"> IMPERATOR društvo s ograničenom odgovornošću za poslovanje nekretninama, trgovinu i turistička agencija, OIB 69752351594, Josipa Marčeca 2/B, 40000 Nedelišće</derivirana_varijabla>
  </DomainObject.Predmet.ProtustrankaFormatedWithAdressOIB>
  <DomainObject.Predmet.ProtustrankaWithAdress>
    <izvorni_sadrzaj>IMPERATOR društvo s ograničenom odgovornošću za poslovanje nekretninama, trgovinu i turistička agencija Josipa Marčeca 2/B, 40000 Nedelišće</izvorni_sadrzaj>
    <derivirana_varijabla naziv="DomainObject.Predmet.ProtustrankaWithAdress_1">IMPERATOR društvo s ograničenom odgovornošću za poslovanje nekretninama, trgovinu i turistička agencija Josipa Marčeca 2/B, 40000 Nedelišće</derivirana_varijabla>
  </DomainObject.Predmet.ProtustrankaWithAdress>
  <DomainObject.Predmet.ProtustrankaWithAdressOIB>
    <izvorni_sadrzaj>IMPERATOR društvo s ograničenom odgovornošću za poslovanje nekretninama, trgovinu i turistička agencija, OIB 69752351594, Josipa Marčeca 2/B, 40000 Nedelišće</izvorni_sadrzaj>
    <derivirana_varijabla naziv="DomainObject.Predmet.ProtustrankaWithAdressOIB_1">IMPERATOR društvo s ograničenom odgovornošću za poslovanje nekretninama, trgovinu i turistička agencija, OIB 69752351594, Josipa Marčeca 2/B, 40000 Nedelišće</derivirana_varijabla>
  </DomainObject.Predmet.ProtustrankaWithAdressOIB>
  <DomainObject.Predmet.ProtustrankaNazivFormated>
    <izvorni_sadrzaj>IMPERATOR društvo s ograničenom odgovornošću za poslovanje nekretninama, trgovinu i turistička agencija</izvorni_sadrzaj>
    <derivirana_varijabla naziv="DomainObject.Predmet.ProtustrankaNazivFormated_1">IMPERATOR društvo s ograničenom odgovornošću za poslovanje nekretninama, trgovinu i turistička agencija</derivirana_varijabla>
  </DomainObject.Predmet.ProtustrankaNazivFormated>
  <DomainObject.Predmet.ProtustrankaNazivFormatedOIB>
    <izvorni_sadrzaj>IMPERATOR društvo s ograničenom odgovornošću za poslovanje nekretninama, trgovinu i turistička agencija, OIB 69752351594</izvorni_sadrzaj>
    <derivirana_varijabla naziv="DomainObject.Predmet.ProtustrankaNazivFormatedOIB_1">IMPERATOR društvo s ograničenom odgovornošću za poslovanje nekretninama, trgovinu i turistička agencija, OIB 69752351594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100248.17</izvorni_sadrzaj>
    <derivirana_varijabla naziv="DomainObject.Predmet.TrenutnaVrijednost_1">100248.17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IMPERATOR društvo s ograničenom odgovornošću za poslovanje nekretninama, trgovinu i turistička agencija</item>
    </izvorni_sadrzaj>
    <derivirana_varijabla naziv="DomainObject.Predmet.ProtuStrankaListFormated_1">
      <item>IMPERATOR društvo s ograničenom odgovornošću za poslovanje nekretninama, trgovinu i turistička agencija</item>
    </derivirana_varijabla>
  </DomainObject.Predmet.ProtuStrankaListFormated>
  <DomainObject.Predmet.ProtuStrankaListFormatedOIB>
    <izvorni_sadrzaj>
      <item>IMPERATOR društvo s ograničenom odgovornošću za poslovanje nekretninama, trgovinu i turistička agencija, OIB 69752351594</item>
    </izvorni_sadrzaj>
    <derivirana_varijabla naziv="DomainObject.Predmet.ProtuStrankaListFormatedOIB_1">
      <item>IMPERATOR društvo s ograničenom odgovornošću za poslovanje nekretninama, trgovinu i turistička agencija, OIB 69752351594</item>
    </derivirana_varijabla>
  </DomainObject.Predmet.ProtuStrankaListFormatedOIB>
  <DomainObject.Predmet.ProtuStrankaListFormatedWithAdress>
    <izvorni_sadrzaj>
      <item>IMPERATOR društvo s ograničenom odgovornošću za poslovanje nekretninama, trgovinu i turistička agencija, Josipa Marčeca 2/B, 40000 Nedelišće</item>
    </izvorni_sadrzaj>
    <derivirana_varijabla naziv="DomainObject.Predmet.ProtuStrankaListFormatedWithAdress_1">
      <item>IMPERATOR društvo s ograničenom odgovornošću za poslovanje nekretninama, trgovinu i turistička agencija, Josipa Marčeca 2/B, 40000 Nedelišće</item>
    </derivirana_varijabla>
  </DomainObject.Predmet.ProtuStrankaListFormatedWithAdress>
  <DomainObject.Predmet.ProtuStrankaListFormatedWithAdressOIB>
    <izvorni_sadrzaj>
      <item>IMPERATOR društvo s ograničenom odgovornošću za poslovanje nekretninama, trgovinu i turistička agencija, OIB 69752351594, Josipa Marčeca 2/B, 40000 Nedelišće</item>
    </izvorni_sadrzaj>
    <derivirana_varijabla naziv="DomainObject.Predmet.ProtuStrankaListFormatedWithAdressOIB_1">
      <item>IMPERATOR društvo s ograničenom odgovornošću za poslovanje nekretninama, trgovinu i turistička agencija, OIB 69752351594, Josipa Marčeca 2/B, 40000 Nedelišće</item>
    </derivirana_varijabla>
  </DomainObject.Predmet.ProtuStrankaListFormatedWithAdressOIB>
  <DomainObject.Predmet.ProtuStrankaListNazivFormated>
    <izvorni_sadrzaj>
      <item>IMPERATOR društvo s ograničenom odgovornošću za poslovanje nekretninama, trgovinu i turistička agencija</item>
    </izvorni_sadrzaj>
    <derivirana_varijabla naziv="DomainObject.Predmet.ProtuStrankaListNazivFormated_1">
      <item>IMPERATOR društvo s ograničenom odgovornošću za poslovanje nekretninama, trgovinu i turistička agencija</item>
    </derivirana_varijabla>
  </DomainObject.Predmet.ProtuStrankaListNazivFormated>
  <DomainObject.Predmet.ProtuStrankaListNazivFormatedOIB>
    <izvorni_sadrzaj>
      <item>IMPERATOR društvo s ograničenom odgovornošću za poslovanje nekretninama, trgovinu i turistička agencija, OIB 69752351594</item>
    </izvorni_sadrzaj>
    <derivirana_varijabla naziv="DomainObject.Predmet.ProtuStrankaListNazivFormatedOIB_1">
      <item>IMPERATOR društvo s ograničenom odgovornošću za poslovanje nekretninama, trgovinu i turistička agencija, OIB 69752351594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IMPERATOR društvo s ograničenom odgovornošću za poslovanje nekretninama, trgovinu i turistička agencija</izvorni_sadrzaj>
    <derivirana_varijabla naziv="DomainObject.Predmet.ProtustrankaIDrugi_1">IMPERATOR društvo s ograničenom odgovornošću za poslovanje nekretninama, trgovinu i turistička agencija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IMPERATOR društvo s ograničenom odgovornošću za poslovanje nekretninama, trgovinu i turistička agencija, OIB 69752351594, Josipa Marčeca 2/B, 40000 Nedelišće</izvorni_sadrzaj>
    <derivirana_varijabla naziv="DomainObject.Predmet.ProtustrankaIDrugiAdressOIB_1">IMPERATOR društvo s ograničenom odgovornošću za poslovanje nekretninama, trgovinu i turistička agencija, OIB 69752351594, Josipa Marčeca 2/B,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IMPERATOR društvo s ograničenom odgovornošću za poslovanje nekretninama, trgovinu i turistička agencija</item>
      <item>E-oglasna ploča ovog suda</item>
      <item>Sudski registar, Trgovački sud u Varaždinu</item>
    </izvorni_sadrzaj>
    <derivirana_varijabla naziv="DomainObject.Predmet.SudioniciListNaziv_1">
      <item>Financijska agencija</item>
      <item>IMPERATOR društvo s ograničenom odgovornošću za poslovanje nekretninama, trgovinu i turistička agencija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IMPERATOR društvo s ograničenom odgovornošću za poslovanje nekretninama, trgovinu i turistička agencija, OIB 69752351594, Josipa Marčeca 2/B,40000 Nedelišće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IMPERATOR društvo s ograničenom odgovornošću za poslovanje nekretninama, trgovinu i turistička agencija, OIB 69752351594, Josipa Marčeca 2/B,40000 Nedelišće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69752351594</item>
      <item>, OIB null</item>
      <item>, OIB null</item>
    </izvorni_sadrzaj>
    <derivirana_varijabla naziv="DomainObject.Predmet.SudioniciListNazivOIB_1">
      <item>, OIB 85821130368</item>
      <item>, OIB 69752351594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423</properties:Words>
  <properties:Characters>2310</properties:Characters>
  <properties:Lines>68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2015-11-06T11:23:00Z</dcterms:created>
  <dc:creator>user</dc:creator>
  <cp:lastModifiedBy>Marko Makaj</cp:lastModifiedBy>
  <cp:lastPrinted>2015-11-06T11:22:00Z</cp:lastPrinted>
  <dcterms:modified xmlns:xsi="http://www.w3.org/2001/XMLSchema-instance" xsi:type="dcterms:W3CDTF">2015-11-06T11:24:00Z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