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02A48" w:rsidR="0023685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236857" w:rsidP="00602A48" w:rsidR="0023685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36857" w:rsidP="00602A48" w:rsidR="0023685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236857" w:rsidP="00602A48" w:rsidR="00236857" w:rsidRPr="009077C2">
            <w:pPr>
              <w:jc w:val="center"/>
            </w:pPr>
            <w:r>
              <w:t xml:space="preserve">Trgovački sud u Osijeku   </w:t>
            </w:r>
          </w:p>
          <w:p w:rsidRDefault="00236857" w:rsidP="00602A48" w:rsidR="0023685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602A48" w:rsidR="0023685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36857" w:rsidP="00602A48" w:rsidR="00236857" w:rsidRPr="00974EE9">
            <w:pPr>
              <w:pStyle w:val="VSVerzija"/>
              <w:jc w:val="center"/>
            </w:pPr>
            <w:r>
              <w:t>Poslovni broj: 13 St-474/16-59</w:t>
            </w:r>
          </w:p>
        </w:tc>
      </w:tr>
    </w:tbl>
    <w:p w14:textId="23d6c27" w14:paraId="23d6c27" w:rsidRDefault="00236857" w:rsidP="00236857" w:rsidR="00236857">
      <w:pPr>
        <w:jc w:val="both"/>
        <w15:collapsed w:val="false"/>
      </w:pPr>
    </w:p>
    <w:p w:rsidRDefault="00236857" w:rsidP="00236857" w:rsidR="00236857">
      <w:pPr>
        <w:jc w:val="both"/>
      </w:pPr>
    </w:p>
    <w:p w:rsidRDefault="00236857" w:rsidP="00236857" w:rsidR="00236857">
      <w:pPr>
        <w:jc w:val="both"/>
      </w:pPr>
    </w:p>
    <w:p w:rsidRDefault="00236857" w:rsidP="00236857" w:rsidR="00236857">
      <w:pPr>
        <w:jc w:val="center"/>
      </w:pPr>
      <w:r>
        <w:t>R E P U B L I K A  H R V A T S K A</w:t>
      </w:r>
    </w:p>
    <w:p w:rsidRDefault="00236857" w:rsidP="00236857" w:rsidR="00236857">
      <w:pPr>
        <w:jc w:val="center"/>
      </w:pPr>
    </w:p>
    <w:p w:rsidRDefault="00236857" w:rsidP="00236857" w:rsidR="00236857">
      <w:pPr>
        <w:jc w:val="center"/>
      </w:pPr>
      <w:r>
        <w:t>R J E Š E N J E</w:t>
      </w:r>
    </w:p>
    <w:p w:rsidRDefault="002868AE" w:rsidP="002868AE" w:rsidR="002868AE" w:rsidRPr="005D03D2">
      <w:pPr>
        <w:jc w:val="center"/>
      </w:pPr>
    </w:p>
    <w:p w:rsidRDefault="002868AE" w:rsidP="002868AE" w:rsidR="002868AE"/>
    <w:p w:rsidRDefault="002868AE" w:rsidP="002868AE" w:rsidR="002868AE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236857" w:rsidRPr="002504AE">
        <w:t>KAMEN PROJEKT d.o.o. za građevinarstvo, u stečaju,  Starovalpovački put 72, Belišće, MBS: 030096735, OIB: 76356217849</w:t>
      </w:r>
      <w:r>
        <w:t>,  dana</w:t>
      </w:r>
      <w:r w:rsidR="00236857">
        <w:t xml:space="preserve"> 8. veljače 2019.    </w:t>
      </w:r>
      <w:r>
        <w:t xml:space="preserve">                </w:t>
      </w:r>
    </w:p>
    <w:p w:rsidRDefault="00366F33" w:rsidP="002868AE" w:rsidR="00366F33">
      <w:pPr>
        <w:ind w:left="360"/>
        <w:jc w:val="both"/>
      </w:pPr>
    </w:p>
    <w:p w:rsidRDefault="0067077F" w:rsidP="002868AE" w:rsidR="0067077F" w:rsidRPr="004E2336">
      <w:pPr>
        <w:ind w:left="360"/>
        <w:jc w:val="both"/>
      </w:pPr>
    </w:p>
    <w:p w:rsidRDefault="002868AE" w:rsidP="002868AE" w:rsidR="002868AE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67077F" w:rsidP="00A2646D" w:rsidR="00670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236857">
        <w:t xml:space="preserve"> Ivica Sopek, Belišće, Starovalpovački put 72, </w:t>
      </w:r>
      <w:r w:rsidR="00434DF7">
        <w:t>OIB</w:t>
      </w:r>
      <w:r w:rsidR="00236857">
        <w:t xml:space="preserve"> 41449320628</w:t>
      </w:r>
      <w:r w:rsidR="00434DF7">
        <w:t>, dos</w:t>
      </w:r>
      <w:r w:rsidR="00015E03">
        <w:t>uđuju se nekretnine</w:t>
      </w:r>
      <w:r w:rsidR="00AE43E1">
        <w:t xml:space="preserve"> stečajnog dužnika</w:t>
      </w:r>
      <w:r w:rsidR="00882873">
        <w:t xml:space="preserve"> </w:t>
      </w:r>
      <w:r w:rsidR="00236857" w:rsidRPr="002504AE">
        <w:t>KAMEN PROJEKT d.o.o. za građevinarstvo, u stečaju,  Starovalpovački put 72, Belišće, MBS: 030096735, OIB: 76356217849</w:t>
      </w:r>
      <w:r w:rsidR="00AE7D8E">
        <w:t xml:space="preserve">, </w:t>
      </w:r>
      <w:r w:rsidR="00AE43E1">
        <w:t>i to:</w:t>
      </w:r>
      <w:r w:rsidR="002868AE">
        <w:t xml:space="preserve"> </w:t>
      </w:r>
    </w:p>
    <w:p w:rsidRDefault="00E6736F" w:rsidP="00E6736F" w:rsidR="00E6736F">
      <w:pPr>
        <w:pStyle w:val="Odlomakpopisa"/>
        <w:numPr>
          <w:ilvl w:val="0"/>
          <w:numId w:val="18"/>
        </w:numPr>
      </w:pPr>
      <w:r w:rsidRPr="00E6736F">
        <w:rPr>
          <w:rFonts w:eastAsia="Times New Roman"/>
          <w:lang w:eastAsia="hr-HR"/>
        </w:rPr>
        <w:t>U</w:t>
      </w:r>
      <w:r>
        <w:t>pisanE u zk.ul. 927 k.o. Bistrinci k.č.br. 791 u naravi oranica u selu, sa 645 m2,</w:t>
      </w:r>
    </w:p>
    <w:p w:rsidRDefault="00E918AD" w:rsidP="00E6736F" w:rsidR="00BB2E34" w:rsidRPr="00434DF7">
      <w:pPr>
        <w:pStyle w:val="Odlomakpopisa"/>
        <w:ind w:left="1425"/>
      </w:pPr>
      <w:r w:rsidRPr="00E6736F">
        <w:rPr>
          <w:bCs/>
        </w:rPr>
        <w:t>za kupovninu u</w:t>
      </w:r>
      <w:r w:rsidR="007E51BB" w:rsidRPr="00E6736F">
        <w:rPr>
          <w:bCs/>
        </w:rPr>
        <w:t xml:space="preserve"> </w:t>
      </w:r>
      <w:r w:rsidR="004323C4" w:rsidRPr="00E6736F">
        <w:rPr>
          <w:bCs/>
        </w:rPr>
        <w:t>iznosu od</w:t>
      </w:r>
      <w:r w:rsidR="00680E41" w:rsidRPr="00E6736F">
        <w:rPr>
          <w:bCs/>
        </w:rPr>
        <w:t xml:space="preserve"> </w:t>
      </w:r>
      <w:r w:rsidR="00E6736F">
        <w:rPr>
          <w:bCs/>
        </w:rPr>
        <w:t>23.500,00</w:t>
      </w:r>
      <w:r w:rsidR="004323C4" w:rsidRPr="00E6736F">
        <w:rPr>
          <w:bCs/>
        </w:rPr>
        <w:t xml:space="preserve"> kn.  </w:t>
      </w:r>
      <w:r w:rsidR="00BF6BCD" w:rsidRPr="00E6736F">
        <w:rPr>
          <w:bCs/>
        </w:rPr>
        <w:t xml:space="preserve"> </w:t>
      </w:r>
    </w:p>
    <w:p w:rsidRDefault="0067077F" w:rsidP="00D63FFA" w:rsidR="0067077F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E6736F">
        <w:t>Ivica Sopek, Belišće, Starovalpovački put 72, OIB 41449320628</w:t>
      </w:r>
      <w:r w:rsidR="00CD18C6">
        <w:t xml:space="preserve">, </w:t>
      </w:r>
      <w:r w:rsidR="00E43E5C">
        <w:t xml:space="preserve"> </w:t>
      </w:r>
      <w:r w:rsidR="00E6736F">
        <w:t>du</w:t>
      </w:r>
      <w:r w:rsidR="00AE43E1">
        <w:t>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</w:t>
      </w:r>
      <w:r w:rsidR="00E6736F">
        <w:t xml:space="preserve"> 18.920,00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E6736F">
        <w:t>126454,</w:t>
      </w:r>
      <w:r>
        <w:t xml:space="preserve"> a kao podatak drugi (P2) broj </w:t>
      </w:r>
      <w:r w:rsidR="00E6736F">
        <w:t>67040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1F01B6" w:rsidR="005667E3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 ukupne cijene, u ukupnom iznosu od</w:t>
      </w:r>
      <w:r w:rsidR="004D1B31">
        <w:t xml:space="preserve"> </w:t>
      </w:r>
      <w:r w:rsidR="00E6736F">
        <w:t>23.500,00</w:t>
      </w:r>
      <w:r w:rsidR="00E43E5C">
        <w:t xml:space="preserve"> </w:t>
      </w:r>
      <w:r w:rsidR="007427BF">
        <w:t xml:space="preserve">kn) i to </w:t>
      </w:r>
      <w:r w:rsidR="005667E3">
        <w:t xml:space="preserve"> s računa </w:t>
      </w:r>
      <w:r w:rsidR="001F01B6">
        <w:t xml:space="preserve">broj HR3323900011300028779 </w:t>
      </w:r>
      <w:r w:rsidR="007427BF">
        <w:t>iznos</w:t>
      </w:r>
      <w:r w:rsidR="00724C6A">
        <w:t xml:space="preserve"> </w:t>
      </w:r>
      <w:r w:rsidR="007427BF">
        <w:t>od</w:t>
      </w:r>
      <w:r w:rsidR="001F01B6">
        <w:t xml:space="preserve"> </w:t>
      </w:r>
      <w:r w:rsidR="00E6736F">
        <w:t>4.580,00</w:t>
      </w:r>
      <w:r w:rsidR="0067077F">
        <w:t xml:space="preserve"> </w:t>
      </w:r>
      <w:r w:rsidR="00724C6A">
        <w:t>kn,</w:t>
      </w:r>
      <w:r w:rsidR="0067077F">
        <w:t xml:space="preserve"> </w:t>
      </w:r>
      <w:r w:rsidR="007427BF">
        <w:t>te</w:t>
      </w:r>
      <w:r w:rsidR="0067077F">
        <w:t xml:space="preserve"> </w:t>
      </w:r>
      <w:r w:rsidR="007427BF">
        <w:t>s</w:t>
      </w:r>
      <w:r w:rsidR="001F01B6">
        <w:t xml:space="preserve"> računa</w:t>
      </w:r>
      <w:r w:rsidR="0067077F">
        <w:t xml:space="preserve"> </w:t>
      </w:r>
      <w:r w:rsidR="00E43E5C">
        <w:t>broj</w:t>
      </w:r>
      <w:r w:rsidR="001F01B6">
        <w:t xml:space="preserve"> H</w:t>
      </w:r>
      <w:r w:rsidR="007427BF">
        <w:t>R1123900011300028787</w:t>
      </w:r>
      <w:r w:rsidR="00366F33">
        <w:t xml:space="preserve"> </w:t>
      </w:r>
      <w:r w:rsidR="007427BF">
        <w:t xml:space="preserve"> iznos</w:t>
      </w:r>
      <w:r w:rsidR="00C410A2">
        <w:t xml:space="preserve"> </w:t>
      </w:r>
      <w:r w:rsidR="007427BF">
        <w:t xml:space="preserve"> od </w:t>
      </w:r>
      <w:r w:rsidR="00366F33">
        <w:t xml:space="preserve"> </w:t>
      </w:r>
      <w:r w:rsidR="00E6736F">
        <w:t xml:space="preserve">18.920,00 </w:t>
      </w:r>
      <w:r w:rsidR="00EC5A73">
        <w:t xml:space="preserve">kn </w:t>
      </w:r>
      <w:r w:rsidR="00366F33">
        <w:t xml:space="preserve"> </w:t>
      </w:r>
      <w:r w:rsidR="00EC5A73">
        <w:t>na</w:t>
      </w:r>
      <w:r w:rsidR="00366F33">
        <w:t xml:space="preserve"> </w:t>
      </w:r>
      <w:r w:rsidR="00EC5A73">
        <w:t xml:space="preserve"> žiro</w:t>
      </w:r>
      <w:r w:rsidR="00366F33">
        <w:t xml:space="preserve"> </w:t>
      </w:r>
      <w:r w:rsidR="00EC5A73">
        <w:t xml:space="preserve"> račun</w:t>
      </w:r>
      <w:r w:rsidR="00366F33">
        <w:t xml:space="preserve"> </w:t>
      </w:r>
      <w:r w:rsidR="00EC5A73">
        <w:t xml:space="preserve"> suda broj HR31 2390 0011 3000 0020 0 kod Hrvatske poštanske banke s pozivom na  broj HR05 272-</w:t>
      </w:r>
      <w:r w:rsidR="00FF57D7">
        <w:t>4</w:t>
      </w:r>
      <w:r w:rsidR="00724C6A">
        <w:t>74-2016</w:t>
      </w:r>
      <w:r w:rsidR="00EC5A73">
        <w:t>, odmah po uplati kupovnine od strane kupca.</w:t>
      </w:r>
    </w:p>
    <w:p w:rsidRDefault="001F01B6" w:rsidP="001F01B6" w:rsidR="001F01B6">
      <w:pPr>
        <w:pStyle w:val="Tijeloteksta"/>
        <w:ind w:left="1065"/>
      </w:pPr>
    </w:p>
    <w:p w:rsidRDefault="001F01B6" w:rsidP="001F01B6" w:rsidR="001F01B6">
      <w:pPr>
        <w:pStyle w:val="Tijeloteksta"/>
        <w:ind w:left="1065"/>
      </w:pPr>
    </w:p>
    <w:p w:rsidRDefault="001F01B6" w:rsidP="001F01B6" w:rsidR="001F01B6">
      <w:pPr>
        <w:pStyle w:val="Tijeloteksta"/>
        <w:ind w:left="1065"/>
        <w:jc w:val="right"/>
      </w:pPr>
      <w:r>
        <w:t>Poslovni broj: 13 St-474/16-59</w:t>
      </w:r>
    </w:p>
    <w:p w:rsidRDefault="001F01B6" w:rsidP="001F01B6" w:rsidR="001F01B6">
      <w:pPr>
        <w:pStyle w:val="Tijeloteksta"/>
        <w:ind w:left="1065"/>
        <w:jc w:val="center"/>
      </w:pPr>
      <w:r>
        <w:t>2</w:t>
      </w:r>
    </w:p>
    <w:p w:rsidRDefault="001F01B6" w:rsidP="001F01B6" w:rsidR="001F01B6">
      <w:pPr>
        <w:pStyle w:val="Tijeloteksta"/>
        <w:ind w:left="1065"/>
        <w:jc w:val="center"/>
      </w:pPr>
    </w:p>
    <w:p w:rsidRDefault="001F01B6" w:rsidP="001F01B6" w:rsidR="001F01B6">
      <w:pPr>
        <w:pStyle w:val="Tijeloteksta"/>
        <w:ind w:left="1065"/>
        <w:jc w:val="center"/>
      </w:pPr>
    </w:p>
    <w:p w:rsidRDefault="001F01B6" w:rsidP="001F01B6" w:rsidR="001F01B6">
      <w:pPr>
        <w:pStyle w:val="Tijeloteksta"/>
        <w:ind w:left="1065"/>
        <w:jc w:val="center"/>
      </w:pP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1F01B6" w:rsidP="00E276A8" w:rsidR="001F01B6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>
      <w:pPr>
        <w:pStyle w:val="Tijeloteksta"/>
        <w:rPr>
          <w:b/>
        </w:rPr>
      </w:pPr>
    </w:p>
    <w:p w:rsidRDefault="001F01B6" w:rsidP="003E6C32" w:rsidR="001F01B6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1F01B6" w:rsidP="00B90538" w:rsidR="001F01B6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1F01B6" w:rsidP="006E2E0D" w:rsidR="001F01B6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FC7317">
        <w:t>Osijeku</w:t>
      </w:r>
      <w:r w:rsidR="00A44FF1">
        <w:t xml:space="preserve"> Z</w:t>
      </w:r>
      <w:r w:rsidR="00F35A55">
        <w:t>emljišno- knjižn</w:t>
      </w:r>
      <w:r w:rsidR="00A44FF1">
        <w:t xml:space="preserve">i odjel </w:t>
      </w:r>
      <w:r w:rsidR="00724C6A">
        <w:t xml:space="preserve">Valpovo  </w:t>
      </w:r>
      <w:r w:rsidR="00FF57D7">
        <w:t xml:space="preserve"> z</w:t>
      </w:r>
      <w:r w:rsidR="00F35A55">
        <w:t>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366F33" w:rsidP="00B217D9" w:rsidR="00366F33">
      <w:pPr>
        <w:rPr>
          <w:b/>
          <w:bCs/>
        </w:rPr>
      </w:pPr>
    </w:p>
    <w:p w:rsidRDefault="00D6011E" w:rsidP="00FC015A" w:rsidR="008F720E">
      <w:pPr>
        <w:ind w:firstLine="708"/>
        <w:jc w:val="both"/>
      </w:pPr>
      <w:r>
        <w:t>Na provedenoj</w:t>
      </w:r>
      <w:r w:rsidR="00A44FF1">
        <w:t xml:space="preserve"> </w:t>
      </w:r>
      <w:r w:rsidR="00724C6A">
        <w:t xml:space="preserve">drugoj </w:t>
      </w:r>
      <w:r>
        <w:t xml:space="preserve">elektroničkoj javnoj dražbi </w:t>
      </w:r>
      <w:r w:rsidR="000B6F93">
        <w:t xml:space="preserve">od </w:t>
      </w:r>
      <w:r w:rsidR="00724C6A">
        <w:t>14.11.2018. do 5.2.2019.</w:t>
      </w:r>
      <w:r w:rsidR="000B6F93">
        <w:t xml:space="preserve"> za predmetne nekretnine</w:t>
      </w:r>
      <w:r w:rsidR="00FC7317">
        <w:t xml:space="preserve"> valjan</w:t>
      </w:r>
      <w:r w:rsidR="00724C6A">
        <w:t>e</w:t>
      </w:r>
      <w:r w:rsidR="00E43E5C">
        <w:t xml:space="preserve"> ponud</w:t>
      </w:r>
      <w:r w:rsidR="00724C6A">
        <w:t>e</w:t>
      </w:r>
      <w:r w:rsidR="00E43E5C">
        <w:t xml:space="preserve"> istak</w:t>
      </w:r>
      <w:r w:rsidR="00724C6A">
        <w:t>li su ponuditelji Ivica Sopek, Belišće, Starovalpovački put 72, OIB 41449320628 i Danijel Bunčić, Belišće, Park Alberta Hofmanna 1 c, OIB 40133206360</w:t>
      </w:r>
      <w:r w:rsidR="00AD2EC9">
        <w:t xml:space="preserve">.  </w:t>
      </w:r>
    </w:p>
    <w:p w:rsidRDefault="008F720E" w:rsidP="00FC015A" w:rsidR="008F720E">
      <w:pPr>
        <w:ind w:firstLine="708"/>
        <w:jc w:val="both"/>
      </w:pPr>
    </w:p>
    <w:p w:rsidRDefault="00AD2EC9" w:rsidP="00FC015A" w:rsidR="008F720E">
      <w:pPr>
        <w:ind w:firstLine="708"/>
        <w:jc w:val="both"/>
      </w:pPr>
      <w:r>
        <w:t>Prema izvješću FINE RC Osijek o provedenoj drugoj elektroničkoj javnoj dražbi najveću valjanu ponudu istakao je ponuditelj Ivica Sopek, Belišće, Starovalpovački put 72, OIB 41449320628</w:t>
      </w:r>
      <w:r w:rsidR="008F720E">
        <w:t xml:space="preserve"> i to ponudu u iznosu od 23.500,00 kn. </w:t>
      </w:r>
    </w:p>
    <w:p w:rsidRDefault="000B6F93" w:rsidP="000C5979" w:rsidR="000B6F93">
      <w:pPr>
        <w:jc w:val="both"/>
      </w:pPr>
    </w:p>
    <w:p w:rsidRDefault="000B6F93" w:rsidP="001F01B6" w:rsidR="001F01B6">
      <w:pPr>
        <w:ind w:firstLine="708"/>
        <w:jc w:val="both"/>
      </w:pPr>
      <w:r>
        <w:t>Kako su ispunjeni uvjeti iz zaključka o određivanju prodaje St-</w:t>
      </w:r>
      <w:r w:rsidR="00B965BD">
        <w:t>4</w:t>
      </w:r>
      <w:r w:rsidR="008F720E">
        <w:t>74/16-53 od 27.7.2018.</w:t>
      </w:r>
      <w:r w:rsidR="00B965BD">
        <w:t xml:space="preserve"> </w:t>
      </w:r>
      <w:r>
        <w:t xml:space="preserve">i Zahtjeva za prodaju nekretnina u stečajnom postupku, te kako je sud utvrdio da je ponuditelj </w:t>
      </w:r>
      <w:r w:rsidR="00B965BD">
        <w:t xml:space="preserve"> </w:t>
      </w:r>
    </w:p>
    <w:p w:rsidRDefault="001F01B6" w:rsidP="001F01B6" w:rsidR="001F01B6">
      <w:pPr>
        <w:jc w:val="both"/>
      </w:pPr>
    </w:p>
    <w:p w:rsidRDefault="001F01B6" w:rsidP="001F01B6" w:rsidR="001F01B6">
      <w:pPr>
        <w:jc w:val="both"/>
      </w:pPr>
    </w:p>
    <w:p w:rsidRDefault="001F01B6" w:rsidP="001F01B6" w:rsidR="001F01B6">
      <w:pPr>
        <w:jc w:val="both"/>
      </w:pPr>
    </w:p>
    <w:p w:rsidRDefault="001F01B6" w:rsidP="001F01B6" w:rsidR="001F01B6">
      <w:pPr>
        <w:jc w:val="right"/>
      </w:pPr>
      <w:r>
        <w:t>Poslovni broj: 13 St-474/16-59</w:t>
      </w:r>
    </w:p>
    <w:p w:rsidRDefault="001F01B6" w:rsidP="001F01B6" w:rsidR="001F01B6">
      <w:pPr>
        <w:jc w:val="center"/>
      </w:pPr>
      <w:r>
        <w:t>3</w:t>
      </w:r>
    </w:p>
    <w:p w:rsidRDefault="001F01B6" w:rsidP="001F01B6" w:rsidR="001F01B6">
      <w:pPr>
        <w:jc w:val="center"/>
      </w:pPr>
    </w:p>
    <w:p w:rsidRDefault="001F01B6" w:rsidP="001F01B6" w:rsidR="001F01B6">
      <w:pPr>
        <w:jc w:val="center"/>
      </w:pPr>
    </w:p>
    <w:p w:rsidRDefault="001F01B6" w:rsidP="001F01B6" w:rsidR="001F01B6">
      <w:pPr>
        <w:jc w:val="both"/>
      </w:pPr>
    </w:p>
    <w:p w:rsidRDefault="001F01B6" w:rsidP="001F01B6" w:rsidR="001F01B6">
      <w:pPr>
        <w:jc w:val="both"/>
      </w:pPr>
    </w:p>
    <w:p w:rsidRDefault="008F720E" w:rsidP="001F01B6" w:rsidR="00D6011E" w:rsidRPr="009C7247">
      <w:pPr>
        <w:jc w:val="both"/>
      </w:pPr>
      <w:r>
        <w:t xml:space="preserve">Ivica Sopek, Belišće, Starovalpovački put 72, OIB 41449320628, </w:t>
      </w:r>
      <w:r w:rsidR="000C5979">
        <w:t>is</w:t>
      </w:r>
      <w:r w:rsidR="00903A9A">
        <w:t xml:space="preserve">takao </w:t>
      </w:r>
      <w:r>
        <w:t xml:space="preserve">najveću </w:t>
      </w:r>
      <w:r w:rsidR="00392BAA">
        <w:t>valjanu ponudu  na</w:t>
      </w:r>
      <w:r w:rsidR="000C5979">
        <w:t xml:space="preserve"> </w:t>
      </w:r>
      <w:r>
        <w:t>provedenoj drugoj</w:t>
      </w:r>
      <w:r w:rsidR="000C5979">
        <w:t xml:space="preserve"> e</w:t>
      </w:r>
      <w:r w:rsidR="00F04017">
        <w:t xml:space="preserve">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0C5979">
        <w:t xml:space="preserve"> </w:t>
      </w:r>
      <w:r w:rsidR="008F720E">
        <w:t xml:space="preserve">8. veljače 2019. </w:t>
      </w:r>
      <w:r w:rsidR="003C7CE9">
        <w:t xml:space="preserve"> </w:t>
      </w:r>
      <w:r w:rsidR="002A7302">
        <w:t xml:space="preserve"> </w:t>
      </w:r>
      <w:r w:rsidR="00E5722E">
        <w:t xml:space="preserve"> </w:t>
      </w: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6B7902">
        <w:t>Filip Babić</w:t>
      </w:r>
    </w:p>
    <w:p w:rsidRDefault="00332EA1" w:rsidP="006B7902" w:rsidR="006B7902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r w:rsidR="006B7902">
        <w:t>Ivica Sopek, Belišće, Starovalpovački put 72</w:t>
      </w:r>
    </w:p>
    <w:p w:rsidRDefault="006B7902" w:rsidP="006B7902" w:rsidR="006B7902">
      <w:pPr>
        <w:pStyle w:val="Tijeloteksta"/>
        <w:numPr>
          <w:ilvl w:val="0"/>
          <w:numId w:val="1"/>
        </w:numPr>
        <w:jc w:val="left"/>
      </w:pPr>
      <w:r>
        <w:t>ponuditelj Danijel Bunčić, Belišće, Park Alberta Hofmanna 1 c</w:t>
      </w:r>
    </w:p>
    <w:p w:rsidRDefault="006B7902" w:rsidP="006B7902" w:rsidR="006B7902">
      <w:pPr>
        <w:pStyle w:val="Tijeloteksta"/>
        <w:numPr>
          <w:ilvl w:val="0"/>
          <w:numId w:val="1"/>
        </w:numPr>
        <w:jc w:val="left"/>
      </w:pPr>
      <w:r>
        <w:t>razlučni vjerovnik RH MF Porezna uprava po ŽDO Osijek</w:t>
      </w:r>
    </w:p>
    <w:p w:rsidRDefault="006B7902" w:rsidP="006B7902" w:rsidR="006B7902" w:rsidRPr="006B7902">
      <w:pPr>
        <w:pStyle w:val="Tijeloteksta"/>
        <w:numPr>
          <w:ilvl w:val="0"/>
          <w:numId w:val="1"/>
        </w:numPr>
        <w:jc w:val="left"/>
      </w:pPr>
      <w:r w:rsidRPr="006B7902">
        <w:rPr>
          <w:bCs/>
        </w:rPr>
        <w:t>Općinski sud u Osijeku  Zemljišno- knjižni odjel Valpovo</w:t>
      </w:r>
    </w:p>
    <w:p w:rsidRDefault="00E5722E" w:rsidP="006B7902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6B7902">
        <w:t>Valpovo</w:t>
      </w:r>
    </w:p>
    <w:p w:rsidRDefault="00E5722E" w:rsidP="006B7902" w:rsidR="00A62095">
      <w:pPr>
        <w:pStyle w:val="Tijeloteksta"/>
        <w:numPr>
          <w:ilvl w:val="0"/>
          <w:numId w:val="1"/>
        </w:numPr>
        <w:jc w:val="left"/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366F33" w:rsidP="00E5722E" w:rsidR="002108E9">
      <w:pPr>
        <w:numPr>
          <w:ilvl w:val="0"/>
          <w:numId w:val="1"/>
        </w:numPr>
      </w:pPr>
      <w:r>
        <w:t xml:space="preserve">kal. </w:t>
      </w:r>
      <w:r w:rsidR="001F01B6">
        <w:t>28/2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9C2126D"/>
    <w:multiLevelType w:val="hybridMultilevel"/>
    <w:tmpl w:val="73585968"/>
    <w:lvl w:tplc="218EC90C" w:ilvl="0"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15"/>
  </w:num>
  <w:num w:numId="5">
    <w:abstractNumId w:val="0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6"/>
  </w:num>
  <w:num w:numId="17">
    <w:abstractNumId w:val="18"/>
  </w:num>
  <w:num w:numId="18">
    <w:abstractNumId w:val="8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0C5979"/>
    <w:rsid w:val="001019A9"/>
    <w:rsid w:val="00175A83"/>
    <w:rsid w:val="00190AF0"/>
    <w:rsid w:val="001A6E0A"/>
    <w:rsid w:val="001F01B6"/>
    <w:rsid w:val="00204164"/>
    <w:rsid w:val="002108E9"/>
    <w:rsid w:val="0021251F"/>
    <w:rsid w:val="00232018"/>
    <w:rsid w:val="00236857"/>
    <w:rsid w:val="00241497"/>
    <w:rsid w:val="00252D6A"/>
    <w:rsid w:val="00260103"/>
    <w:rsid w:val="002868AE"/>
    <w:rsid w:val="002A5965"/>
    <w:rsid w:val="002A7302"/>
    <w:rsid w:val="002C4659"/>
    <w:rsid w:val="002E6296"/>
    <w:rsid w:val="00332EA1"/>
    <w:rsid w:val="00360A8F"/>
    <w:rsid w:val="00366F33"/>
    <w:rsid w:val="00392BAA"/>
    <w:rsid w:val="003C7CE9"/>
    <w:rsid w:val="003D790B"/>
    <w:rsid w:val="003E6C32"/>
    <w:rsid w:val="004323C4"/>
    <w:rsid w:val="00434DF7"/>
    <w:rsid w:val="004362A9"/>
    <w:rsid w:val="004C2C06"/>
    <w:rsid w:val="004D1B31"/>
    <w:rsid w:val="004D5C30"/>
    <w:rsid w:val="004E6438"/>
    <w:rsid w:val="005069BC"/>
    <w:rsid w:val="00514F28"/>
    <w:rsid w:val="005667E3"/>
    <w:rsid w:val="00571484"/>
    <w:rsid w:val="005A27EB"/>
    <w:rsid w:val="00605981"/>
    <w:rsid w:val="00657546"/>
    <w:rsid w:val="0067077F"/>
    <w:rsid w:val="00680E41"/>
    <w:rsid w:val="006923AB"/>
    <w:rsid w:val="00695228"/>
    <w:rsid w:val="006B7902"/>
    <w:rsid w:val="006E2E0D"/>
    <w:rsid w:val="0070012E"/>
    <w:rsid w:val="00724C6A"/>
    <w:rsid w:val="00737C36"/>
    <w:rsid w:val="007427BF"/>
    <w:rsid w:val="00753AD5"/>
    <w:rsid w:val="007648DA"/>
    <w:rsid w:val="00780F93"/>
    <w:rsid w:val="007A6DAD"/>
    <w:rsid w:val="007D43D9"/>
    <w:rsid w:val="007E51BB"/>
    <w:rsid w:val="00836734"/>
    <w:rsid w:val="00882873"/>
    <w:rsid w:val="008C7A81"/>
    <w:rsid w:val="008F720E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D2EC9"/>
    <w:rsid w:val="00AE43E1"/>
    <w:rsid w:val="00AE7D8E"/>
    <w:rsid w:val="00AF2274"/>
    <w:rsid w:val="00B05FBC"/>
    <w:rsid w:val="00B217D9"/>
    <w:rsid w:val="00B34F15"/>
    <w:rsid w:val="00B6646B"/>
    <w:rsid w:val="00B90538"/>
    <w:rsid w:val="00B961EB"/>
    <w:rsid w:val="00B965BD"/>
    <w:rsid w:val="00BB2E34"/>
    <w:rsid w:val="00BB5F40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6011E"/>
    <w:rsid w:val="00D63FFA"/>
    <w:rsid w:val="00D67D22"/>
    <w:rsid w:val="00DD53EC"/>
    <w:rsid w:val="00DF6C09"/>
    <w:rsid w:val="00E21566"/>
    <w:rsid w:val="00E265F4"/>
    <w:rsid w:val="00E276A8"/>
    <w:rsid w:val="00E43E5C"/>
    <w:rsid w:val="00E51A88"/>
    <w:rsid w:val="00E54368"/>
    <w:rsid w:val="00E5722E"/>
    <w:rsid w:val="00E6736F"/>
    <w:rsid w:val="00E73719"/>
    <w:rsid w:val="00E918AD"/>
    <w:rsid w:val="00EA0702"/>
    <w:rsid w:val="00EB777F"/>
    <w:rsid w:val="00EC011C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true" w:styleId="VSVerzija" w:type="paragraph">
    <w:name w:val="VS_Verzija"/>
    <w:basedOn w:val="Normal"/>
    <w:rsid w:val="0023685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54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1" w:styleId="VSVerzija" w:type="paragraph">
    <w:name w:val="VS_Verzija"/>
    <w:basedOn w:val="Normal"/>
    <w:rsid w:val="0023685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54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19. lipnja 2018.</izvorni_sadrzaj>
    <derivirana_varijabla naziv="DomainObject.PredzadnjaOdlukaIzPredmeta.DatumDonosenjaOdluke_1">19. lipnja 2018.</derivirana_varijabla>
  </DomainObject.PredzadnjaOdlukaIzPredmeta.DatumDonosenjaOdluke>
  <DomainObject.PredzadnjaOdlukaIzPredmeta.Oznaka>
    <izvorni_sadrzaj>St-474/2016-50</izvorni_sadrzaj>
    <derivirana_varijabla naziv="DomainObject.PredzadnjaOdlukaIzPredmeta.Oznaka_1">St-474/2016-50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44FA8-F101-46D8-998F-34E264B63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4382</properties:Characters>
  <properties:Lines>141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2019-02-08T09:17:00Z</dcterms:created>
  <dc:creator>Herman Jadranka</dc:creator>
  <cp:lastModifiedBy>Maja Kocijan</cp:lastModifiedBy>
  <cp:lastPrinted>2019-02-08T09:32:00Z</cp:lastPrinted>
  <dcterms:modified xmlns:xsi="http://www.w3.org/2001/XMLSchema-instance" xsi:type="dcterms:W3CDTF">2019-02-08T09:38:00Z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