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16f3b" w14:paraId="e916f3b" w:rsidRDefault="00B00903" w:rsidP="000240DB" w:rsidR="000240DB" w:rsidRPr="00E14B8B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 w:rsidRPr="00E14B8B">
        <w:rPr>
          <w:noProof/>
          <w:color w:val="0000FF"/>
        </w:rPr>
        <w:drawing>
          <wp:inline distR="0" distL="0" distB="0" distT="0">
            <wp:extent cy="716915" cx="556260"/>
            <wp:effectExtent b="698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240DB" w:rsidRPr="00E14B8B">
        <w:rPr>
          <w:color w:val="000000"/>
        </w:rPr>
        <w:tab/>
      </w:r>
      <w:r w:rsidR="000240DB" w:rsidRPr="00E14B8B">
        <w:rPr>
          <w:color w:val="000000"/>
        </w:rPr>
        <w:tab/>
      </w:r>
      <w:r w:rsidR="000240DB" w:rsidRPr="00E14B8B">
        <w:rPr>
          <w:color w:val="000000"/>
        </w:rPr>
        <w:tab/>
      </w:r>
      <w:r w:rsidR="000240DB" w:rsidRPr="00E14B8B">
        <w:rPr>
          <w:color w:val="000000"/>
        </w:rPr>
        <w:tab/>
      </w:r>
      <w:r w:rsidR="000240DB" w:rsidRPr="00E14B8B">
        <w:rPr>
          <w:color w:val="000000"/>
        </w:rPr>
        <w:tab/>
      </w:r>
      <w:r w:rsidR="000240DB" w:rsidRPr="00E14B8B">
        <w:rPr>
          <w:color w:val="000000"/>
        </w:rPr>
        <w:tab/>
        <w:t xml:space="preserve"> </w:t>
      </w:r>
    </w:p>
    <w:p w:rsidRDefault="000240DB" w:rsidP="000240DB" w:rsidR="000240DB" w:rsidRPr="00E14B8B">
      <w:pPr>
        <w:rPr>
          <w:b/>
        </w:rPr>
      </w:pPr>
      <w:r w:rsidRPr="00E14B8B">
        <w:rPr>
          <w:color w:val="000000"/>
        </w:rPr>
        <w:t xml:space="preserve">        </w:t>
      </w:r>
      <w:r w:rsidRPr="00E14B8B">
        <w:rPr>
          <w:b/>
        </w:rPr>
        <w:t>REPUBLIKA HRVATSKA</w:t>
      </w:r>
    </w:p>
    <w:p w:rsidRDefault="000240DB" w:rsidP="000240DB" w:rsidR="000240DB" w:rsidRPr="00E14B8B">
      <w:pPr>
        <w:rPr>
          <w:b/>
        </w:rPr>
      </w:pPr>
      <w:r w:rsidRPr="00E14B8B">
        <w:rPr>
          <w:b/>
        </w:rPr>
        <w:t xml:space="preserve">     TRGOVAČKI SUD U SPLITU</w:t>
      </w:r>
    </w:p>
    <w:p w:rsidRDefault="000240DB" w:rsidP="000240DB" w:rsidR="000240DB" w:rsidRPr="00E14B8B">
      <w:pPr>
        <w:rPr>
          <w:b/>
        </w:rPr>
      </w:pPr>
      <w:r w:rsidRPr="00E14B8B">
        <w:rPr>
          <w:b/>
        </w:rPr>
        <w:t xml:space="preserve">   STALNA SLUŽBA DUBROVNIK</w:t>
      </w:r>
    </w:p>
    <w:p w:rsidRDefault="000240DB" w:rsidP="000240DB" w:rsidR="000240DB" w:rsidRPr="00E14B8B">
      <w:pPr>
        <w:rPr>
          <w:b/>
        </w:rPr>
      </w:pPr>
      <w:r w:rsidRPr="00E14B8B">
        <w:t xml:space="preserve">     </w:t>
      </w:r>
      <w:r w:rsidRPr="00E14B8B">
        <w:rPr>
          <w:b/>
        </w:rPr>
        <w:t>Dr. A. Starčevića 23, Dubrovnik</w:t>
      </w:r>
    </w:p>
    <w:p w:rsidRDefault="005910FF" w:rsidP="00B70172" w:rsidR="00EF6C3B" w:rsidRPr="00E14B8B">
      <w:pPr>
        <w:jc w:val="right"/>
        <w:rPr>
          <w:b/>
        </w:rPr>
      </w:pPr>
      <w:r w:rsidRPr="00E14B8B">
        <w:rPr>
          <w:b/>
        </w:rPr>
        <w:t>Posl. br. 18 St-1519</w:t>
      </w:r>
      <w:r w:rsidR="00555C1C" w:rsidRPr="00E14B8B">
        <w:rPr>
          <w:b/>
        </w:rPr>
        <w:t>/</w:t>
      </w:r>
      <w:r w:rsidR="00E0274C" w:rsidRPr="00E14B8B">
        <w:rPr>
          <w:b/>
        </w:rPr>
        <w:t>2</w:t>
      </w:r>
      <w:r w:rsidR="00051284" w:rsidRPr="00E14B8B">
        <w:rPr>
          <w:b/>
        </w:rPr>
        <w:t>01</w:t>
      </w:r>
      <w:r w:rsidR="00562B9C" w:rsidRPr="00E14B8B">
        <w:rPr>
          <w:b/>
        </w:rPr>
        <w:t>6</w:t>
      </w:r>
    </w:p>
    <w:p w:rsidRDefault="002E1978" w:rsidP="00B70172" w:rsidR="002E1978" w:rsidRPr="00E14B8B">
      <w:pPr>
        <w:jc w:val="right"/>
        <w:rPr>
          <w:b/>
        </w:rPr>
      </w:pPr>
    </w:p>
    <w:p w:rsidRDefault="00921E6F" w:rsidP="00921E6F" w:rsidR="00921E6F" w:rsidRPr="00E14B8B">
      <w:pPr>
        <w:jc w:val="center"/>
        <w:rPr>
          <w:b/>
        </w:rPr>
      </w:pPr>
      <w:r w:rsidRPr="00E14B8B">
        <w:rPr>
          <w:b/>
        </w:rPr>
        <w:t>R E P U B L I K A   H R V A T S K A</w:t>
      </w:r>
    </w:p>
    <w:p w:rsidRDefault="00921E6F" w:rsidP="00921E6F" w:rsidR="00921E6F" w:rsidRPr="00E14B8B">
      <w:pPr>
        <w:jc w:val="center"/>
        <w:rPr>
          <w:b/>
        </w:rPr>
      </w:pPr>
    </w:p>
    <w:p w:rsidRDefault="00B70172" w:rsidP="00B70172" w:rsidR="00B70172" w:rsidRPr="00E14B8B">
      <w:pPr>
        <w:jc w:val="center"/>
        <w:rPr>
          <w:b/>
        </w:rPr>
      </w:pPr>
      <w:r w:rsidRPr="00E14B8B">
        <w:rPr>
          <w:b/>
        </w:rPr>
        <w:t>R J E Š E N J E</w:t>
      </w:r>
    </w:p>
    <w:p w:rsidRDefault="00B70172" w:rsidP="00B70172" w:rsidR="00B70172" w:rsidRPr="00E14B8B">
      <w:pPr>
        <w:jc w:val="center"/>
        <w:rPr>
          <w:b/>
        </w:rPr>
      </w:pPr>
    </w:p>
    <w:p w:rsidRDefault="00B70172" w:rsidP="003D4346" w:rsidR="003D4346" w:rsidRPr="00E14B8B">
      <w:pPr>
        <w:jc w:val="both"/>
      </w:pPr>
      <w:r w:rsidRPr="00E14B8B">
        <w:tab/>
      </w:r>
      <w:r w:rsidR="00F4204A" w:rsidRPr="00E14B8B">
        <w:t xml:space="preserve">Trgovački sud u Splitu, Stalna služba u Dubrovniku, po sucu tog suda </w:t>
      </w:r>
      <w:r w:rsidR="00527AFF" w:rsidRPr="00E14B8B">
        <w:t>Katarini Franković</w:t>
      </w:r>
      <w:r w:rsidR="00F4204A" w:rsidRPr="00E14B8B">
        <w:t xml:space="preserve">, kao sucu pojedincu, u stečajnom postupku nad </w:t>
      </w:r>
      <w:r w:rsidR="00527AFF" w:rsidRPr="00E14B8B">
        <w:t xml:space="preserve">stečajnim dužnikom </w:t>
      </w:r>
      <w:r w:rsidR="005910FF" w:rsidRPr="00E14B8B">
        <w:t>GRADNJA DUBROVNIK d.o.o. "u stečaju", Dubrovnik, Ispod Petke 4, OIB: 40919570705, zastupanog po stečajnom upravitelju Jozo Bagarić, Ploče, Trg bana Jelačića 4, OIB: 81445363370</w:t>
      </w:r>
      <w:r w:rsidR="00F4204A" w:rsidRPr="00E14B8B">
        <w:t>,</w:t>
      </w:r>
      <w:r w:rsidR="00F826FA" w:rsidRPr="00E14B8B">
        <w:t xml:space="preserve"> </w:t>
      </w:r>
      <w:r w:rsidR="00CD7055" w:rsidRPr="00E14B8B">
        <w:t xml:space="preserve">na </w:t>
      </w:r>
      <w:r w:rsidR="001C6B5E" w:rsidRPr="00E14B8B">
        <w:t>ročišt</w:t>
      </w:r>
      <w:r w:rsidR="00F13CD4" w:rsidRPr="00E14B8B">
        <w:t>u</w:t>
      </w:r>
      <w:r w:rsidR="00CD7055" w:rsidRPr="00E14B8B">
        <w:t xml:space="preserve"> radi rasprave i glasovanja o stečajnom planu</w:t>
      </w:r>
      <w:r w:rsidR="0084490B" w:rsidRPr="00E14B8B">
        <w:t xml:space="preserve"> održanom </w:t>
      </w:r>
      <w:r w:rsidR="005910FF" w:rsidRPr="00E14B8B">
        <w:t>05. studenog</w:t>
      </w:r>
      <w:r w:rsidR="00527AFF" w:rsidRPr="00E14B8B">
        <w:t>a</w:t>
      </w:r>
      <w:r w:rsidR="00D36759" w:rsidRPr="00E14B8B">
        <w:t xml:space="preserve"> 2018</w:t>
      </w:r>
      <w:r w:rsidR="0084490B" w:rsidRPr="00E14B8B">
        <w:t>. godine</w:t>
      </w:r>
      <w:r w:rsidR="00CD7055" w:rsidRPr="00E14B8B">
        <w:t xml:space="preserve">, uz sudjelovanje stečajnog upravitelja i </w:t>
      </w:r>
      <w:r w:rsidR="00FA4BF9" w:rsidRPr="00E14B8B">
        <w:t>vjerovnika</w:t>
      </w:r>
      <w:r w:rsidR="005910FF" w:rsidRPr="00E14B8B">
        <w:t xml:space="preserve"> Grad Dubrovnik, zastupan po punomoćniku Željko Šišić, te Davora Pujo i pun. zainteresirane osobe Saše Krstulović, Goran Katura, odvjetnika u Splitu</w:t>
      </w:r>
      <w:r w:rsidR="005E1EEB" w:rsidRPr="00E14B8B">
        <w:t xml:space="preserve">, </w:t>
      </w:r>
      <w:r w:rsidR="0084490B" w:rsidRPr="00E14B8B">
        <w:t>dana</w:t>
      </w:r>
      <w:r w:rsidR="005910FF" w:rsidRPr="00E14B8B">
        <w:t xml:space="preserve"> 05. studenog</w:t>
      </w:r>
      <w:r w:rsidR="005E1EEB" w:rsidRPr="00E14B8B">
        <w:t>a 2018.godine</w:t>
      </w:r>
    </w:p>
    <w:p w:rsidRDefault="00B86CF7" w:rsidP="003D4346" w:rsidR="00B86CF7" w:rsidRPr="00E14B8B">
      <w:pPr>
        <w:jc w:val="both"/>
      </w:pPr>
    </w:p>
    <w:p w:rsidRDefault="001C6B5E" w:rsidP="001C6B5E" w:rsidR="001C6B5E" w:rsidRPr="00E14B8B">
      <w:pPr>
        <w:jc w:val="center"/>
        <w:rPr>
          <w:b/>
        </w:rPr>
      </w:pPr>
      <w:r w:rsidRPr="00E14B8B">
        <w:rPr>
          <w:b/>
        </w:rPr>
        <w:t>r i j e š i o    j e</w:t>
      </w:r>
    </w:p>
    <w:p w:rsidRDefault="005910FF" w:rsidP="001C6B5E" w:rsidR="005910FF" w:rsidRPr="00E14B8B">
      <w:pPr>
        <w:jc w:val="center"/>
        <w:rPr>
          <w:b/>
        </w:rPr>
      </w:pPr>
    </w:p>
    <w:p w:rsidRDefault="005910FF" w:rsidP="005910FF" w:rsidR="005910FF" w:rsidRPr="00E14B8B">
      <w:pPr>
        <w:pStyle w:val="Odlomakpopisa"/>
        <w:numPr>
          <w:ilvl w:val="0"/>
          <w:numId w:val="17"/>
        </w:numPr>
        <w:jc w:val="both"/>
      </w:pPr>
      <w:r w:rsidRPr="00E14B8B">
        <w:t>Prihvaća se stečajni plan dužnika GRADNJA DUBROVNIK d.o.o. "u stečaju", Dubrovnik, Ispod Petke 4, OIB: 40919570705, prema provedbenoj osnovi koju su vjerovnici prihvatili i kojim  u bitnome:</w:t>
      </w:r>
    </w:p>
    <w:p w:rsidRDefault="00E14B8B" w:rsidP="00E14B8B" w:rsidR="00E14B8B" w:rsidRPr="00E14B8B">
      <w:pPr>
        <w:pStyle w:val="Odlomakpopisa"/>
        <w:jc w:val="both"/>
      </w:pPr>
    </w:p>
    <w:p w:rsidRDefault="005910FF" w:rsidP="005910FF" w:rsidR="005910FF" w:rsidRPr="00E14B8B">
      <w:pPr>
        <w:pStyle w:val="Odlomakpopisa"/>
        <w:jc w:val="both"/>
      </w:pPr>
      <w:r w:rsidRPr="00E14B8B">
        <w:t>Dužniku GRADNJA DUBROVNIK d.o.o. "u stečaju", Dubrovnik, Ispod Petke 4, OIB: 40919570705 ostavlja se sva imovina radi nastavljanja poslovanja dužnika, a vjerovnicima  će tražbine u iznosu od 497.955,59 kuna biti isplaćene u roku od 3 godine od dana pravomoćnosti potvrde stečajnog plana, a stečajni dužnik se obvezuje u roku tri godine dovršiti stambene zgrade. Troškovi stečajnog postupka u iznosu od 111.928,96 kuna će se podmiriti u roku od 30 dana od dana prihvaćanja stečajnog plana kao i ostale obveze stečajne mase.</w:t>
      </w:r>
    </w:p>
    <w:p w:rsidRDefault="00E14B8B" w:rsidP="005910FF" w:rsidR="00E14B8B" w:rsidRPr="00E14B8B">
      <w:pPr>
        <w:pStyle w:val="Odlomakpopisa"/>
        <w:jc w:val="both"/>
      </w:pPr>
    </w:p>
    <w:p w:rsidRDefault="005910FF" w:rsidP="005910FF" w:rsidR="005910FF" w:rsidRPr="00E14B8B">
      <w:pPr>
        <w:ind w:left="709"/>
        <w:jc w:val="both"/>
      </w:pPr>
      <w:r w:rsidRPr="00E14B8B">
        <w:t>Izvršit će se dokapitalizacija društva na način da se povećava temeljni kapital društva za iznos od 350.000,00 kuna, te navedenom uplatom Saša Krstulović bi postao član društva u visini temeljnog kapitala od 32,41%.</w:t>
      </w:r>
    </w:p>
    <w:p w:rsidRDefault="00E14B8B" w:rsidP="005910FF" w:rsidR="00E14B8B" w:rsidRPr="00E14B8B">
      <w:pPr>
        <w:ind w:left="709"/>
        <w:jc w:val="both"/>
      </w:pPr>
    </w:p>
    <w:p w:rsidRDefault="005910FF" w:rsidP="005910FF" w:rsidR="005910FF" w:rsidRPr="00E14B8B">
      <w:pPr>
        <w:ind w:left="709"/>
        <w:jc w:val="both"/>
      </w:pPr>
      <w:r w:rsidRPr="00E14B8B">
        <w:t>Nakon zaključenja postupka upravu društva će činiti Saša Krstulović, OIB: 05749255447, Solin, Matoševa ulica 96, direktor društva, a skupštinu: 1. Mušo Brković, OIB: 77954518036, Dubrovnik, Žrtava s Dakse 4, 2. Edi Brković, OIB: 27114473330, Dubrovnik, Žrtava s Dakse 4 i 3. Saša Krstulović, OIB: 05749255447, Solin, Matoševa ulica 96.</w:t>
      </w:r>
    </w:p>
    <w:p w:rsidRDefault="00E14B8B" w:rsidP="005910FF" w:rsidR="00E14B8B" w:rsidRPr="00E14B8B">
      <w:pPr>
        <w:ind w:left="709"/>
        <w:jc w:val="both"/>
      </w:pPr>
    </w:p>
    <w:p w:rsidRDefault="005910FF" w:rsidP="005910FF" w:rsidR="005910FF" w:rsidRPr="00E14B8B">
      <w:pPr>
        <w:ind w:left="709"/>
        <w:jc w:val="both"/>
      </w:pPr>
      <w:r w:rsidRPr="00E14B8B">
        <w:t xml:space="preserve">Stečajni upravitelj u roku 15 dana od pravomoćnosti rješenje o potvrdi stečajnog plana donijeti će odluku o povećanju temeljnog kapitala stečajnog dužnika za uplaćeni iznos u novcu od 350.000,00 kuna, Odluku o izmjeni društvenog ugovora, te odluku o imenovanjima članova uprave, a u skladu sa odredbama ovog Stečajnog plana. </w:t>
      </w:r>
    </w:p>
    <w:p w:rsidRDefault="005910FF" w:rsidP="005910FF" w:rsidR="005910FF" w:rsidRPr="00E14B8B">
      <w:pPr>
        <w:ind w:left="709"/>
        <w:jc w:val="both"/>
      </w:pPr>
      <w:r w:rsidRPr="00E14B8B">
        <w:lastRenderedPageBreak/>
        <w:t xml:space="preserve">Stečajni plan nakon pravomoćnosti rješenja suda o potvrdi za sve sudionike ima snagu sudske nagodbe. Za vjerovnike Stečajni plan ima snagu ovršne isprave. Nakon prihvaćanja i potvrde ovog Stečajnog plana stečajni postupak se zaključuje, a  dužnik nastavlja poslovanje. </w:t>
      </w:r>
    </w:p>
    <w:p w:rsidRDefault="00E14B8B" w:rsidP="005910FF" w:rsidR="00E14B8B" w:rsidRPr="00E14B8B">
      <w:pPr>
        <w:ind w:left="709"/>
        <w:jc w:val="both"/>
      </w:pPr>
    </w:p>
    <w:p w:rsidRDefault="005910FF" w:rsidP="005910FF" w:rsidR="005910FF" w:rsidRPr="00E14B8B">
      <w:pPr>
        <w:ind w:left="709"/>
        <w:jc w:val="both"/>
      </w:pPr>
      <w:r w:rsidRPr="00E14B8B">
        <w:t>Prije zaključenja stečajnog postupka stečajni upravitelj dužan je namiriti sve nesporne obveze stečajne mase, a za sporne pružiti odgovarajuće osiguranje.</w:t>
      </w:r>
    </w:p>
    <w:p w:rsidRDefault="005910FF" w:rsidP="005910FF" w:rsidR="005910FF" w:rsidRPr="00E14B8B">
      <w:pPr>
        <w:jc w:val="both"/>
      </w:pPr>
    </w:p>
    <w:p w:rsidRDefault="005910FF" w:rsidP="005910FF" w:rsidR="005910FF" w:rsidRPr="00E14B8B">
      <w:pPr>
        <w:ind w:left="709"/>
        <w:jc w:val="both"/>
      </w:pPr>
      <w:r w:rsidRPr="00E14B8B">
        <w:t xml:space="preserve">Stečajnim planom ne dira se u izlučna prava izlučnih vjerovnika, koji svoja prava mogu ostvariti izvan stečajnog postupka. </w:t>
      </w:r>
    </w:p>
    <w:p w:rsidRDefault="005910FF" w:rsidP="005910FF" w:rsidR="005910FF" w:rsidRPr="00E14B8B">
      <w:pPr>
        <w:jc w:val="both"/>
      </w:pPr>
    </w:p>
    <w:p w:rsidRDefault="005910FF" w:rsidP="005910FF" w:rsidR="005910FF" w:rsidRPr="00E14B8B">
      <w:pPr>
        <w:ind w:left="709"/>
        <w:jc w:val="both"/>
      </w:pPr>
      <w:r w:rsidRPr="00E14B8B">
        <w:t>Stečajnim planom ne dira se u razlučna prava razlučnih vjerovnika koji svoja prava na namirenje tražbina mogu ostvarivati izvan stečajnog postupka.</w:t>
      </w:r>
    </w:p>
    <w:p w:rsidRDefault="005910FF" w:rsidP="005910FF" w:rsidR="005910FF" w:rsidRPr="00E14B8B">
      <w:pPr>
        <w:jc w:val="both"/>
      </w:pPr>
    </w:p>
    <w:p w:rsidRDefault="005910FF" w:rsidP="005910FF" w:rsidR="005910FF" w:rsidRPr="00E14B8B">
      <w:pPr>
        <w:ind w:left="709"/>
        <w:jc w:val="both"/>
      </w:pPr>
      <w:r w:rsidRPr="00E14B8B">
        <w:t>I nakon zaključenja stečajnog postupka stečajna tijela sud i stečajni upravitelj nadziru ispunjenje stečajnog plana dužnika, ali najduže 3 g. (čl.346-355 SZ).</w:t>
      </w:r>
    </w:p>
    <w:p w:rsidRDefault="005910FF" w:rsidP="005910FF" w:rsidR="005910FF" w:rsidRPr="00E14B8B">
      <w:pPr>
        <w:jc w:val="both"/>
      </w:pPr>
    </w:p>
    <w:p w:rsidRDefault="005910FF" w:rsidP="005910FF" w:rsidR="005910FF" w:rsidRPr="00E14B8B">
      <w:pPr>
        <w:ind w:left="709"/>
        <w:jc w:val="both"/>
      </w:pPr>
      <w:r w:rsidRPr="00E14B8B">
        <w:t>Nakon zaključenja ovog stečajnog postupka stečajni upravitelj voditi će poslovanje dužnika do izbora tijela i upisa istih u odgovarajuće registre.</w:t>
      </w:r>
    </w:p>
    <w:p w:rsidRDefault="00C80E21" w:rsidP="005910FF" w:rsidR="00C80E21" w:rsidRPr="00E14B8B">
      <w:pPr>
        <w:jc w:val="both"/>
      </w:pPr>
    </w:p>
    <w:p w:rsidRDefault="00C80E21" w:rsidP="005910FF" w:rsidR="00C80E21" w:rsidRPr="00E14B8B">
      <w:pPr>
        <w:ind w:hanging="705" w:left="705"/>
      </w:pPr>
      <w:r w:rsidRPr="00E14B8B">
        <w:rPr>
          <w:b/>
        </w:rPr>
        <w:t>II.</w:t>
      </w:r>
      <w:r w:rsidRPr="00E14B8B">
        <w:tab/>
        <w:t>Prije zaključenja stečajnog postupka stečajni upravitelj dužan je namiriti sve nesporne obveze stečajne mase, a za sporne pružiti odgovarajuće osiguranje.</w:t>
      </w:r>
    </w:p>
    <w:p w:rsidRDefault="00C80E21" w:rsidP="00C80E21" w:rsidR="00C80E21" w:rsidRPr="00E14B8B"/>
    <w:p w:rsidRDefault="00C80E21" w:rsidP="005910FF" w:rsidR="00C80E21" w:rsidRPr="00E14B8B">
      <w:pPr>
        <w:ind w:hanging="705" w:left="705"/>
        <w:jc w:val="both"/>
      </w:pPr>
      <w:r w:rsidRPr="00E14B8B">
        <w:rPr>
          <w:b/>
        </w:rPr>
        <w:t>III.</w:t>
      </w:r>
      <w:r w:rsidRPr="00E14B8B">
        <w:tab/>
        <w:t>Nakon pravomoćnosti ovog rješenja sud će donijeti rješenje o zaključenju stečajnog postupka.</w:t>
      </w:r>
      <w:r w:rsidR="008225CB" w:rsidRPr="00E14B8B">
        <w:t xml:space="preserve"> Pravni učinci zaključenja stečajnog postupka će nastupiti dan nakon pravomoćnosti rješenja o zaključenju.</w:t>
      </w:r>
    </w:p>
    <w:p w:rsidRDefault="00C80E21" w:rsidP="00C80E21" w:rsidR="00C80E21" w:rsidRPr="00E14B8B"/>
    <w:p w:rsidRDefault="00C80E21" w:rsidP="000B1727" w:rsidR="008225CB" w:rsidRPr="00E14B8B">
      <w:pPr>
        <w:ind w:hanging="705" w:left="705"/>
        <w:jc w:val="both"/>
      </w:pPr>
      <w:r w:rsidRPr="00E14B8B">
        <w:rPr>
          <w:b/>
        </w:rPr>
        <w:t>IV.</w:t>
      </w:r>
      <w:r w:rsidRPr="00E14B8B">
        <w:t xml:space="preserve"> </w:t>
      </w:r>
      <w:r w:rsidRPr="00E14B8B">
        <w:tab/>
        <w:t>Nalaže se sudskom registru podatak o potvrdi stečajnog plana upisati u sudski registar.</w:t>
      </w:r>
    </w:p>
    <w:p w:rsidRDefault="008225CB" w:rsidP="00C05768" w:rsidR="008225CB" w:rsidRPr="00E14B8B">
      <w:pPr>
        <w:jc w:val="both"/>
      </w:pPr>
    </w:p>
    <w:p w:rsidRDefault="001C6B5E" w:rsidP="001C6B5E" w:rsidR="001C6B5E" w:rsidRPr="00E14B8B">
      <w:pPr>
        <w:jc w:val="center"/>
        <w:rPr>
          <w:b/>
        </w:rPr>
      </w:pPr>
      <w:r w:rsidRPr="00E14B8B">
        <w:rPr>
          <w:b/>
        </w:rPr>
        <w:t>Obrazloženje</w:t>
      </w:r>
    </w:p>
    <w:p w:rsidRDefault="001C6B5E" w:rsidP="001C6B5E" w:rsidR="001C6B5E" w:rsidRPr="00E14B8B">
      <w:pPr>
        <w:jc w:val="center"/>
        <w:rPr>
          <w:b/>
        </w:rPr>
      </w:pPr>
    </w:p>
    <w:p w:rsidRDefault="001C6B5E" w:rsidP="005910FF" w:rsidR="008225CB" w:rsidRPr="00E14B8B">
      <w:pPr>
        <w:pStyle w:val="Tijeloteksta"/>
        <w:rPr>
          <w:szCs w:val="24"/>
        </w:rPr>
      </w:pPr>
      <w:r w:rsidRPr="00E14B8B">
        <w:rPr>
          <w:szCs w:val="24"/>
        </w:rPr>
        <w:tab/>
      </w:r>
      <w:r w:rsidR="00CD7055" w:rsidRPr="00E14B8B">
        <w:rPr>
          <w:szCs w:val="24"/>
        </w:rPr>
        <w:t>Stečajni upravit</w:t>
      </w:r>
      <w:r w:rsidR="00C05768" w:rsidRPr="00E14B8B">
        <w:rPr>
          <w:szCs w:val="24"/>
        </w:rPr>
        <w:t xml:space="preserve">elj je </w:t>
      </w:r>
      <w:r w:rsidR="005910FF" w:rsidRPr="00E14B8B">
        <w:rPr>
          <w:szCs w:val="24"/>
        </w:rPr>
        <w:t>15</w:t>
      </w:r>
      <w:r w:rsidR="00416A8E" w:rsidRPr="00E14B8B">
        <w:rPr>
          <w:szCs w:val="24"/>
        </w:rPr>
        <w:t xml:space="preserve">. </w:t>
      </w:r>
      <w:r w:rsidR="005910FF" w:rsidRPr="00E14B8B">
        <w:rPr>
          <w:szCs w:val="24"/>
        </w:rPr>
        <w:t>listopada</w:t>
      </w:r>
      <w:r w:rsidR="00416A8E" w:rsidRPr="00E14B8B">
        <w:rPr>
          <w:szCs w:val="24"/>
        </w:rPr>
        <w:t xml:space="preserve"> 201</w:t>
      </w:r>
      <w:r w:rsidR="005910FF" w:rsidRPr="00E14B8B">
        <w:rPr>
          <w:szCs w:val="24"/>
        </w:rPr>
        <w:t>8</w:t>
      </w:r>
      <w:r w:rsidR="00416A8E" w:rsidRPr="00E14B8B">
        <w:rPr>
          <w:szCs w:val="24"/>
        </w:rPr>
        <w:t>. godine p</w:t>
      </w:r>
      <w:r w:rsidR="00CD7055" w:rsidRPr="00E14B8B">
        <w:rPr>
          <w:szCs w:val="24"/>
        </w:rPr>
        <w:t>odnio p</w:t>
      </w:r>
      <w:r w:rsidR="00FD149D" w:rsidRPr="00E14B8B">
        <w:rPr>
          <w:szCs w:val="24"/>
        </w:rPr>
        <w:t>r</w:t>
      </w:r>
      <w:r w:rsidR="008225CB" w:rsidRPr="00E14B8B">
        <w:rPr>
          <w:szCs w:val="24"/>
        </w:rPr>
        <w:t>ijedlog stečajnog plana, odnosno sa kasnijim dopunama i izmjenama prema rezul</w:t>
      </w:r>
      <w:r w:rsidR="00E14B8B">
        <w:rPr>
          <w:szCs w:val="24"/>
        </w:rPr>
        <w:t>tatima raspravljanja na zakazanom ročištu</w:t>
      </w:r>
      <w:r w:rsidR="008225CB" w:rsidRPr="00E14B8B">
        <w:rPr>
          <w:szCs w:val="24"/>
        </w:rPr>
        <w:t>.</w:t>
      </w:r>
      <w:r w:rsidR="00E14B8B">
        <w:rPr>
          <w:szCs w:val="24"/>
        </w:rPr>
        <w:t xml:space="preserve"> Stečajni plan je objavljen na mrežnoj stranici e oglasna ploča suda i izložen u pisarnici suda na uvid svim zainteresiranim</w:t>
      </w:r>
      <w:r w:rsidR="000B1727">
        <w:rPr>
          <w:szCs w:val="24"/>
        </w:rPr>
        <w:t xml:space="preserve"> osobama u smislu čl. 320 </w:t>
      </w:r>
      <w:r w:rsidR="008225CB" w:rsidRPr="00E14B8B">
        <w:rPr>
          <w:szCs w:val="24"/>
        </w:rPr>
        <w:t xml:space="preserve"> </w:t>
      </w:r>
      <w:r w:rsidR="000B1727" w:rsidRPr="000B1727">
        <w:rPr>
          <w:szCs w:val="24"/>
        </w:rPr>
        <w:t>Stečajnog zakona (NN 71/15, 104/2017 dalje u tekstu: SZ)</w:t>
      </w:r>
      <w:r w:rsidR="000B1727">
        <w:rPr>
          <w:szCs w:val="24"/>
        </w:rPr>
        <w:t>.</w:t>
      </w:r>
    </w:p>
    <w:p w:rsidRDefault="00827A36" w:rsidP="00C16F54" w:rsidR="00827A36" w:rsidRPr="00E14B8B">
      <w:pPr>
        <w:pStyle w:val="Tijeloteksta"/>
        <w:rPr>
          <w:szCs w:val="24"/>
        </w:rPr>
      </w:pPr>
    </w:p>
    <w:p w:rsidRDefault="00CD7055" w:rsidP="00B75F32" w:rsidR="00E14B8B" w:rsidRPr="00E14B8B">
      <w:pPr>
        <w:ind w:firstLine="709"/>
        <w:jc w:val="both"/>
      </w:pPr>
      <w:r w:rsidRPr="00E14B8B">
        <w:t xml:space="preserve">Na skupštini vjerovnika radi </w:t>
      </w:r>
      <w:r w:rsidR="00827A36" w:rsidRPr="00E14B8B">
        <w:t xml:space="preserve">rasprave i glasovanja o stečajnom planu održanoj </w:t>
      </w:r>
      <w:r w:rsidR="005910FF" w:rsidRPr="00E14B8B">
        <w:t>05</w:t>
      </w:r>
      <w:r w:rsidR="00C35072" w:rsidRPr="00E14B8B">
        <w:t>.</w:t>
      </w:r>
      <w:r w:rsidR="008225CB" w:rsidRPr="00E14B8B">
        <w:t xml:space="preserve"> </w:t>
      </w:r>
      <w:r w:rsidR="005910FF" w:rsidRPr="00E14B8B">
        <w:t>studenog</w:t>
      </w:r>
      <w:r w:rsidR="00C05768" w:rsidRPr="00E14B8B">
        <w:t>a</w:t>
      </w:r>
      <w:r w:rsidR="005910FF" w:rsidRPr="00E14B8B">
        <w:t xml:space="preserve"> 2018</w:t>
      </w:r>
      <w:r w:rsidR="008225CB" w:rsidRPr="00E14B8B">
        <w:t xml:space="preserve">.g. </w:t>
      </w:r>
      <w:r w:rsidR="00C35072" w:rsidRPr="00E14B8B">
        <w:t>nazo</w:t>
      </w:r>
      <w:r w:rsidR="00716D26" w:rsidRPr="00E14B8B">
        <w:t>čni</w:t>
      </w:r>
      <w:r w:rsidR="00827A36" w:rsidRPr="00E14B8B">
        <w:t xml:space="preserve"> vjerovni</w:t>
      </w:r>
      <w:r w:rsidR="00465638" w:rsidRPr="00E14B8B">
        <w:t>ci su</w:t>
      </w:r>
      <w:r w:rsidR="00BF0712" w:rsidRPr="00E14B8B">
        <w:t xml:space="preserve"> </w:t>
      </w:r>
      <w:r w:rsidR="00503028" w:rsidRPr="00E14B8B">
        <w:t>prihvatili</w:t>
      </w:r>
      <w:r w:rsidR="00BF0712" w:rsidRPr="00E14B8B">
        <w:t xml:space="preserve"> stečajni plan</w:t>
      </w:r>
      <w:r w:rsidR="00C05768" w:rsidRPr="00E14B8B">
        <w:t xml:space="preserve"> sa potrebnom većinom u smislu čl. 330</w:t>
      </w:r>
      <w:r w:rsidR="00B878A8" w:rsidRPr="00E14B8B">
        <w:t>.</w:t>
      </w:r>
      <w:r w:rsidR="00C05768" w:rsidRPr="00E14B8B">
        <w:t xml:space="preserve"> </w:t>
      </w:r>
      <w:r w:rsidR="000B1727">
        <w:t>SZ-a</w:t>
      </w:r>
      <w:r w:rsidR="00827A36" w:rsidRPr="00E14B8B">
        <w:t>.</w:t>
      </w:r>
      <w:r w:rsidR="00C35072" w:rsidRPr="00E14B8B">
        <w:t xml:space="preserve"> Dakle, </w:t>
      </w:r>
      <w:r w:rsidR="00B878A8" w:rsidRPr="00E14B8B">
        <w:t>sud je na ročištu utvrdio da na je prisutna potrebna većina za donošenje odluke i da je za prihvaćanje stečajnog plana u skupini glasovala većina vjerovnika i da je zbroj iznosa tražbina stečajnih vjerovnika koji su glasovali za odluku o prihvaćanje stečajnog plana veći dvostruko od zbroja iznosa tražbina vjerovnika koji su glasovali protiv da se stečajni plan prihvati.</w:t>
      </w:r>
      <w:r w:rsidR="00B75F32" w:rsidRPr="00E14B8B">
        <w:t xml:space="preserve"> Vjerovnici su bili sukladno stečajnom zakonu i predloženim planom razvrstani u skupin</w:t>
      </w:r>
      <w:r w:rsidR="00E14B8B" w:rsidRPr="00E14B8B">
        <w:t>u</w:t>
      </w:r>
      <w:r w:rsidR="00B75F32" w:rsidRPr="00E14B8B">
        <w:t xml:space="preserve"> i to: Vjerovnici drugog višeg isplatnog reda kojima se mijenja pravni položaj.</w:t>
      </w:r>
      <w:r w:rsidR="00E14B8B" w:rsidRPr="00E14B8B">
        <w:t xml:space="preserve"> Umjesto Republike Hrvatske za tražbinu u iznosu od 357.595,07 kuna glasao je Davor Pujo, OIB: 21817270950, Čilipi, Konavle, Beroje 4 obzirom da je isti isplatio vjerovnika Republika Hrvatska o kojoj isplati je zastupnik po zakonu dužnika Tihan Hilje, zamjenik u Županijskom državnom odvjetništvu dao izjavu na zapisnik 30. listopada 2018.g.. Za vjerovnika Grad Dubrovnik temeljem zakonske subrogacije stupio je Davor Pujo, OIB: 21817270950, Čilipi, Konavle, Beroje 4</w:t>
      </w:r>
      <w:r w:rsidR="000B1727">
        <w:t xml:space="preserve"> o čemu je na ročištu izjavu dao punomoćnik </w:t>
      </w:r>
      <w:r w:rsidR="000B1727">
        <w:lastRenderedPageBreak/>
        <w:t>Grada Dubrovnika</w:t>
      </w:r>
      <w:r w:rsidR="00E14B8B" w:rsidRPr="00E14B8B">
        <w:t>, te za vjerovnika PGM Ragusa d.d. temeljem ugovora o ustupu tražbine (l.s. 181-184) također  Davor Pujo, OIB: 21817270950, Čilipi, Konavle, Beroje 4. Tako je prisutni Davor Pujo glasao ZA prihvaćanje stečajnog plana sa 381.083 glasova, odnosno 76,52 % od ukupno utvrđenih tražbina.</w:t>
      </w:r>
    </w:p>
    <w:p w:rsidRDefault="00E14B8B" w:rsidP="00B75F32" w:rsidR="00E14B8B" w:rsidRPr="00E14B8B">
      <w:pPr>
        <w:ind w:firstLine="709"/>
        <w:jc w:val="both"/>
      </w:pPr>
    </w:p>
    <w:p w:rsidRDefault="00B878A8" w:rsidP="00B75F32" w:rsidR="00B878A8" w:rsidRPr="00E14B8B">
      <w:pPr>
        <w:ind w:firstLine="709"/>
        <w:jc w:val="both"/>
      </w:pPr>
      <w:r w:rsidRPr="00E14B8B">
        <w:t xml:space="preserve"> Temeljem čl. 323 SZ-a vjerovnici na čije tražbine stečajni plan ne djeluje nemaju pravo glasa, a temeljem čl. 324. St. 2 SZ-a razlučni vjerovnici na čije tražbine stečajni plan ne djeluje nemaju pravo glasa. </w:t>
      </w:r>
    </w:p>
    <w:p w:rsidRDefault="00B878A8" w:rsidP="00B878A8" w:rsidR="00B878A8" w:rsidRPr="00E14B8B">
      <w:pPr>
        <w:jc w:val="both"/>
      </w:pPr>
    </w:p>
    <w:p w:rsidRDefault="00827A36" w:rsidP="00E14B8B" w:rsidR="00B75F32" w:rsidRPr="00E14B8B">
      <w:pPr>
        <w:ind w:firstLine="709"/>
        <w:jc w:val="both"/>
      </w:pPr>
      <w:r w:rsidRPr="00E14B8B">
        <w:t xml:space="preserve"> U smislu čl. </w:t>
      </w:r>
      <w:r w:rsidR="00A56C93" w:rsidRPr="00E14B8B">
        <w:t>334</w:t>
      </w:r>
      <w:r w:rsidRPr="00E14B8B">
        <w:t>.</w:t>
      </w:r>
      <w:r w:rsidR="00A56C93" w:rsidRPr="00E14B8B">
        <w:t xml:space="preserve"> st. 2.</w:t>
      </w:r>
      <w:r w:rsidRPr="00E14B8B">
        <w:t xml:space="preserve"> </w:t>
      </w:r>
      <w:r w:rsidR="00B878A8" w:rsidRPr="00E14B8B">
        <w:t>SZ-a</w:t>
      </w:r>
      <w:r w:rsidRPr="00E14B8B">
        <w:t xml:space="preserve"> saslušan</w:t>
      </w:r>
      <w:r w:rsidR="00BF0712" w:rsidRPr="00E14B8B">
        <w:t xml:space="preserve"> je</w:t>
      </w:r>
      <w:r w:rsidR="00E14B8B" w:rsidRPr="00E14B8B">
        <w:t xml:space="preserve"> prisutni stečajni upravitelj koji navodi da se slaže sa prihvaćanjem stečajnog plana i da će ga se moći u skladu sa u planu navedenim radnjama u prihvaćenim rokovima izvršiti. Također izjavljuje da dužnik nema razloga ne pristati na ovakav prihvaćeni stečajni plan, gdje će se vjerovnici puno više namiriti odnosno u cijelosti namiriti što ne bi bio slučaj da se vodi redovni stečajni postupak odnosno da se prodaje imovina stečajnog dužnika.</w:t>
      </w:r>
    </w:p>
    <w:p w:rsidRDefault="00827A36" w:rsidP="00827A36" w:rsidR="00827A36" w:rsidRPr="00E14B8B">
      <w:pPr>
        <w:pStyle w:val="Tijeloteksta"/>
        <w:ind w:firstLine="709"/>
        <w:rPr>
          <w:szCs w:val="24"/>
        </w:rPr>
      </w:pPr>
    </w:p>
    <w:p w:rsidRDefault="00827A36" w:rsidP="00DC0E7B" w:rsidR="00DC0E7B" w:rsidRPr="00E14B8B">
      <w:pPr>
        <w:autoSpaceDE w:val="false"/>
        <w:autoSpaceDN w:val="false"/>
        <w:adjustRightInd w:val="false"/>
        <w:ind w:firstLine="709"/>
        <w:jc w:val="both"/>
      </w:pPr>
      <w:r w:rsidRPr="00E14B8B">
        <w:t xml:space="preserve">Sukladno čl. </w:t>
      </w:r>
      <w:r w:rsidR="00DC0E7B" w:rsidRPr="00E14B8B">
        <w:t>330</w:t>
      </w:r>
      <w:r w:rsidRPr="00E14B8B">
        <w:t>. SZ</w:t>
      </w:r>
      <w:r w:rsidR="00DC0E7B" w:rsidRPr="00E14B8B">
        <w:t xml:space="preserve"> smatrat će se da su vjerovnici prihvatili stečajni plan ako je u svakoj skupini glasovala većina vjerovnika i ako zbroj tražbina vjerovnika koji su glasovali za stečajni plan dvostruko prelazi zbroj tražbina vjerovnika koji su glasovali protiv toga da se stečajni plan prihvati.</w:t>
      </w:r>
    </w:p>
    <w:p w:rsidRDefault="00DC0E7B" w:rsidP="00DC0E7B" w:rsidR="00DC0E7B" w:rsidRPr="00E14B8B">
      <w:pPr>
        <w:autoSpaceDE w:val="false"/>
        <w:autoSpaceDN w:val="false"/>
        <w:adjustRightInd w:val="false"/>
        <w:jc w:val="both"/>
      </w:pPr>
      <w:r w:rsidRPr="00E14B8B">
        <w:t>Vjerovnici koji imaju neko zajedničko pravo ili čija su prava do nastanka stečajnoga razloga tvorila jedinstveno pravo računaju se pri glasovanju kao jedan vjerovnik. Na odgovarajući način postupit će se i s nositeljima razlučnih prava ili prava plodouživanja. Ako se stečajnim planom ne zadire u prava razlučnih vjerovnika i ako stečajni vjerovnici nisu razvrstani u posebne skupine, smatrat će se da su vjerovnici prihvatili stečajni plan ako je za njega glasovala većina vjerovnika koji su glasovali i ako zbroj tražbina vjerovnika koji su glasovali za stečajni plan prelazi zbroj tražbina vjerovnika koji su glasovali protiv toga da se on prihvati.</w:t>
      </w:r>
    </w:p>
    <w:p w:rsidRDefault="00DC0E7B" w:rsidP="00827A36" w:rsidR="00DC0E7B" w:rsidRPr="00E14B8B">
      <w:pPr>
        <w:autoSpaceDE w:val="false"/>
        <w:autoSpaceDN w:val="false"/>
        <w:adjustRightInd w:val="false"/>
        <w:ind w:firstLine="709"/>
        <w:jc w:val="both"/>
      </w:pPr>
    </w:p>
    <w:p w:rsidRDefault="00827A36" w:rsidP="0084061D" w:rsidR="0084061D" w:rsidRPr="00E14B8B">
      <w:pPr>
        <w:autoSpaceDE w:val="false"/>
        <w:autoSpaceDN w:val="false"/>
        <w:adjustRightInd w:val="false"/>
        <w:ind w:firstLine="709"/>
        <w:jc w:val="both"/>
      </w:pPr>
      <w:r w:rsidRPr="00E14B8B">
        <w:t xml:space="preserve"> Prema čl. </w:t>
      </w:r>
      <w:r w:rsidR="00535DD2" w:rsidRPr="00E14B8B">
        <w:t>33</w:t>
      </w:r>
      <w:r w:rsidRPr="00E14B8B">
        <w:t xml:space="preserve">4. SZ nakon što stečajni plan prihvate vjerovnici i nakon što na njega pristane dužnik, stečajni sudac će odlučiti o tome hoće li plan potvrditi. Temeljem čl. </w:t>
      </w:r>
      <w:r w:rsidR="00535DD2" w:rsidRPr="00E14B8B">
        <w:t>338</w:t>
      </w:r>
      <w:r w:rsidRPr="00E14B8B">
        <w:t>. SZ rješenje kojim se stečajni plan potvrđuje proglašava se na ročištu za glasovanje ili na posebnom ročištu koje će se održati u roku o</w:t>
      </w:r>
      <w:r w:rsidR="002E636A" w:rsidRPr="00E14B8B">
        <w:t>d petnaest dana, te će se objaviti na e oglasnoj ploči suda i upisati u registar u kojemu je dužnik upisan.</w:t>
      </w:r>
      <w:r w:rsidR="0084061D" w:rsidRPr="00E14B8B">
        <w:t xml:space="preserve"> </w:t>
      </w:r>
      <w:r w:rsidR="006D0456" w:rsidRPr="00E14B8B">
        <w:t>Na ročištu na kojem se glasovalo o steč</w:t>
      </w:r>
      <w:r w:rsidR="00126FF2" w:rsidRPr="00E14B8B">
        <w:t>a</w:t>
      </w:r>
      <w:r w:rsidR="006D0456" w:rsidRPr="00E14B8B">
        <w:t xml:space="preserve">jnom planu </w:t>
      </w:r>
      <w:r w:rsidR="00E14B8B" w:rsidRPr="00E14B8B">
        <w:t>05. studenog</w:t>
      </w:r>
      <w:r w:rsidR="00B75F32" w:rsidRPr="00E14B8B">
        <w:t>a</w:t>
      </w:r>
      <w:r w:rsidR="006D0456" w:rsidRPr="00E14B8B">
        <w:t xml:space="preserve"> 201</w:t>
      </w:r>
      <w:r w:rsidR="00B75F32" w:rsidRPr="00E14B8B">
        <w:t>8</w:t>
      </w:r>
      <w:r w:rsidR="006D0456" w:rsidRPr="00E14B8B">
        <w:t xml:space="preserve">. godine proglašeno je rješenje kojim se potvrđuje stečajni plan. </w:t>
      </w:r>
      <w:r w:rsidR="0084061D" w:rsidRPr="00E14B8B">
        <w:t>Temeljem čl. 338. st. 2. SZ podatak o potvrdi stečajnog plana upisat će se u registar u kojem je dužnik upisan.</w:t>
      </w:r>
      <w:r w:rsidR="006D0456" w:rsidRPr="00E14B8B">
        <w:t xml:space="preserve"> </w:t>
      </w:r>
    </w:p>
    <w:p w:rsidRDefault="00827A36" w:rsidP="00827A36" w:rsidR="00827A36" w:rsidRPr="00E14B8B">
      <w:pPr>
        <w:autoSpaceDE w:val="false"/>
        <w:autoSpaceDN w:val="false"/>
        <w:adjustRightInd w:val="false"/>
        <w:ind w:firstLine="709"/>
        <w:jc w:val="both"/>
      </w:pPr>
    </w:p>
    <w:p w:rsidRDefault="00827A36" w:rsidP="00827A36" w:rsidR="00B75F32" w:rsidRPr="00E14B8B">
      <w:pPr>
        <w:autoSpaceDE w:val="false"/>
        <w:autoSpaceDN w:val="false"/>
        <w:adjustRightInd w:val="false"/>
        <w:ind w:firstLine="709"/>
        <w:jc w:val="both"/>
      </w:pPr>
      <w:r w:rsidRPr="00E14B8B">
        <w:t xml:space="preserve">Prema čl. </w:t>
      </w:r>
      <w:r w:rsidR="001A13B0" w:rsidRPr="00E14B8B">
        <w:t>344</w:t>
      </w:r>
      <w:r w:rsidRPr="00E14B8B">
        <w:t xml:space="preserve">. SZ stečajni sudac će donijeti rješenje o zaključenju stečajnoga postupka čim rješenje o potvrdi stečajnoga plana postane pravomoćno. </w:t>
      </w:r>
      <w:r w:rsidR="00B75F32" w:rsidRPr="00E14B8B">
        <w:t>Pravni učinci zaključenja stečajnog postupka će nastupiti dan nakon pravomoćnosti rješenja o zaključenju.</w:t>
      </w:r>
      <w:r w:rsidRPr="00E14B8B">
        <w:t xml:space="preserve">Prije zaključenja stečajnoga postupka stečajni je upravitelj dužan namiriti nesporne obveze stečajne mase, a za sporne pružiti odgovarajuće osiguranje. </w:t>
      </w:r>
    </w:p>
    <w:p w:rsidRDefault="00B75F32" w:rsidP="00827A36" w:rsidR="00B75F32" w:rsidRPr="00E14B8B">
      <w:pPr>
        <w:autoSpaceDE w:val="false"/>
        <w:autoSpaceDN w:val="false"/>
        <w:adjustRightInd w:val="false"/>
        <w:ind w:firstLine="709"/>
        <w:jc w:val="both"/>
      </w:pPr>
    </w:p>
    <w:p w:rsidRDefault="00DF13B7" w:rsidP="00827A36" w:rsidR="00DF13B7" w:rsidRPr="00E14B8B">
      <w:pPr>
        <w:autoSpaceDE w:val="false"/>
        <w:autoSpaceDN w:val="false"/>
        <w:adjustRightInd w:val="false"/>
        <w:ind w:firstLine="709"/>
        <w:jc w:val="both"/>
      </w:pPr>
      <w:r w:rsidRPr="00E14B8B">
        <w:t>Zbog svega navedenog, na temelju spomenutih propisa, odlučeno je kao u izreci.</w:t>
      </w:r>
    </w:p>
    <w:p w:rsidRDefault="00DF13B7" w:rsidP="008D4212" w:rsidR="00DF13B7" w:rsidRPr="00E14B8B">
      <w:pPr>
        <w:pStyle w:val="Tijeloteksta"/>
        <w:jc w:val="center"/>
        <w:rPr>
          <w:b/>
          <w:szCs w:val="24"/>
        </w:rPr>
      </w:pPr>
    </w:p>
    <w:p w:rsidRDefault="008D4212" w:rsidP="008D4212" w:rsidR="008D4212" w:rsidRPr="00E14B8B">
      <w:pPr>
        <w:pStyle w:val="Tijeloteksta"/>
        <w:jc w:val="center"/>
        <w:rPr>
          <w:b/>
          <w:szCs w:val="24"/>
        </w:rPr>
      </w:pPr>
      <w:r w:rsidRPr="00E14B8B">
        <w:rPr>
          <w:b/>
          <w:szCs w:val="24"/>
        </w:rPr>
        <w:t>U Dubrovniku,</w:t>
      </w:r>
      <w:r w:rsidR="00DF13B7" w:rsidRPr="00E14B8B">
        <w:rPr>
          <w:b/>
          <w:szCs w:val="24"/>
        </w:rPr>
        <w:t xml:space="preserve"> </w:t>
      </w:r>
      <w:r w:rsidR="00E14B8B" w:rsidRPr="00E14B8B">
        <w:rPr>
          <w:b/>
          <w:szCs w:val="24"/>
        </w:rPr>
        <w:t>05. studenog</w:t>
      </w:r>
      <w:r w:rsidR="000E744D" w:rsidRPr="00E14B8B">
        <w:rPr>
          <w:b/>
          <w:szCs w:val="24"/>
        </w:rPr>
        <w:t>a</w:t>
      </w:r>
      <w:r w:rsidRPr="00E14B8B">
        <w:rPr>
          <w:b/>
          <w:szCs w:val="24"/>
        </w:rPr>
        <w:t xml:space="preserve"> 201</w:t>
      </w:r>
      <w:r w:rsidR="00B75F32" w:rsidRPr="00E14B8B">
        <w:rPr>
          <w:b/>
          <w:szCs w:val="24"/>
        </w:rPr>
        <w:t>8</w:t>
      </w:r>
      <w:r w:rsidRPr="00E14B8B">
        <w:rPr>
          <w:b/>
          <w:szCs w:val="24"/>
        </w:rPr>
        <w:t>. godine</w:t>
      </w:r>
    </w:p>
    <w:p w:rsidRDefault="001C6B5E" w:rsidP="001C6B5E" w:rsidR="001C6B5E" w:rsidRPr="00E14B8B">
      <w:pPr>
        <w:pStyle w:val="Tijeloteksta"/>
        <w:jc w:val="center"/>
        <w:rPr>
          <w:b/>
          <w:szCs w:val="24"/>
        </w:rPr>
      </w:pPr>
    </w:p>
    <w:p w:rsidRDefault="00B878A8" w:rsidP="001C6B5E" w:rsidR="001C6B5E" w:rsidRPr="00E14B8B">
      <w:pPr>
        <w:pStyle w:val="Tijeloteksta"/>
        <w:rPr>
          <w:b/>
          <w:szCs w:val="24"/>
        </w:rPr>
      </w:pPr>
      <w:r w:rsidRPr="00E14B8B">
        <w:rPr>
          <w:b/>
          <w:szCs w:val="24"/>
        </w:rPr>
        <w:tab/>
      </w:r>
      <w:r w:rsidRPr="00E14B8B">
        <w:rPr>
          <w:b/>
          <w:szCs w:val="24"/>
        </w:rPr>
        <w:tab/>
      </w:r>
      <w:r w:rsidRPr="00E14B8B">
        <w:rPr>
          <w:b/>
          <w:szCs w:val="24"/>
        </w:rPr>
        <w:tab/>
      </w:r>
      <w:r w:rsidRPr="00E14B8B">
        <w:rPr>
          <w:b/>
          <w:szCs w:val="24"/>
        </w:rPr>
        <w:tab/>
      </w:r>
      <w:r w:rsidRPr="00E14B8B">
        <w:rPr>
          <w:b/>
          <w:szCs w:val="24"/>
        </w:rPr>
        <w:tab/>
      </w:r>
      <w:r w:rsidRPr="00E14B8B">
        <w:rPr>
          <w:b/>
          <w:szCs w:val="24"/>
        </w:rPr>
        <w:tab/>
      </w:r>
      <w:r w:rsidRPr="00E14B8B">
        <w:rPr>
          <w:b/>
          <w:szCs w:val="24"/>
        </w:rPr>
        <w:tab/>
      </w:r>
      <w:r w:rsidRPr="00E14B8B">
        <w:rPr>
          <w:b/>
          <w:szCs w:val="24"/>
        </w:rPr>
        <w:tab/>
        <w:t>S</w:t>
      </w:r>
      <w:r w:rsidR="001C6B5E" w:rsidRPr="00E14B8B">
        <w:rPr>
          <w:b/>
          <w:szCs w:val="24"/>
        </w:rPr>
        <w:t>udac:</w:t>
      </w:r>
    </w:p>
    <w:p w:rsidRDefault="001C6B5E" w:rsidP="001C6B5E" w:rsidR="001C6B5E" w:rsidRPr="00E14B8B">
      <w:pPr>
        <w:pStyle w:val="Tijeloteksta"/>
        <w:rPr>
          <w:b/>
          <w:szCs w:val="24"/>
        </w:rPr>
      </w:pPr>
    </w:p>
    <w:p w:rsidRDefault="006768CB" w:rsidP="001C6B5E" w:rsidR="004F524C" w:rsidRPr="00E14B8B">
      <w:pPr>
        <w:pStyle w:val="Tijeloteksta"/>
        <w:rPr>
          <w:b/>
          <w:szCs w:val="24"/>
        </w:rPr>
      </w:pPr>
      <w:r w:rsidRPr="00E14B8B">
        <w:rPr>
          <w:b/>
          <w:szCs w:val="24"/>
        </w:rPr>
        <w:tab/>
      </w:r>
      <w:r w:rsidRPr="00E14B8B">
        <w:rPr>
          <w:b/>
          <w:szCs w:val="24"/>
        </w:rPr>
        <w:tab/>
      </w:r>
      <w:r w:rsidRPr="00E14B8B">
        <w:rPr>
          <w:b/>
          <w:szCs w:val="24"/>
        </w:rPr>
        <w:tab/>
      </w:r>
      <w:r w:rsidRPr="00E14B8B">
        <w:rPr>
          <w:b/>
          <w:szCs w:val="24"/>
        </w:rPr>
        <w:tab/>
      </w:r>
      <w:r w:rsidRPr="00E14B8B">
        <w:rPr>
          <w:b/>
          <w:szCs w:val="24"/>
        </w:rPr>
        <w:tab/>
      </w:r>
      <w:r w:rsidRPr="00E14B8B">
        <w:rPr>
          <w:b/>
          <w:szCs w:val="24"/>
        </w:rPr>
        <w:tab/>
      </w:r>
      <w:r w:rsidRPr="00E14B8B">
        <w:rPr>
          <w:b/>
          <w:szCs w:val="24"/>
        </w:rPr>
        <w:tab/>
      </w:r>
      <w:r w:rsidRPr="00E14B8B">
        <w:rPr>
          <w:b/>
          <w:szCs w:val="24"/>
        </w:rPr>
        <w:tab/>
      </w:r>
      <w:r w:rsidR="00B878A8" w:rsidRPr="00E14B8B">
        <w:rPr>
          <w:b/>
          <w:szCs w:val="24"/>
        </w:rPr>
        <w:t>Katarina Franković</w:t>
      </w:r>
    </w:p>
    <w:p w:rsidRDefault="00DF13B7" w:rsidP="001C6B5E" w:rsidR="00DF13B7" w:rsidRPr="00E14B8B">
      <w:pPr>
        <w:pStyle w:val="Tijeloteksta"/>
        <w:rPr>
          <w:b/>
          <w:szCs w:val="24"/>
        </w:rPr>
      </w:pPr>
    </w:p>
    <w:p w:rsidRDefault="00DF13B7" w:rsidP="001C6B5E" w:rsidR="00DF13B7" w:rsidRPr="00E14B8B">
      <w:pPr>
        <w:pStyle w:val="Tijeloteksta"/>
        <w:rPr>
          <w:b/>
          <w:szCs w:val="24"/>
        </w:rPr>
      </w:pPr>
    </w:p>
    <w:p w:rsidRDefault="004F524C" w:rsidP="001C6B5E" w:rsidR="004F524C" w:rsidRPr="00E14B8B">
      <w:pPr>
        <w:pStyle w:val="Tijeloteksta"/>
        <w:rPr>
          <w:b/>
          <w:szCs w:val="24"/>
        </w:rPr>
      </w:pPr>
    </w:p>
    <w:p w:rsidRDefault="001C6B5E" w:rsidP="001C6B5E" w:rsidR="001C6B5E" w:rsidRPr="00E14B8B">
      <w:pPr>
        <w:pStyle w:val="Tijeloteksta"/>
        <w:rPr>
          <w:b/>
          <w:szCs w:val="24"/>
        </w:rPr>
      </w:pPr>
      <w:r w:rsidRPr="00E14B8B">
        <w:rPr>
          <w:b/>
          <w:szCs w:val="24"/>
        </w:rPr>
        <w:t>UPUTA O PRAVNOM LIJEKU</w:t>
      </w:r>
      <w:r w:rsidR="00643DFF" w:rsidRPr="00E14B8B">
        <w:rPr>
          <w:b/>
          <w:szCs w:val="24"/>
        </w:rPr>
        <w:t>:</w:t>
      </w:r>
    </w:p>
    <w:p w:rsidRDefault="00B00903" w:rsidP="00B00903" w:rsidR="00B00903" w:rsidRPr="00E14B8B">
      <w:pPr>
        <w:jc w:val="both"/>
      </w:pPr>
      <w:r w:rsidRPr="00E14B8B"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E14B8B">
          <w:t>11. st</w:t>
        </w:r>
      </w:smartTag>
      <w:r w:rsidRPr="00E14B8B"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E14B8B">
          <w:t>4. OZ</w:t>
        </w:r>
      </w:smartTag>
      <w:r w:rsidRPr="00E14B8B">
        <w:t>).</w:t>
      </w:r>
    </w:p>
    <w:p w:rsidRDefault="001C6B5E" w:rsidP="00B00903" w:rsidR="001C6B5E" w:rsidRPr="00E14B8B">
      <w:pPr>
        <w:jc w:val="both"/>
        <w:rPr>
          <w:b/>
        </w:rPr>
      </w:pPr>
      <w:r w:rsidRPr="00E14B8B">
        <w:rPr>
          <w:b/>
        </w:rPr>
        <w:tab/>
      </w:r>
      <w:r w:rsidRPr="00E14B8B">
        <w:rPr>
          <w:b/>
        </w:rPr>
        <w:tab/>
      </w:r>
      <w:r w:rsidRPr="00E14B8B">
        <w:rPr>
          <w:b/>
        </w:rPr>
        <w:tab/>
      </w:r>
      <w:r w:rsidRPr="00E14B8B">
        <w:rPr>
          <w:b/>
        </w:rPr>
        <w:tab/>
      </w:r>
      <w:r w:rsidRPr="00E14B8B">
        <w:rPr>
          <w:b/>
        </w:rPr>
        <w:tab/>
      </w:r>
      <w:r w:rsidRPr="00E14B8B">
        <w:rPr>
          <w:b/>
        </w:rPr>
        <w:tab/>
      </w:r>
      <w:r w:rsidRPr="00E14B8B">
        <w:rPr>
          <w:b/>
        </w:rPr>
        <w:tab/>
      </w:r>
      <w:r w:rsidRPr="00E14B8B">
        <w:rPr>
          <w:b/>
        </w:rPr>
        <w:tab/>
      </w:r>
    </w:p>
    <w:p w:rsidRDefault="001C6B5E" w:rsidP="001C6B5E" w:rsidR="001C6B5E" w:rsidRPr="00E14B8B">
      <w:pPr>
        <w:jc w:val="both"/>
        <w:rPr>
          <w:b/>
        </w:rPr>
      </w:pPr>
      <w:r w:rsidRPr="00E14B8B">
        <w:rPr>
          <w:b/>
        </w:rPr>
        <w:t>DN-a:</w:t>
      </w:r>
    </w:p>
    <w:p w:rsidRDefault="001C6B5E" w:rsidP="001C6B5E" w:rsidR="001C6B5E" w:rsidRPr="00E14B8B">
      <w:pPr>
        <w:jc w:val="both"/>
      </w:pPr>
      <w:bookmarkStart w:name="_Hlt408271069" w:id="1"/>
      <w:bookmarkEnd w:id="1"/>
      <w:r w:rsidRPr="00E14B8B">
        <w:t>- stečajni upravitelj,</w:t>
      </w:r>
      <w:r w:rsidR="00AC5555" w:rsidRPr="00E14B8B">
        <w:t xml:space="preserve"> putem e oglasne ploče,</w:t>
      </w:r>
    </w:p>
    <w:p w:rsidRDefault="0098473D" w:rsidP="0098473D" w:rsidR="0098473D" w:rsidRPr="00E14B8B">
      <w:pPr>
        <w:pStyle w:val="Tijeloteksta"/>
        <w:numPr>
          <w:ilvl w:val="0"/>
          <w:numId w:val="15"/>
        </w:numPr>
        <w:tabs>
          <w:tab w:pos="142" w:val="left"/>
        </w:tabs>
        <w:ind w:firstLine="0" w:left="0"/>
        <w:rPr>
          <w:szCs w:val="24"/>
        </w:rPr>
      </w:pPr>
      <w:r w:rsidRPr="00E14B8B">
        <w:rPr>
          <w:szCs w:val="24"/>
        </w:rPr>
        <w:t>sudskom registru, prije pravomoćnosti,</w:t>
      </w:r>
    </w:p>
    <w:p w:rsidRDefault="00097412" w:rsidP="007C74C5" w:rsidR="007C74C5" w:rsidRPr="00E14B8B">
      <w:pPr>
        <w:pStyle w:val="Tijeloteksta"/>
        <w:numPr>
          <w:ilvl w:val="0"/>
          <w:numId w:val="15"/>
        </w:numPr>
        <w:tabs>
          <w:tab w:pos="142" w:val="left"/>
        </w:tabs>
        <w:ind w:firstLine="0" w:left="0"/>
        <w:rPr>
          <w:szCs w:val="24"/>
        </w:rPr>
      </w:pPr>
      <w:r w:rsidRPr="00E14B8B">
        <w:rPr>
          <w:szCs w:val="24"/>
        </w:rPr>
        <w:t xml:space="preserve">mrežna stranica </w:t>
      </w:r>
      <w:r w:rsidR="007C74C5" w:rsidRPr="00E14B8B">
        <w:rPr>
          <w:szCs w:val="24"/>
        </w:rPr>
        <w:t xml:space="preserve">e </w:t>
      </w:r>
      <w:r w:rsidR="00E14B8B" w:rsidRPr="00E14B8B">
        <w:rPr>
          <w:szCs w:val="24"/>
        </w:rPr>
        <w:t>oglasna ploča suda</w:t>
      </w:r>
    </w:p>
    <w:sectPr w:rsidSect="00E35C74" w:rsidR="007C74C5" w:rsidRPr="00E14B8B">
      <w:headerReference w:type="even" r:id="rId11"/>
      <w:headerReference w:type="default" r:id="rId12"/>
      <w:pgSz w:h="16838" w:w="11906"/>
      <w:pgMar w:gutter="0" w:footer="720" w:header="720" w:left="1797" w:bottom="977" w:right="1106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6AAA" w:rsidR="00046AAA">
      <w:r>
        <w:separator/>
      </w:r>
    </w:p>
  </w:endnote>
  <w:endnote w:id="0" w:type="continuationSeparator">
    <w:p w:rsidRDefault="00046AAA" w:rsidR="00046A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6AAA" w:rsidR="00046AAA">
      <w:r>
        <w:separator/>
      </w:r>
    </w:p>
  </w:footnote>
  <w:footnote w:id="0" w:type="continuationSeparator">
    <w:p w:rsidRDefault="00046AAA" w:rsidR="00046A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6AAA" w:rsidP="002E1978" w:rsidR="00046AA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6AAA" w:rsidR="00046AA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6AAA" w:rsidP="007711C6" w:rsidR="00046AAA" w:rsidRPr="002E1978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2E1978">
      <w:rPr>
        <w:rStyle w:val="Brojstranice"/>
        <w:sz w:val="20"/>
        <w:szCs w:val="20"/>
      </w:rPr>
      <w:fldChar w:fldCharType="begin"/>
    </w:r>
    <w:r w:rsidRPr="002E1978">
      <w:rPr>
        <w:rStyle w:val="Brojstranice"/>
        <w:sz w:val="20"/>
        <w:szCs w:val="20"/>
      </w:rPr>
      <w:instrText xml:space="preserve">PAGE  </w:instrText>
    </w:r>
    <w:r w:rsidRPr="002E1978">
      <w:rPr>
        <w:rStyle w:val="Brojstranice"/>
        <w:sz w:val="20"/>
        <w:szCs w:val="20"/>
      </w:rPr>
      <w:fldChar w:fldCharType="separate"/>
    </w:r>
    <w:r w:rsidR="00CA080C">
      <w:rPr>
        <w:rStyle w:val="Brojstranice"/>
        <w:noProof/>
        <w:sz w:val="20"/>
        <w:szCs w:val="20"/>
      </w:rPr>
      <w:t>4</w:t>
    </w:r>
    <w:r w:rsidRPr="002E1978">
      <w:rPr>
        <w:rStyle w:val="Brojstranice"/>
        <w:sz w:val="20"/>
        <w:szCs w:val="20"/>
      </w:rPr>
      <w:fldChar w:fldCharType="end"/>
    </w:r>
  </w:p>
  <w:p w:rsidRDefault="00046AAA" w:rsidP="00B878A8" w:rsidR="00046AAA" w:rsidRPr="002E1978">
    <w:pPr>
      <w:jc w:val="right"/>
      <w:rPr>
        <w:b/>
        <w:sz w:val="22"/>
        <w:szCs w:val="22"/>
      </w:rPr>
    </w:pPr>
    <w:r w:rsidRPr="00B878A8">
      <w:rPr>
        <w:b/>
        <w:sz w:val="22"/>
        <w:szCs w:val="22"/>
      </w:rPr>
      <w:t>Posl. br. 18 St-1</w:t>
    </w:r>
    <w:r w:rsidR="005910FF">
      <w:rPr>
        <w:b/>
        <w:sz w:val="22"/>
        <w:szCs w:val="22"/>
      </w:rPr>
      <w:t>519</w:t>
    </w:r>
    <w:r w:rsidRPr="00B878A8">
      <w:rPr>
        <w:b/>
        <w:sz w:val="22"/>
        <w:szCs w:val="22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6911AB"/>
    <w:multiLevelType w:val="hybridMultilevel"/>
    <w:tmpl w:val="E6F84C68"/>
    <w:lvl w:tplc="E2B4D55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8AE3D13"/>
    <w:multiLevelType w:val="hybridMultilevel"/>
    <w:tmpl w:val="A78AD77A"/>
    <w:lvl w:tplc="1706B17A" w:ilvl="0">
      <w:start w:val="1"/>
      <w:numFmt w:val="upperRoman"/>
      <w:lvlText w:val="%1."/>
      <w:lvlJc w:val="left"/>
      <w:pPr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0B9C1336"/>
    <w:multiLevelType w:val="hybridMultilevel"/>
    <w:tmpl w:val="44CCA8A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F36305C"/>
    <w:multiLevelType w:val="hybridMultilevel"/>
    <w:tmpl w:val="B4B661B0"/>
    <w:lvl w:tplc="A3DA8E4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79E734D"/>
    <w:multiLevelType w:val="hybridMultilevel"/>
    <w:tmpl w:val="666A5B7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6CD4843"/>
    <w:multiLevelType w:val="hybridMultilevel"/>
    <w:tmpl w:val="BC1C0020"/>
    <w:lvl w:tplc="3410D89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2520" w:val="num"/>
        </w:tabs>
        <w:ind w:hanging="360" w:left="25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</w:lvl>
  </w:abstractNum>
  <w:abstractNum w:abstractNumId="10">
    <w:nsid w:val="5EB764D1"/>
    <w:multiLevelType w:val="hybridMultilevel"/>
    <w:tmpl w:val="35C428F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F3670B9"/>
    <w:multiLevelType w:val="hybridMultilevel"/>
    <w:tmpl w:val="85A8154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06E35F8"/>
    <w:multiLevelType w:val="hybridMultilevel"/>
    <w:tmpl w:val="2FF2A8DC"/>
    <w:lvl w:tplc="041A000F" w:ilvl="0">
      <w:start w:val="6"/>
      <w:numFmt w:val="decimal"/>
      <w:lvlText w:val="%1."/>
      <w:lvlJc w:val="left"/>
      <w:pPr>
        <w:tabs>
          <w:tab w:pos="3240" w:val="num"/>
        </w:tabs>
        <w:ind w:hanging="360" w:left="3240"/>
      </w:pPr>
      <w:rPr>
        <w:rFonts w:hint="default"/>
      </w:rPr>
    </w:lvl>
    <w:lvl w:tplc="A1D4EA72" w:ilvl="1">
      <w:start w:val="1"/>
      <w:numFmt w:val="decimal"/>
      <w:lvlText w:val="%2"/>
      <w:lvlJc w:val="left"/>
      <w:pPr>
        <w:tabs>
          <w:tab w:pos="3960" w:val="num"/>
        </w:tabs>
        <w:ind w:hanging="360" w:left="39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4680" w:val="num"/>
        </w:tabs>
        <w:ind w:hanging="180" w:left="4680"/>
      </w:pPr>
    </w:lvl>
    <w:lvl w:tentative="true" w:tplc="041A000F" w:ilvl="3">
      <w:start w:val="1"/>
      <w:numFmt w:val="decimal"/>
      <w:lvlText w:val="%4."/>
      <w:lvlJc w:val="left"/>
      <w:pPr>
        <w:tabs>
          <w:tab w:pos="5400" w:val="num"/>
        </w:tabs>
        <w:ind w:hanging="360" w:left="5400"/>
      </w:pPr>
    </w:lvl>
    <w:lvl w:tentative="true" w:tplc="041A0019" w:ilvl="4">
      <w:start w:val="1"/>
      <w:numFmt w:val="lowerLetter"/>
      <w:lvlText w:val="%5."/>
      <w:lvlJc w:val="left"/>
      <w:pPr>
        <w:tabs>
          <w:tab w:pos="6120" w:val="num"/>
        </w:tabs>
        <w:ind w:hanging="360" w:left="6120"/>
      </w:pPr>
    </w:lvl>
    <w:lvl w:tentative="true" w:tplc="041A001B" w:ilvl="5">
      <w:start w:val="1"/>
      <w:numFmt w:val="lowerRoman"/>
      <w:lvlText w:val="%6."/>
      <w:lvlJc w:val="right"/>
      <w:pPr>
        <w:tabs>
          <w:tab w:pos="6840" w:val="num"/>
        </w:tabs>
        <w:ind w:hanging="180" w:left="6840"/>
      </w:pPr>
    </w:lvl>
    <w:lvl w:tentative="true" w:tplc="041A000F" w:ilvl="6">
      <w:start w:val="1"/>
      <w:numFmt w:val="decimal"/>
      <w:lvlText w:val="%7."/>
      <w:lvlJc w:val="left"/>
      <w:pPr>
        <w:tabs>
          <w:tab w:pos="7560" w:val="num"/>
        </w:tabs>
        <w:ind w:hanging="360" w:left="7560"/>
      </w:pPr>
    </w:lvl>
    <w:lvl w:tentative="true" w:tplc="041A0019" w:ilvl="7">
      <w:start w:val="1"/>
      <w:numFmt w:val="lowerLetter"/>
      <w:lvlText w:val="%8."/>
      <w:lvlJc w:val="left"/>
      <w:pPr>
        <w:tabs>
          <w:tab w:pos="8280" w:val="num"/>
        </w:tabs>
        <w:ind w:hanging="360" w:left="8280"/>
      </w:pPr>
    </w:lvl>
    <w:lvl w:tentative="true" w:tplc="041A001B" w:ilvl="8">
      <w:start w:val="1"/>
      <w:numFmt w:val="lowerRoman"/>
      <w:lvlText w:val="%9."/>
      <w:lvlJc w:val="right"/>
      <w:pPr>
        <w:tabs>
          <w:tab w:pos="9000" w:val="num"/>
        </w:tabs>
        <w:ind w:hanging="180" w:left="9000"/>
      </w:pPr>
    </w:lvl>
  </w:abstractNum>
  <w:abstractNum w:abstractNumId="1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4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52B334E"/>
    <w:multiLevelType w:val="hybridMultilevel"/>
    <w:tmpl w:val="C6F8C74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E914FF2"/>
    <w:multiLevelType w:val="hybridMultilevel"/>
    <w:tmpl w:val="C2C454DA"/>
    <w:lvl w:tplc="6152F252" w:ilvl="0">
      <w:start w:val="1"/>
      <w:numFmt w:val="upperRoman"/>
      <w:lvlText w:val="%1."/>
      <w:lvlJc w:val="left"/>
      <w:pPr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6"/>
  </w:num>
  <w:num w:numId="2">
    <w:abstractNumId w:val="13"/>
  </w:num>
  <w:num w:numId="3">
    <w:abstractNumId w:val="14"/>
  </w:num>
  <w:num w:numId="4">
    <w:abstractNumId w:val="5"/>
  </w:num>
  <w:num w:numId="5">
    <w:abstractNumId w:val="1"/>
  </w:num>
  <w:num w:numId="6">
    <w:abstractNumId w:val="10"/>
  </w:num>
  <w:num w:numId="7">
    <w:abstractNumId w:val="8"/>
  </w:num>
  <w:num w:numId="8">
    <w:abstractNumId w:val="4"/>
  </w:num>
  <w:num w:numId="9">
    <w:abstractNumId w:val="7"/>
  </w:num>
  <w:num w:numId="10">
    <w:abstractNumId w:val="11"/>
  </w:num>
  <w:num w:numId="11">
    <w:abstractNumId w:val="12"/>
  </w:num>
  <w:num w:numId="12">
    <w:abstractNumId w:val="3"/>
  </w:num>
  <w:num w:numId="13">
    <w:abstractNumId w:val="9"/>
  </w:num>
  <w:num w:numId="14">
    <w:abstractNumId w:val="15"/>
  </w:num>
  <w:num w:numId="15">
    <w:abstractNumId w:val="0"/>
  </w:num>
  <w:num w:numId="16">
    <w:abstractNumId w:val="16"/>
  </w:num>
  <w:num w:numId="1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ocumentProtection w:enforcement="false" w:edit="readOnly"/>
  <w:defaultTabStop w:val="709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160D"/>
    <w:rsid w:val="0002134F"/>
    <w:rsid w:val="000240DB"/>
    <w:rsid w:val="00046AAA"/>
    <w:rsid w:val="00050A51"/>
    <w:rsid w:val="00051284"/>
    <w:rsid w:val="00064E57"/>
    <w:rsid w:val="00093FC4"/>
    <w:rsid w:val="0009456A"/>
    <w:rsid w:val="00097412"/>
    <w:rsid w:val="000A638A"/>
    <w:rsid w:val="000B1727"/>
    <w:rsid w:val="000B20CA"/>
    <w:rsid w:val="000B28EB"/>
    <w:rsid w:val="000B2F5E"/>
    <w:rsid w:val="000B3478"/>
    <w:rsid w:val="000C0655"/>
    <w:rsid w:val="000C6266"/>
    <w:rsid w:val="000D545D"/>
    <w:rsid w:val="000E744D"/>
    <w:rsid w:val="00105451"/>
    <w:rsid w:val="00105FEC"/>
    <w:rsid w:val="00126A63"/>
    <w:rsid w:val="00126FF2"/>
    <w:rsid w:val="001560E4"/>
    <w:rsid w:val="001611A6"/>
    <w:rsid w:val="001732A7"/>
    <w:rsid w:val="00174101"/>
    <w:rsid w:val="001A13B0"/>
    <w:rsid w:val="001A66AE"/>
    <w:rsid w:val="001B14F0"/>
    <w:rsid w:val="001C0FB2"/>
    <w:rsid w:val="001C6AD2"/>
    <w:rsid w:val="001C6B5E"/>
    <w:rsid w:val="001D69F4"/>
    <w:rsid w:val="001F5233"/>
    <w:rsid w:val="001F5C5F"/>
    <w:rsid w:val="00202074"/>
    <w:rsid w:val="00202250"/>
    <w:rsid w:val="00211AE3"/>
    <w:rsid w:val="00224020"/>
    <w:rsid w:val="0024137E"/>
    <w:rsid w:val="00241FF9"/>
    <w:rsid w:val="00271CD4"/>
    <w:rsid w:val="0027349C"/>
    <w:rsid w:val="00273D9B"/>
    <w:rsid w:val="002750E1"/>
    <w:rsid w:val="00275FEE"/>
    <w:rsid w:val="00280EE4"/>
    <w:rsid w:val="00284E85"/>
    <w:rsid w:val="00290D53"/>
    <w:rsid w:val="00296315"/>
    <w:rsid w:val="002A0DB1"/>
    <w:rsid w:val="002B31C8"/>
    <w:rsid w:val="002B507E"/>
    <w:rsid w:val="002C324E"/>
    <w:rsid w:val="002D1CB0"/>
    <w:rsid w:val="002E15C6"/>
    <w:rsid w:val="002E1978"/>
    <w:rsid w:val="002E636A"/>
    <w:rsid w:val="00320035"/>
    <w:rsid w:val="00331AD9"/>
    <w:rsid w:val="003356EA"/>
    <w:rsid w:val="003658E5"/>
    <w:rsid w:val="00367630"/>
    <w:rsid w:val="003A3C3F"/>
    <w:rsid w:val="003D4346"/>
    <w:rsid w:val="003E55E2"/>
    <w:rsid w:val="003F2396"/>
    <w:rsid w:val="003F6873"/>
    <w:rsid w:val="00412AEA"/>
    <w:rsid w:val="00416A8E"/>
    <w:rsid w:val="00437DC8"/>
    <w:rsid w:val="00445ABB"/>
    <w:rsid w:val="00445C90"/>
    <w:rsid w:val="00465638"/>
    <w:rsid w:val="00467CE8"/>
    <w:rsid w:val="0047391E"/>
    <w:rsid w:val="004777F0"/>
    <w:rsid w:val="00480285"/>
    <w:rsid w:val="004A3B6D"/>
    <w:rsid w:val="004A52DE"/>
    <w:rsid w:val="004A6938"/>
    <w:rsid w:val="004B231E"/>
    <w:rsid w:val="004C59B6"/>
    <w:rsid w:val="004D1B5C"/>
    <w:rsid w:val="004D66D4"/>
    <w:rsid w:val="004E009F"/>
    <w:rsid w:val="004E5DA4"/>
    <w:rsid w:val="004F524C"/>
    <w:rsid w:val="00503028"/>
    <w:rsid w:val="0050799C"/>
    <w:rsid w:val="00527AFF"/>
    <w:rsid w:val="005325A1"/>
    <w:rsid w:val="00535DD2"/>
    <w:rsid w:val="00543C4D"/>
    <w:rsid w:val="00544BB2"/>
    <w:rsid w:val="005525BB"/>
    <w:rsid w:val="00555C1C"/>
    <w:rsid w:val="00556CD4"/>
    <w:rsid w:val="00562B9C"/>
    <w:rsid w:val="00563512"/>
    <w:rsid w:val="00563AEC"/>
    <w:rsid w:val="005910FF"/>
    <w:rsid w:val="005934A0"/>
    <w:rsid w:val="005A0326"/>
    <w:rsid w:val="005B18B0"/>
    <w:rsid w:val="005C6966"/>
    <w:rsid w:val="005E1EEB"/>
    <w:rsid w:val="005E24D6"/>
    <w:rsid w:val="005F021B"/>
    <w:rsid w:val="005F3327"/>
    <w:rsid w:val="005F754E"/>
    <w:rsid w:val="0060654C"/>
    <w:rsid w:val="00610D92"/>
    <w:rsid w:val="00616A68"/>
    <w:rsid w:val="006206C1"/>
    <w:rsid w:val="00623CA9"/>
    <w:rsid w:val="00625FFE"/>
    <w:rsid w:val="0063094D"/>
    <w:rsid w:val="00643DFF"/>
    <w:rsid w:val="006756DE"/>
    <w:rsid w:val="006768CB"/>
    <w:rsid w:val="00693E25"/>
    <w:rsid w:val="00696C8D"/>
    <w:rsid w:val="00696D6A"/>
    <w:rsid w:val="006A3FB9"/>
    <w:rsid w:val="006A4F79"/>
    <w:rsid w:val="006B6037"/>
    <w:rsid w:val="006C4470"/>
    <w:rsid w:val="006D0456"/>
    <w:rsid w:val="006E0149"/>
    <w:rsid w:val="006F49EB"/>
    <w:rsid w:val="006F5324"/>
    <w:rsid w:val="007109A8"/>
    <w:rsid w:val="00716D26"/>
    <w:rsid w:val="00721097"/>
    <w:rsid w:val="00722770"/>
    <w:rsid w:val="007372A4"/>
    <w:rsid w:val="007436BD"/>
    <w:rsid w:val="007711C6"/>
    <w:rsid w:val="00784C2C"/>
    <w:rsid w:val="007861F8"/>
    <w:rsid w:val="007B5FA2"/>
    <w:rsid w:val="007B6140"/>
    <w:rsid w:val="007C2F40"/>
    <w:rsid w:val="007C4B39"/>
    <w:rsid w:val="007C74C5"/>
    <w:rsid w:val="00804EDD"/>
    <w:rsid w:val="008140C5"/>
    <w:rsid w:val="008225CB"/>
    <w:rsid w:val="00822CE0"/>
    <w:rsid w:val="00822ED9"/>
    <w:rsid w:val="00827A36"/>
    <w:rsid w:val="00831499"/>
    <w:rsid w:val="0084061D"/>
    <w:rsid w:val="0084490B"/>
    <w:rsid w:val="00847E59"/>
    <w:rsid w:val="00855767"/>
    <w:rsid w:val="00861D45"/>
    <w:rsid w:val="008662BC"/>
    <w:rsid w:val="00871BAD"/>
    <w:rsid w:val="00872314"/>
    <w:rsid w:val="00875AF1"/>
    <w:rsid w:val="0087614D"/>
    <w:rsid w:val="008906F9"/>
    <w:rsid w:val="008977C4"/>
    <w:rsid w:val="00897B76"/>
    <w:rsid w:val="008A55DD"/>
    <w:rsid w:val="008A5752"/>
    <w:rsid w:val="008B699C"/>
    <w:rsid w:val="008C68B8"/>
    <w:rsid w:val="008C7C09"/>
    <w:rsid w:val="008D136B"/>
    <w:rsid w:val="008D4212"/>
    <w:rsid w:val="008D791C"/>
    <w:rsid w:val="008E6A80"/>
    <w:rsid w:val="00900613"/>
    <w:rsid w:val="009057F9"/>
    <w:rsid w:val="009117EE"/>
    <w:rsid w:val="009154DF"/>
    <w:rsid w:val="00921E6F"/>
    <w:rsid w:val="00933CF6"/>
    <w:rsid w:val="00952E30"/>
    <w:rsid w:val="009540AE"/>
    <w:rsid w:val="00960197"/>
    <w:rsid w:val="009601E7"/>
    <w:rsid w:val="00962046"/>
    <w:rsid w:val="009768A8"/>
    <w:rsid w:val="00977FF0"/>
    <w:rsid w:val="0098123E"/>
    <w:rsid w:val="009822BE"/>
    <w:rsid w:val="00984054"/>
    <w:rsid w:val="009844E9"/>
    <w:rsid w:val="0098473D"/>
    <w:rsid w:val="00986078"/>
    <w:rsid w:val="009909CA"/>
    <w:rsid w:val="00996895"/>
    <w:rsid w:val="009A2F41"/>
    <w:rsid w:val="009A52B0"/>
    <w:rsid w:val="009A5CC2"/>
    <w:rsid w:val="009B717A"/>
    <w:rsid w:val="009D2E14"/>
    <w:rsid w:val="009D3046"/>
    <w:rsid w:val="009F380E"/>
    <w:rsid w:val="00A03BEB"/>
    <w:rsid w:val="00A05715"/>
    <w:rsid w:val="00A15B43"/>
    <w:rsid w:val="00A2285A"/>
    <w:rsid w:val="00A33810"/>
    <w:rsid w:val="00A33F3F"/>
    <w:rsid w:val="00A373E1"/>
    <w:rsid w:val="00A56C93"/>
    <w:rsid w:val="00A6231D"/>
    <w:rsid w:val="00A66E4D"/>
    <w:rsid w:val="00A738B3"/>
    <w:rsid w:val="00A866A0"/>
    <w:rsid w:val="00A87FC5"/>
    <w:rsid w:val="00A94F78"/>
    <w:rsid w:val="00A96DAE"/>
    <w:rsid w:val="00A971CC"/>
    <w:rsid w:val="00AB5762"/>
    <w:rsid w:val="00AC1943"/>
    <w:rsid w:val="00AC1A08"/>
    <w:rsid w:val="00AC2766"/>
    <w:rsid w:val="00AC5555"/>
    <w:rsid w:val="00AD1037"/>
    <w:rsid w:val="00AE52B9"/>
    <w:rsid w:val="00AE7365"/>
    <w:rsid w:val="00AF4378"/>
    <w:rsid w:val="00AF51CE"/>
    <w:rsid w:val="00AF7075"/>
    <w:rsid w:val="00B00903"/>
    <w:rsid w:val="00B3302D"/>
    <w:rsid w:val="00B3737E"/>
    <w:rsid w:val="00B4286B"/>
    <w:rsid w:val="00B50A1E"/>
    <w:rsid w:val="00B53DC6"/>
    <w:rsid w:val="00B53F18"/>
    <w:rsid w:val="00B70172"/>
    <w:rsid w:val="00B75F32"/>
    <w:rsid w:val="00B86CF7"/>
    <w:rsid w:val="00B878A8"/>
    <w:rsid w:val="00B97D63"/>
    <w:rsid w:val="00BB034C"/>
    <w:rsid w:val="00BB11DC"/>
    <w:rsid w:val="00BD01C0"/>
    <w:rsid w:val="00BD3AAB"/>
    <w:rsid w:val="00BD43BA"/>
    <w:rsid w:val="00BD5601"/>
    <w:rsid w:val="00BF0712"/>
    <w:rsid w:val="00BF404F"/>
    <w:rsid w:val="00BF4E2A"/>
    <w:rsid w:val="00C05768"/>
    <w:rsid w:val="00C150DF"/>
    <w:rsid w:val="00C1564B"/>
    <w:rsid w:val="00C16F54"/>
    <w:rsid w:val="00C3316C"/>
    <w:rsid w:val="00C35072"/>
    <w:rsid w:val="00C35ABF"/>
    <w:rsid w:val="00C452A3"/>
    <w:rsid w:val="00C67A88"/>
    <w:rsid w:val="00C80E21"/>
    <w:rsid w:val="00C87615"/>
    <w:rsid w:val="00CA080C"/>
    <w:rsid w:val="00CA1B67"/>
    <w:rsid w:val="00CD7055"/>
    <w:rsid w:val="00CD713B"/>
    <w:rsid w:val="00CD7839"/>
    <w:rsid w:val="00CE637D"/>
    <w:rsid w:val="00CE7A86"/>
    <w:rsid w:val="00D0491C"/>
    <w:rsid w:val="00D17165"/>
    <w:rsid w:val="00D26414"/>
    <w:rsid w:val="00D312E6"/>
    <w:rsid w:val="00D341B5"/>
    <w:rsid w:val="00D362A1"/>
    <w:rsid w:val="00D36759"/>
    <w:rsid w:val="00D448DF"/>
    <w:rsid w:val="00D461D4"/>
    <w:rsid w:val="00D54E4E"/>
    <w:rsid w:val="00D601BB"/>
    <w:rsid w:val="00D647EF"/>
    <w:rsid w:val="00D76FF6"/>
    <w:rsid w:val="00D81DFC"/>
    <w:rsid w:val="00D939B4"/>
    <w:rsid w:val="00D95600"/>
    <w:rsid w:val="00DB133F"/>
    <w:rsid w:val="00DB4C91"/>
    <w:rsid w:val="00DB730E"/>
    <w:rsid w:val="00DC0E7B"/>
    <w:rsid w:val="00DC564C"/>
    <w:rsid w:val="00DC79E8"/>
    <w:rsid w:val="00DD372B"/>
    <w:rsid w:val="00DD45C6"/>
    <w:rsid w:val="00DD6D6D"/>
    <w:rsid w:val="00DE5101"/>
    <w:rsid w:val="00DF13B7"/>
    <w:rsid w:val="00E003D1"/>
    <w:rsid w:val="00E022A5"/>
    <w:rsid w:val="00E02687"/>
    <w:rsid w:val="00E0274C"/>
    <w:rsid w:val="00E041D9"/>
    <w:rsid w:val="00E143AA"/>
    <w:rsid w:val="00E14B8B"/>
    <w:rsid w:val="00E26890"/>
    <w:rsid w:val="00E35C74"/>
    <w:rsid w:val="00E35D17"/>
    <w:rsid w:val="00E561BC"/>
    <w:rsid w:val="00E56924"/>
    <w:rsid w:val="00E60255"/>
    <w:rsid w:val="00E677F1"/>
    <w:rsid w:val="00E71D56"/>
    <w:rsid w:val="00E83DF3"/>
    <w:rsid w:val="00E840B1"/>
    <w:rsid w:val="00E858AA"/>
    <w:rsid w:val="00E876B0"/>
    <w:rsid w:val="00E908CA"/>
    <w:rsid w:val="00E91F84"/>
    <w:rsid w:val="00EA3204"/>
    <w:rsid w:val="00EC2D82"/>
    <w:rsid w:val="00EC637D"/>
    <w:rsid w:val="00EE61BE"/>
    <w:rsid w:val="00EF555A"/>
    <w:rsid w:val="00EF6C3B"/>
    <w:rsid w:val="00EF715C"/>
    <w:rsid w:val="00F04726"/>
    <w:rsid w:val="00F13CD4"/>
    <w:rsid w:val="00F1574D"/>
    <w:rsid w:val="00F1646D"/>
    <w:rsid w:val="00F16825"/>
    <w:rsid w:val="00F30344"/>
    <w:rsid w:val="00F31170"/>
    <w:rsid w:val="00F35E37"/>
    <w:rsid w:val="00F4204A"/>
    <w:rsid w:val="00F54CAB"/>
    <w:rsid w:val="00F60F33"/>
    <w:rsid w:val="00F72474"/>
    <w:rsid w:val="00F826FA"/>
    <w:rsid w:val="00F87EBD"/>
    <w:rsid w:val="00FA25AB"/>
    <w:rsid w:val="00FA4BF9"/>
    <w:rsid w:val="00FB2875"/>
    <w:rsid w:val="00FB3BDB"/>
    <w:rsid w:val="00FC3807"/>
    <w:rsid w:val="00FC5D91"/>
    <w:rsid w:val="00FD0C6F"/>
    <w:rsid w:val="00FD149D"/>
    <w:rsid w:val="00FD6F45"/>
    <w:rsid w:val="00FE110B"/>
    <w:rsid w:val="00FE4C45"/>
    <w:rsid w:val="00FE6A4F"/>
    <w:rsid w:val="00FE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3D4346"/>
    <w:pPr>
      <w:jc w:val="both"/>
    </w:pPr>
    <w:rPr>
      <w:szCs w:val="20"/>
    </w:rPr>
  </w:style>
  <w:style w:styleId="Tekstrezerviranogmjesta" w:type="character">
    <w:name w:val="Placeholder Text"/>
    <w:basedOn w:val="Zadanifontodlomka"/>
    <w:uiPriority w:val="99"/>
    <w:semiHidden/>
    <w:rsid w:val="00FD0C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0C6F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0C6F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0C6F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0C6F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5910F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3D4346"/>
    <w:pPr>
      <w:jc w:val="both"/>
    </w:pPr>
    <w:rPr>
      <w:szCs w:val="20"/>
    </w:rPr>
  </w:style>
  <w:style w:styleId="Tekstrezerviranogmjesta" w:type="character">
    <w:name w:val="Placeholder Text"/>
    <w:basedOn w:val="Zadanifontodlomka"/>
    <w:uiPriority w:val="99"/>
    <w:semiHidden/>
    <w:rsid w:val="00FD0C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0C6F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0C6F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0C6F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0C6F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5910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7487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1519</izvorni_sadrzaj>
    <derivirana_varijabla naziv="DomainObject.Predmet.Broj_1">1519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St-1519/2016</izvorni_sadrzaj>
    <derivirana_varijabla naziv="DomainObject.Predmet.OznakaBroj_1">St-1519/2016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GRADNJA DUBROVNIK d.o.o. za graditeljstvo, projektiranje, trgovinu, turizam, ugostiteljstvo i usluge zastupanog po punomoćniku Jozo Bagarić, stečajni upravitelj</izvorni_sadrzaj>
    <derivirana_varijabla naziv="DomainObject.Predmet.ProtustrankaFormated_1">  GRADNJA DUBROVNIK d.o.o. za graditeljstvo, projektiranje, trgovinu, turizam, ugostiteljstvo i usluge zastupanog po punomoćniku Jozo Bagarić, stečajni upravitelj</derivirana_varijabla>
  </DomainObject.Predmet.ProtustrankaFormated>
  <DomainObject.Predmet.ProtustrankaFormatedOIB>
    <izvorni_sadrzaj>  GRADNJA DUBROVNIK d.o.o. za graditeljstvo, projektiranje, trgovinu, turizam, ugostiteljstvo i usluge, OIB 40919570705 zastupanog po punomoćniku Jozo Bagarić, stečajni upravitelj</izvorni_sadrzaj>
    <derivirana_varijabla naziv="DomainObject.Predmet.ProtustrankaFormatedOIB_1">  GRADNJA DUBROVNIK d.o.o. za graditeljstvo, projektiranje, trgovinu, turizam, ugostiteljstvo i usluge, OIB 40919570705 zastupanog po punomoćniku Jozo Bagarić, stečajni upravitelj</derivirana_varijabla>
  </DomainObject.Predmet.ProtustrankaFormatedOIB>
  <DomainObject.Predmet.ProtustrankaFormatedWithAdress>
    <izvorni_sadrzaj> GRADNJA DUBROVNIK d.o.o. za graditeljstvo, projektiranje, trgovinu, turizam, ugostiteljstvo i usluge, Ispod Petke 4, 20000 Dubrovnik zastupanog po punomoćniku Jozo Bagarić, stečajni upravitelj</izvorni_sadrzaj>
    <derivirana_varijabla naziv="DomainObject.Predmet.ProtustrankaFormatedWithAdress_1"> GRADNJA DUBROVNIK d.o.o. za graditeljstvo, projektiranje, trgovinu, turizam, ugostiteljstvo i usluge, Ispod Petke 4, 20000 Dubrovnik zastupanog po punomoćniku Jozo Bagarić, stečajni upravitelj</derivirana_varijabla>
  </DomainObject.Predmet.ProtustrankaFormatedWithAdress>
  <DomainObject.Predmet.ProtustrankaFormatedWithAdressOIB>
    <izvorni_sadrzaj> GRADNJA DUBROVNIK d.o.o. za graditeljstvo, projektiranje, trgovinu, turizam, ugostiteljstvo i usluge, OIB 40919570705, Ispod Petke 4, 20000 Dubrovnik zastupanog po punomoćniku Jozo Bagarić, stečajni upravitelj</izvorni_sadrzaj>
    <derivirana_varijabla naziv="DomainObject.Predmet.ProtustrankaFormatedWithAdressOIB_1"> GRADNJA DUBROVNIK d.o.o. za graditeljstvo, projektiranje, trgovinu, turizam, ugostiteljstvo i usluge, OIB 40919570705, Ispod Petke 4, 20000 Dubrovnik zastupanog po punomoćniku Jozo Bagarić, stečajni upravitelj</derivirana_varijabla>
  </DomainObject.Predmet.ProtustrankaFormatedWithAdressOIB>
  <DomainObject.Predmet.ProtustrankaWithAdress>
    <izvorni_sadrzaj>GRADNJA DUBROVNIK d.o.o. za graditeljstvo, projektiranje, trgovinu, turizam, ugostiteljstvo i usluge Ispod Petke 4, 20000 Dubrovnik</izvorni_sadrzaj>
    <derivirana_varijabla naziv="DomainObject.Predmet.ProtustrankaWithAdress_1">GRADNJA DUBROVNIK d.o.o. za graditeljstvo, projektiranje, trgovinu, turizam, ugostiteljstvo i usluge Ispod Petke 4, 20000 Dubrovnik</derivirana_varijabla>
  </DomainObject.Predmet.ProtustrankaWithAdress>
  <DomainObject.Predmet.ProtustrankaWithAdressOIB>
    <izvorni_sadrzaj>GRADNJA DUBROVNIK d.o.o. za graditeljstvo, projektiranje, trgovinu, turizam, ugostiteljstvo i usluge, OIB 40919570705, Ispod Petke 4, 20000 Dubrovnik</izvorni_sadrzaj>
    <derivirana_varijabla naziv="DomainObject.Predmet.ProtustrankaWithAdressOIB_1">GRADNJA DUBROVNIK d.o.o. za graditeljstvo, projektiranje, trgovinu, turizam, ugostiteljstvo i usluge, OIB 40919570705, Ispod Petke 4, 20000 Dubrovnik</derivirana_varijabla>
  </DomainObject.Predmet.ProtustrankaWithAdressOIB>
  <DomainObject.Predmet.ProtustrankaNazivFormated>
    <izvorni_sadrzaj>GRADNJA DUBROVNIK d.o.o. za graditeljstvo, projektiranje, trgovinu, turizam, ugostiteljstvo i usluge</izvorni_sadrzaj>
    <derivirana_varijabla naziv="DomainObject.Predmet.ProtustrankaNazivFormated_1">GRADNJA DUBROVNIK d.o.o. za graditeljstvo, projektiranje, trgovinu, turizam, ugostiteljstvo i usluge</derivirana_varijabla>
  </DomainObject.Predmet.ProtustrankaNazivFormated>
  <DomainObject.Predmet.ProtustrankaNazivFormatedOIB>
    <izvorni_sadrzaj>GRADNJA DUBROVNIK d.o.o. za graditeljstvo, projektiranje, trgovinu, turizam, ugostiteljstvo i usluge, OIB 40919570705</izvorni_sadrzaj>
    <derivirana_varijabla naziv="DomainObject.Predmet.ProtustrankaNazivFormatedOIB_1">GRADNJA DUBROVNIK d.o.o. za graditeljstvo, projektiranje, trgovinu, turizam, ugostiteljstvo i usluge, OIB 40919570705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104644.17</izvorni_sadrzaj>
    <derivirana_varijabla naziv="DomainObject.Predmet.TrenutnaVrijednost_1">104644.17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GRADNJA DUBROVNIK d.o.o. za graditeljstvo, projektiranje, trgovinu, turizam, ugostiteljstvo i usluge zastupanog po punomoćniku Jozo Bagarić, stečajni upravitelj</item>
    </izvorni_sadrzaj>
    <derivirana_varijabla naziv="DomainObject.Predmet.ProtuStrankaListFormated_1">
      <item>GRADNJA DUBROVNIK d.o.o. za graditeljstvo, projektiranje, trgovinu, turizam, ugostiteljstvo i usluge zastupanog po punomoćniku Jozo Bagarić, stečajni upravitelj</item>
    </derivirana_varijabla>
  </DomainObject.Predmet.ProtuStrankaListFormated>
  <DomainObject.Predmet.ProtuStrankaListFormatedOIB>
    <izvorni_sadrzaj>
      <item>GRADNJA DUBROVNIK d.o.o. za graditeljstvo, projektiranje, trgovinu, turizam, ugostiteljstvo i usluge, OIB 40919570705 zastupanog po punomoćniku Jozo Bagarić, stečajni upravitelj</item>
    </izvorni_sadrzaj>
    <derivirana_varijabla naziv="DomainObject.Predmet.ProtuStrankaListFormatedOIB_1">
      <item>GRADNJA DUBROVNIK d.o.o. za graditeljstvo, projektiranje, trgovinu, turizam, ugostiteljstvo i usluge, OIB 40919570705 zastupanog po punomoćniku Jozo Bagarić, stečajni upravitelj</item>
    </derivirana_varijabla>
  </DomainObject.Predmet.ProtuStrankaListFormatedOIB>
  <DomainObject.Predmet.ProtuStrankaListFormatedWithAdress>
    <izvorni_sadrzaj>
      <item>GRADNJA DUBROVNIK d.o.o. za graditeljstvo, projektiranje, trgovinu, turizam, ugostiteljstvo i usluge, Ispod Petke 4, 20000 Dubrovnik zastupanog po punomoćniku Jozo Bagarić, stečajni upravitelj</item>
    </izvorni_sadrzaj>
    <derivirana_varijabla naziv="DomainObject.Predmet.ProtuStrankaListFormatedWithAdress_1">
      <item>GRADNJA DUBROVNIK d.o.o. za graditeljstvo, projektiranje, trgovinu, turizam, ugostiteljstvo i usluge, Ispod Petke 4, 20000 Dubrovnik zastupanog po punomoćniku Jozo Bagarić, stečajni upravitelj</item>
    </derivirana_varijabla>
  </DomainObject.Predmet.ProtuStrankaListFormatedWithAdress>
  <DomainObject.Predmet.ProtuStrankaListFormatedWithAdressOIB>
    <izvorni_sadrzaj>
      <item>GRADNJA DUBROVNIK d.o.o. za graditeljstvo, projektiranje, trgovinu, turizam, ugostiteljstvo i usluge, OIB 40919570705, Ispod Petke 4, 20000 Dubrovnik zastupanog po punomoćniku Jozo Bagarić, stečajni upravitelj</item>
    </izvorni_sadrzaj>
    <derivirana_varijabla naziv="DomainObject.Predmet.ProtuStrankaListFormatedWithAdressOIB_1">
      <item>GRADNJA DUBROVNIK d.o.o. za graditeljstvo, projektiranje, trgovinu, turizam, ugostiteljstvo i usluge, OIB 40919570705, Ispod Petke 4, 20000 Dubrovnik zastupanog po punomoćniku Jozo Bagarić, stečajni upravitelj</item>
    </derivirana_varijabla>
  </DomainObject.Predmet.ProtuStrankaListFormatedWithAdressOIB>
  <DomainObject.Predmet.ProtuStrankaListNazivFormated>
    <izvorni_sadrzaj>
      <item>GRADNJA DUBROVNIK d.o.o. za graditeljstvo, projektiranje, trgovinu, turizam, ugostiteljstvo i usluge</item>
    </izvorni_sadrzaj>
    <derivirana_varijabla naziv="DomainObject.Predmet.ProtuStrankaListNazivFormated_1">
      <item>GRADNJA DUBROVNIK d.o.o. za graditeljstvo, projektiranje, trgovinu, turizam, ugostiteljstvo i usluge</item>
    </derivirana_varijabla>
  </DomainObject.Predmet.ProtuStrankaListNazivFormated>
  <DomainObject.Predmet.ProtuStrankaListNazivFormatedOIB>
    <izvorni_sadrzaj>
      <item>GRADNJA DUBROVNIK d.o.o. za graditeljstvo, projektiranje, trgovinu, turizam, ugostiteljstvo i usluge, OIB 40919570705</item>
    </izvorni_sadrzaj>
    <derivirana_varijabla naziv="DomainObject.Predmet.ProtuStrankaListNazivFormatedOIB_1">
      <item>GRADNJA DUBROVNIK d.o.o. za graditeljstvo, projektiranje, trgovinu, turizam, ugostiteljstvo i usluge, OIB 40919570705</item>
    </derivirana_varijabla>
  </DomainObject.Predmet.ProtuStrankaListNazivFormatedOIB>
  <DomainObject.Predmet.OstaliListFormated>
    <izvorni_sadrzaj>
      <item>Jozo Bagarić, stečajni upravitelj punomoćnik sudionika u postupku GRADNJA DUBROVNIK d.o.o. za graditeljstvo, projektiranje, trgovinu, turizam, ugostiteljstvo i usluge</item>
      <item>Tihan Hilje</item>
    </izvorni_sadrzaj>
    <derivirana_varijabla naziv="DomainObject.Predmet.OstaliListFormated_1">
      <item>Jozo Bagarić, stečajni upravitelj punomoćnik sudionika u postupku GRADNJA DUBROVNIK d.o.o. za graditeljstvo, projektiranje, trgovinu, turizam, ugostiteljstvo i usluge</item>
      <item>Tihan Hilje</item>
    </derivirana_varijabla>
  </DomainObject.Predmet.OstaliListFormated>
  <DomainObject.Predmet.OstaliListFormatedOIB>
    <izvorni_sadrzaj>
      <item>Jozo Bagarić, stečajni upravitelj, OIB 81445363370 punomoćnik sudionika u postupku GRADNJA DUBROVNIK d.o.o. za graditeljstvo, projektiranje, trgovinu, turizam, ugostiteljstvo i usluge</item>
      <item>Tihan Hilje</item>
    </izvorni_sadrzaj>
    <derivirana_varijabla naziv="DomainObject.Predmet.OstaliListFormatedOIB_1">
      <item>Jozo Bagarić, stečajni upravitelj, OIB 81445363370 punomoćnik sudionika u postupku GRADNJA DUBROVNIK d.o.o. za graditeljstvo, projektiranje, trgovinu, turizam, ugostiteljstvo i usluge</item>
      <item>Tihan Hilje</item>
    </derivirana_varijabla>
  </DomainObject.Predmet.OstaliListFormatedOIB>
  <DomainObject.Predmet.OstaliListFormatedWithAdress>
    <izvorni_sadrzaj>
      <item>Jozo Bagarić, stečajni upravitelj, Trg Bana Josipa Jelačića 4, 20340 Ploče punomoćnik sudionika u postupku GRADNJA DUBROVNIK d.o.o. za graditeljstvo, projektiranje, trgovinu, turizam, ugostiteljstvo i usluge</item>
      <item>Tihan Hilje</item>
    </izvorni_sadrzaj>
    <derivirana_varijabla naziv="DomainObject.Predmet.OstaliListFormatedWithAdress_1">
      <item>Jozo Bagarić, stečajni upravitelj, Trg Bana Josipa Jelačića 4, 20340 Ploče punomoćnik sudionika u postupku GRADNJA DUBROVNIK d.o.o. za graditeljstvo, projektiranje, trgovinu, turizam, ugostiteljstvo i usluge</item>
      <item>Tihan Hilje</item>
    </derivirana_varijabla>
  </DomainObject.Predmet.OstaliListFormatedWithAdress>
  <DomainObject.Predmet.OstaliListFormatedWithAdressOIB>
    <izvorni_sadrzaj>
      <item>Jozo Bagarić, stečajni upravitelj, OIB 81445363370, Trg Bana Josipa Jelačića 4, 20340 Ploče punomoćnik sudionika u postupku GRADNJA DUBROVNIK d.o.o. za graditeljstvo, projektiranje, trgovinu, turizam, ugostiteljstvo i usluge</item>
      <item>Tihan Hilje</item>
    </izvorni_sadrzaj>
    <derivirana_varijabla naziv="DomainObject.Predmet.OstaliListFormatedWithAdressOIB_1">
      <item>Jozo Bagarić, stečajni upravitelj, OIB 81445363370, Trg Bana Josipa Jelačića 4, 20340 Ploče punomoćnik sudionika u postupku GRADNJA DUBROVNIK d.o.o. za graditeljstvo, projektiranje, trgovinu, turizam, ugostiteljstvo i usluge</item>
      <item>Tihan Hilje</item>
    </derivirana_varijabla>
  </DomainObject.Predmet.OstaliListFormatedWithAdressOIB>
  <DomainObject.Predmet.OstaliListNazivFormated>
    <izvorni_sadrzaj>
      <item>Jozo Bagarić, stečajni upravitelj</item>
      <item>Tihan Hilje</item>
    </izvorni_sadrzaj>
    <derivirana_varijabla naziv="DomainObject.Predmet.OstaliListNazivFormated_1">
      <item>Jozo Bagarić, stečajni upravitelj</item>
      <item>Tihan Hilje</item>
    </derivirana_varijabla>
  </DomainObject.Predmet.OstaliListNazivFormated>
  <DomainObject.Predmet.OstaliListNazivFormatedOIB>
    <izvorni_sadrzaj>
      <item>Jozo Bagarić, stečajni upravitelj, OIB 81445363370</item>
      <item>Tihan Hilje</item>
    </izvorni_sadrzaj>
    <derivirana_varijabla naziv="DomainObject.Predmet.OstaliListNazivFormatedOIB_1">
      <item>Jozo Bagarić, stečajni upravitelj, OIB 81445363370</item>
      <item>Tihan Hilje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GRADNJA DUBROVNIK d.o.o. za graditeljstvo, projektiranje, trgovinu, turizam, ugostiteljstvo i usluge</izvorni_sadrzaj>
    <derivirana_varijabla naziv="DomainObject.Predmet.ProtustrankaIDrugi_1">GRADNJA DUBROVNIK d.o.o. za graditeljstvo, projektiranje, trgovinu, turizam, ugostiteljstvo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GRADNJA DUBROVNIK d.o.o. za graditeljstvo, projektiranje, trgovinu, turizam, ugostiteljstvo i usluge, OIB 40919570705, Ispod Petke 4, 20000 Dubrovnik</izvorni_sadrzaj>
    <derivirana_varijabla naziv="DomainObject.Predmet.ProtustrankaIDrugiAdressOIB_1">GRADNJA DUBROVNIK d.o.o. za graditeljstvo, projektiranje, trgovinu, turizam, ugostiteljstvo i usluge, OIB 40919570705, Ispod Petke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GRADNJA DUBROVNIK d.o.o. za graditeljstvo, projektiranje, trgovinu, turizam, ugostiteljstvo i usluge</item>
      <item>Jozo Bagarić, stečajni upravitelj</item>
      <item>Tihan Hilje</item>
    </izvorni_sadrzaj>
    <derivirana_varijabla naziv="DomainObject.Predmet.SudioniciListNaziv_1">
      <item>FINA, RC Split, Podružnica Dubrovnik</item>
      <item>GRADNJA DUBROVNIK d.o.o. za graditeljstvo, projektiranje, trgovinu, turizam, ugostiteljstvo i usluge</item>
      <item>Jozo Bagarić, stečajni upravitelj</item>
      <item>Tihan Hilje</item>
    </derivirana_varijabla>
  </DomainObject.Predmet.SudioniciListNaziv>
  <DomainObject.Predmet.SudioniciListAdressOIB>
    <izvorni_sadrzaj>
      <item>FINA, RC Split, Podružnica Dubrovnik, OIB 85821130368, Vukovarska 2,20000 Dubrovnik</item>
      <item>GRADNJA DUBROVNIK d.o.o. za graditeljstvo, projektiranje, trgovinu, turizam, ugostiteljstvo i usluge, OIB 40919570705, Ispod Petke 4,20000 Dubrovnik</item>
      <item>Jozo Bagarić, stečajni upravitelj, OIB 81445363370, Trg Bana Josipa Jelačića 4,20340 Ploče</item>
      <item>Tihan Hilje</item>
    </izvorni_sadrzaj>
    <derivirana_varijabla naziv="DomainObject.Predmet.SudioniciListAdressOIB_1">
      <item>FINA, RC Split, Podružnica Dubrovnik, OIB 85821130368, Vukovarska 2,20000 Dubrovnik</item>
      <item>GRADNJA DUBROVNIK d.o.o. za graditeljstvo, projektiranje, trgovinu, turizam, ugostiteljstvo i usluge, OIB 40919570705, Ispod Petke 4,20000 Dubrovnik</item>
      <item>Jozo Bagarić, stečajni upravitelj, OIB 81445363370, Trg Bana Josipa Jelačića 4,20340 Ploče</item>
      <item>Tihan Hilje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40919570705</item>
      <item>, OIB 81445363370</item>
      <item>, OIB null</item>
    </izvorni_sadrzaj>
    <derivirana_varijabla naziv="DomainObject.Predmet.SudioniciListNazivOIB_1">
      <item>, OIB 85821130368</item>
      <item>, OIB 40919570705</item>
      <item>, OIB 81445363370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1414</properties:Words>
  <properties:Characters>7861</properties:Characters>
  <properties:Lines>166</properties:Lines>
  <properties:Paragraphs>42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9307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2018-11-05T10:42:00Z</dcterms:created>
  <dc:creator>Srđan Gavranić</dc:creator>
  <cp:lastModifiedBy>Katarina Franković</cp:lastModifiedBy>
  <cp:lastPrinted>2017-09-22T13:04:00Z</cp:lastPrinted>
  <dcterms:modified xmlns:xsi="http://www.w3.org/2001/XMLSchema-instance" xsi:type="dcterms:W3CDTF">2018-11-05T10:44:00Z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potvrda stečajnog plana (1519 2016 potvrda stečajnog plana GRADNJA DUBROVNIK.docx)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