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f3a7" w14:paraId="acef3a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E76F3A">
        <w:t>5</w:t>
      </w:r>
      <w:r w:rsidR="00C572D2">
        <w:t xml:space="preserve">. </w:t>
      </w:r>
      <w:r w:rsidR="00E76F3A">
        <w:t xml:space="preserve">prosinca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76F3A">
        <w:t>THERME DALMACIJA d.o.o., Zadar, Polačišće 2, OIB: 51832119925</w:t>
      </w:r>
      <w:r w:rsidR="0039437A" w:rsidRPr="0039437A">
        <w:t>,</w:t>
      </w:r>
      <w:r w:rsidR="00EF3F9E">
        <w:t xml:space="preserve"> </w:t>
      </w:r>
      <w:r w:rsidR="004B06FE">
        <w:t>23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76F3A">
        <w:t>THERME DALMACIJA d.o.o., Zadar, Polačišće 2, OIB: 51832119925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741367">
        <w:rPr>
          <w:color w:themeColor="text1" w:val="000000"/>
        </w:rPr>
        <w:t>3,</w:t>
      </w:r>
      <w:r w:rsidR="00E76F3A">
        <w:rPr>
          <w:color w:themeColor="text1" w:val="000000"/>
        </w:rPr>
        <w:t>0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B06FE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76F3A">
        <w:t>THERME DALMACIJA d.o.o., Zadar, Polačišće 2, OIB: 51832119925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E76F3A">
        <w:t>5</w:t>
      </w:r>
      <w:r w:rsidR="00C572D2">
        <w:t xml:space="preserve">. </w:t>
      </w:r>
      <w:r w:rsidR="00E76F3A">
        <w:t xml:space="preserve">prosinca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E76F3A">
        <w:t>1</w:t>
      </w:r>
      <w:r w:rsidR="0079567A" w:rsidRPr="00EF3F9E">
        <w:t>.</w:t>
      </w:r>
      <w:r w:rsidR="00E34074">
        <w:t xml:space="preserve"> </w:t>
      </w:r>
      <w:r w:rsidR="00E76F3A">
        <w:t xml:space="preserve">prosinca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76F3A">
        <w:t>50.726,48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E76F3A">
        <w:t>dva</w:t>
      </w:r>
      <w:r w:rsidR="008F0E0D">
        <w:t xml:space="preserve"> </w:t>
      </w:r>
      <w:r w:rsidR="00BE620C">
        <w:t>otvoren</w:t>
      </w:r>
      <w:r w:rsidR="00E76F3A">
        <w:t>a</w:t>
      </w:r>
      <w:r w:rsidR="00BE620C">
        <w:t xml:space="preserve"> račun</w:t>
      </w:r>
      <w:r w:rsidR="00E76F3A">
        <w:t>a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E76F3A">
        <w:t xml:space="preserve">Sberbank </w:t>
      </w:r>
      <w:r w:rsidR="004B06FE">
        <w:t xml:space="preserve">d.d. </w:t>
      </w:r>
      <w:r w:rsidR="00193657" w:rsidRPr="00EF3F9E">
        <w:t xml:space="preserve">i </w:t>
      </w:r>
      <w:r w:rsidR="00E76F3A">
        <w:t xml:space="preserve">Veneto Banka d.d.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41367">
        <w:t>2</w:t>
      </w:r>
      <w:r w:rsidR="00E76F3A">
        <w:t>0</w:t>
      </w:r>
      <w:r w:rsidR="00131DF8">
        <w:t xml:space="preserve">. </w:t>
      </w:r>
      <w:r w:rsidR="00741367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22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76F3A">
        <w:t>53.853,60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E76F3A">
        <w:t>230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741367" w:rsidP="00A45777" w:rsidR="00741367">
      <w:pPr>
        <w:jc w:val="both"/>
      </w:pPr>
    </w:p>
    <w:p w:rsidRDefault="00741367" w:rsidP="00741367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741367" w:rsidP="00741367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E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76F3A">
      <w:t xml:space="preserve">Poslovni broj: 5 </w:t>
    </w:r>
    <w:r w:rsidR="00E76F3A" w:rsidRPr="008C3132">
      <w:t>St-</w:t>
    </w:r>
    <w:r w:rsidR="00E76F3A">
      <w:t>1148/16-10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11</w:t>
    </w:r>
    <w:r w:rsidR="00E76F3A">
      <w:t>48</w:t>
    </w:r>
    <w:r w:rsidR="00646146">
      <w:t>/16-</w:t>
    </w:r>
    <w:r w:rsidR="004B06FE">
      <w:t>1</w:t>
    </w:r>
    <w:r w:rsidR="00E76F3A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2E75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THERME DALMACIJA d.o.o. za turizam, ugostiteljstvo i djelatnost turističke agencije</izvorni_sadrzaj>
    <derivirana_varijabla naziv="DomainObject.Predmet.ProtustrankaFormated_1">  THERME DALMACIJA d.o.o. za turizam, ugostiteljstvo i djelatnost turističke agencije</derivirana_varijabla>
  </DomainObject.Predmet.ProtustrankaFormated>
  <DomainObject.Predmet.ProtustrankaFormatedOIB>
    <izvorni_sadrzaj>  THERME DALMACIJA d.o.o. za turizam, ugostiteljstvo i djelatnost turističke agencije, OIB 51832119925</izvorni_sadrzaj>
    <derivirana_varijabla naziv="DomainObject.Predmet.ProtustrankaFormatedOIB_1">  THERME DALMACIJA d.o.o. za turizam, ugostiteljstvo i djelatnost turističke agencije, OIB 51832119925</derivirana_varijabla>
  </DomainObject.Predmet.ProtustrankaFormatedOIB>
  <DomainObject.Predmet.ProtustrankaFormatedWithAdress>
    <izvorni_sadrzaj> THERME DALMACIJA d.o.o. za turizam, ugostiteljstvo i djelatnost turističke agencije, Polačišće 2, 23000 Zadar</izvorni_sadrzaj>
    <derivirana_varijabla naziv="DomainObject.Predmet.ProtustrankaFormatedWithAdress_1"> THERME DALMACIJA d.o.o. za turizam, ugostiteljstvo i djelatnost turističke agencije, Polačišće 2, 23000 Zadar</derivirana_varijabla>
  </DomainObject.Predmet.ProtustrankaFormatedWithAdress>
  <DomainObject.Predmet.ProtustrankaFormatedWithAdressOIB>
    <izvorni_sadrzaj> THERME DALMACIJA d.o.o. za turizam, ugostiteljstvo i djelatnost turističke agencije, OIB 51832119925, Polačišće 2, 23000 Zadar</izvorni_sadrzaj>
    <derivirana_varijabla naziv="DomainObject.Predmet.ProtustrankaFormatedWithAdressOIB_1"> THERME DALMACIJA d.o.o. za turizam, ugostiteljstvo i djelatnost turističke agencije, OIB 51832119925, Polačišće 2, 23000 Zadar</derivirana_varijabla>
  </DomainObject.Predmet.ProtustrankaFormatedWithAdressOIB>
  <DomainObject.Predmet.ProtustrankaWithAdress>
    <izvorni_sadrzaj>THERME DALMACIJA d.o.o. za turizam, ugostiteljstvo i djelatnost turističke agencije Polačišće 2, 23000 Zadar</izvorni_sadrzaj>
    <derivirana_varijabla naziv="DomainObject.Predmet.ProtustrankaWithAdress_1">THERME DALMACIJA d.o.o. za turizam, ugostiteljstvo i djelatnost turističke agencije Polačišće 2, 23000 Zadar</derivirana_varijabla>
  </DomainObject.Predmet.ProtustrankaWithAdress>
  <DomainObject.Predmet.ProtustrankaWithAdressOIB>
    <izvorni_sadrzaj>THERME DALMACIJA d.o.o. za turizam, ugostiteljstvo i djelatnost turističke agencije, OIB 51832119925, Polačišće 2, 23000 Zadar</izvorni_sadrzaj>
    <derivirana_varijabla naziv="DomainObject.Predmet.ProtustrankaWithAdressOIB_1">THERME DALMACIJA d.o.o. za turizam, ugostiteljstvo i djelatnost turističke agencije, OIB 51832119925, Polačišće 2, 23000 Zadar</derivirana_varijabla>
  </DomainObject.Predmet.ProtustrankaWithAdressOIB>
  <DomainObject.Predmet.ProtustrankaNazivFormated>
    <izvorni_sadrzaj>THERME DALMACIJA d.o.o. za turizam, ugostiteljstvo i djelatnost turističke agencije</izvorni_sadrzaj>
    <derivirana_varijabla naziv="DomainObject.Predmet.ProtustrankaNazivFormated_1">THERME DALMACIJA d.o.o. za turizam, ugostiteljstvo i djelatnost turističke agencije</derivirana_varijabla>
  </DomainObject.Predmet.ProtustrankaNazivFormated>
  <DomainObject.Predmet.ProtustrankaNazivFormatedOIB>
    <izvorni_sadrzaj>THERME DALMACIJA d.o.o. za turizam, ugostiteljstvo i djelatnost turističke agencije, OIB 51832119925</izvorni_sadrzaj>
    <derivirana_varijabla naziv="DomainObject.Predmet.ProtustrankaNazivFormatedOIB_1">THERME DALMACIJA d.o.o. za turizam, ugostiteljstvo i djelatnost turističke agencije, OIB 51832119925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50726.48</izvorni_sadrzaj>
    <derivirana_varijabla naziv="DomainObject.Predmet.TrenutnaVrijednost_1">50726.48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THERME DALMACIJA d.o.o. za turizam, ugostiteljstvo i djelatnost turističke agencije</item>
    </izvorni_sadrzaj>
    <derivirana_varijabla naziv="DomainObject.Predmet.ProtuStrankaListFormated_1">
      <item>THERME DALMACIJA d.o.o. za turizam, ugostiteljstvo i djelatnost turističke agencije</item>
    </derivirana_varijabla>
  </DomainObject.Predmet.ProtuStrankaListFormated>
  <DomainObject.Predmet.ProtuStrankaListFormatedOIB>
    <izvorni_sadrzaj>
      <item>THERME DALMACIJA d.o.o. za turizam, ugostiteljstvo i djelatnost turističke agencije, OIB 51832119925</item>
    </izvorni_sadrzaj>
    <derivirana_varijabla naziv="DomainObject.Predmet.ProtuStrankaListFormatedOIB_1">
      <item>THERME DALMACIJA d.o.o. za turizam, ugostiteljstvo i djelatnost turističke agencije, OIB 51832119925</item>
    </derivirana_varijabla>
  </DomainObject.Predmet.ProtuStrankaListFormatedOIB>
  <DomainObject.Predmet.ProtuStrankaListFormatedWithAdress>
    <izvorni_sadrzaj>
      <item>THERME DALMACIJA d.o.o. za turizam, ugostiteljstvo i djelatnost turističke agencije, Polačišće 2, 23000 Zadar</item>
    </izvorni_sadrzaj>
    <derivirana_varijabla naziv="DomainObject.Predmet.ProtuStrankaListFormatedWithAdress_1">
      <item>THERME DALMACIJA d.o.o. za turizam, ugostiteljstvo i djelatnost turističke agencije, Polačišće 2, 23000 Zadar</item>
    </derivirana_varijabla>
  </DomainObject.Predmet.ProtuStrankaListFormatedWithAdress>
  <DomainObject.Predmet.ProtuStrankaListFormatedWithAdressOIB>
    <izvorni_sadrzaj>
      <item>THERME DALMACIJA d.o.o. za turizam, ugostiteljstvo i djelatnost turističke agencije, OIB 51832119925, Polačišće 2, 23000 Zadar</item>
    </izvorni_sadrzaj>
    <derivirana_varijabla naziv="DomainObject.Predmet.ProtuStrankaListFormatedWithAdressOIB_1">
      <item>THERME DALMACIJA d.o.o. za turizam, ugostiteljstvo i djelatnost turističke agencije, OIB 51832119925, Polačišće 2, 23000 Zadar</item>
    </derivirana_varijabla>
  </DomainObject.Predmet.ProtuStrankaListFormatedWithAdressOIB>
  <DomainObject.Predmet.ProtuStrankaListNazivFormated>
    <izvorni_sadrzaj>
      <item>THERME DALMACIJA d.o.o. za turizam, ugostiteljstvo i djelatnost turističke agencije</item>
    </izvorni_sadrzaj>
    <derivirana_varijabla naziv="DomainObject.Predmet.ProtuStrankaListNazivFormated_1">
      <item>THERME DALMACIJA d.o.o. za turizam, ugostiteljstvo i djelatnost turističke agencije</item>
    </derivirana_varijabla>
  </DomainObject.Predmet.ProtuStrankaListNazivFormated>
  <DomainObject.Predmet.ProtuStrankaListNazivFormatedOIB>
    <izvorni_sadrzaj>
      <item>THERME DALMACIJA d.o.o. za turizam, ugostiteljstvo i djelatnost turističke agencije, OIB 51832119925</item>
    </izvorni_sadrzaj>
    <derivirana_varijabla naziv="DomainObject.Predmet.ProtuStrankaListNazivFormatedOIB_1">
      <item>THERME DALMACIJA d.o.o. za turizam, ugostiteljstvo i djelatnost turističke agencije, OIB 51832119925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THERME DALMACIJA d.o.o. za turizam, ugostiteljstvo i djelatnost turističke agencije</izvorni_sadrzaj>
    <derivirana_varijabla naziv="DomainObject.Predmet.ProtustrankaIDrugi_1">THERME DALMACIJA 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THERME DALMACIJA d.o.o. za turizam, ugostiteljstvo i djelatnost turističke agencije, OIB 51832119925, Polačišće 2, 23000 Zadar</izvorni_sadrzaj>
    <derivirana_varijabla naziv="DomainObject.Predmet.ProtustrankaIDrugiAdressOIB_1">THERME DALMACIJA d.o.o. za turizam, ugostiteljstvo i djelatnost turističke agencije, OIB 51832119925,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THERME DALMACIJA d.o.o. za turizam, ugostiteljstvo i djelatnost turističke agencije</item>
    </izvorni_sadrzaj>
    <derivirana_varijabla naziv="DomainObject.Predmet.SudioniciListNaziv_1">
      <item>FINA</item>
      <item>THERME DALMACIJA d.o.o. za turizam, ugostiteljstvo i djelatnost turističke agencije</item>
    </derivirana_varijabla>
  </DomainObject.Predmet.SudioniciListNaziv>
  <DomainObject.Predmet.SudioniciListAdressOIB>
    <izvorni_sadrzaj>
      <item>FINA, OIB 85821130368</item>
      <item>THERME DALMACIJA d.o.o. za turizam, ugostiteljstvo i djelatnost turističke agencije, OIB 51832119925, Polačišće 2,23000 Zadar</item>
    </izvorni_sadrzaj>
    <derivirana_varijabla naziv="DomainObject.Predmet.SudioniciListAdressOIB_1">
      <item>FINA, OIB 85821130368</item>
      <item>THERME DALMACIJA d.o.o. za turizam, ugostiteljstvo i djelatnost turističke agencije, OIB 51832119925,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51832119925</item>
    </izvorni_sadrzaj>
    <derivirana_varijabla naziv="DomainObject.Predmet.SudioniciListNazivOIB_1">
      <item>, OIB 85821130368</item>
      <item>, OIB 51832119925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5D717-B539-4EE2-AF22-F953D64EB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1007</properties:Words>
  <properties:Characters>5452</properties:Characters>
  <properties:Lines>129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2017-03-23T11:38:00Z</dcterms:created>
  <dc:creator>Administrator</dc:creator>
  <cp:lastModifiedBy>Merlina Klišmanić</cp:lastModifiedBy>
  <cp:lastPrinted>2017-03-23T10:22:00Z</cp:lastPrinted>
  <dcterms:modified xmlns:xsi="http://www.w3.org/2001/XMLSchema-instance" xsi:type="dcterms:W3CDTF">2017-03-23T11:39:00Z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