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f7e2" w14:paraId="ecaf7e2" w:rsidRDefault="00C36BCA" w:rsidP="001940FB" w:rsidR="00426730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lang w:val="hr-HR"/>
        </w:rPr>
        <w:t xml:space="preserve"> </w:t>
      </w: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72F8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36BC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507DF1" w:rsidP="00AA6BCF" w:rsidR="00507DF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507DF1" w:rsidR="00507DF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507DF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07DF1" w:rsidP="00507DF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07DF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07DF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 w:rsidR="00B048F2"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B048F2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932976" w:rsidR="00AA6BCF" w:rsidRPr="00932976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1187F">
        <w:rPr>
          <w:rFonts w:cs="Calibri" w:eastAsia="Arial Unicode MS" w:hAnsi="Calibri" w:ascii="Calibri"/>
          <w:kern w:val="1"/>
          <w:lang w:eastAsia="ar-SA" w:val="hr-HR"/>
        </w:rPr>
        <w:t>DAMIR VUKUŠIĆ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D053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B048F2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1187F" w:rsidRPr="00D1187F">
        <w:rPr>
          <w:rFonts w:cs="Calibri" w:hAnsi="Calibri" w:ascii="Calibri"/>
        </w:rPr>
        <w:t>17.029,56 kn</w:t>
      </w:r>
      <w:r w:rsidR="00B048F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1187F" w:rsidRPr="00D1187F">
        <w:rPr>
          <w:rFonts w:cs="Calibri" w:hAnsi="Calibri" w:ascii="Calibri"/>
        </w:rPr>
        <w:t>15.729,56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32976" w:rsidRPr="00932976">
        <w:rPr>
          <w:rFonts w:cs="Calibri" w:hAnsi="Calibri" w:ascii="Calibri"/>
        </w:rPr>
        <w:t>1</w:t>
      </w:r>
      <w:r w:rsidR="00D1187F">
        <w:rPr>
          <w:rFonts w:cs="Calibri" w:hAnsi="Calibri" w:ascii="Calibri"/>
        </w:rPr>
        <w:t>.300</w:t>
      </w:r>
      <w:r w:rsidR="00932976" w:rsidRPr="00932976">
        <w:rPr>
          <w:rFonts w:cs="Calibri" w:hAnsi="Calibri" w:ascii="Calibri"/>
        </w:rPr>
        <w:t>,00 kn</w:t>
      </w:r>
      <w:r w:rsidR="0093297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D053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D053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D0532" w:rsidRPr="001D053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D053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95788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1187F" w:rsidP="00D1187F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DAMIR VUKUŠIĆ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D1187F">
              <w:rPr>
                <w:rFonts w:cs="Calibri" w:hAnsi="Calibri" w:ascii="Calibri"/>
              </w:rPr>
              <w:t>Sunčana 10, Nečujam, Grohote, O.Šolta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D1187F">
              <w:rPr>
                <w:rFonts w:cs="Calibri" w:hAnsi="Calibri" w:ascii="Calibri"/>
              </w:rPr>
              <w:t>72803725733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1187F" w:rsidP="00D1187F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1187F">
              <w:rPr>
                <w:rFonts w:cs="Calibri" w:hAnsi="Calibri" w:ascii="Calibri"/>
              </w:rPr>
              <w:t>Ugovor o štednom depozitu broj 81-70-15028-5,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1187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1187F">
              <w:rPr>
                <w:rFonts w:cs="Calibri" w:hAnsi="Calibri" w:ascii="Calibri"/>
              </w:rPr>
              <w:t>17.029,56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1187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1187F">
              <w:rPr>
                <w:rFonts w:cs="Calibri" w:hAnsi="Calibri" w:ascii="Calibri"/>
              </w:rPr>
              <w:t>15.729,56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1187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1187F">
              <w:rPr>
                <w:rFonts w:cs="Calibri" w:hAnsi="Calibri" w:ascii="Calibri"/>
              </w:rPr>
              <w:t>1.300,00 kn</w:t>
            </w:r>
          </w:p>
        </w:tc>
      </w:tr>
      <w:bookmarkEnd w:id="1"/>
    </w:tbl>
    <w:p w:rsidRDefault="00DE617B" w:rsidP="00DE617B" w:rsidR="00DE617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E617B" w:rsidP="00DE617B" w:rsidR="00DE617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D2D91" w:rsidP="00DE617B" w:rsidR="00DE61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17B" w:rsidP="00DE617B" w:rsidR="00DE61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E617B" w:rsidP="00DE617B" w:rsidR="00DE61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E617B" w:rsidP="00DE617B" w:rsidR="00DE61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E617B" w:rsidP="00DE617B" w:rsidR="00DE617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E617B" w:rsidP="00DE617B" w:rsidR="00DE617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599" w:rsidR="000C5599">
      <w:pPr>
        <w:spacing w:after="0"/>
      </w:pPr>
      <w:r>
        <w:separator/>
      </w:r>
    </w:p>
  </w:endnote>
  <w:endnote w:id="0" w:type="continuationSeparator">
    <w:p w:rsidRDefault="000C5599" w:rsidR="000C55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9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599" w:rsidR="000C5599">
      <w:pPr>
        <w:spacing w:after="0"/>
      </w:pPr>
      <w:r>
        <w:separator/>
      </w:r>
    </w:p>
  </w:footnote>
  <w:footnote w:id="0" w:type="continuationSeparator">
    <w:p w:rsidRDefault="000C5599" w:rsidR="000C55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9A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5599"/>
    <w:rsid w:val="000C60D8"/>
    <w:rsid w:val="000C6566"/>
    <w:rsid w:val="000D0E0C"/>
    <w:rsid w:val="000D4321"/>
    <w:rsid w:val="000D54FE"/>
    <w:rsid w:val="000D5985"/>
    <w:rsid w:val="000E19AA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0532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01EC"/>
    <w:rsid w:val="002A1010"/>
    <w:rsid w:val="002A3FD1"/>
    <w:rsid w:val="002B0E46"/>
    <w:rsid w:val="002B6D43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0382"/>
    <w:rsid w:val="003319AE"/>
    <w:rsid w:val="00333E42"/>
    <w:rsid w:val="00334146"/>
    <w:rsid w:val="00340D5D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673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8D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07DF1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1368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2976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5FDA"/>
    <w:rsid w:val="00986801"/>
    <w:rsid w:val="00993A71"/>
    <w:rsid w:val="0099578D"/>
    <w:rsid w:val="0099695C"/>
    <w:rsid w:val="009A1DEF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48F2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BCA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2D91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187F"/>
    <w:rsid w:val="00D216BF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11D8"/>
    <w:rsid w:val="00DC76B0"/>
    <w:rsid w:val="00DC7B7D"/>
    <w:rsid w:val="00DC7FDE"/>
    <w:rsid w:val="00DD628E"/>
    <w:rsid w:val="00DD65D7"/>
    <w:rsid w:val="00DD7045"/>
    <w:rsid w:val="00DE2E86"/>
    <w:rsid w:val="00DE617B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EF7656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4D94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1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A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AA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AA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AA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1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A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AA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AA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AA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1440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St-651/2017-80 / Podnesak - Podnesak (-80.docx)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