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e4a7f" w14:paraId="9ee4a7f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A478BB" w:rsidP="00E873AF" w:rsidR="00A478BB">
      <w:pPr>
        <w:ind w:firstLine="360"/>
        <w:jc w:val="right"/>
      </w:pPr>
      <w:r>
        <w:t>ĐURO PETRIĆ</w:t>
      </w:r>
    </w:p>
    <w:p w:rsidRDefault="00A478BB" w:rsidP="00E873AF" w:rsidR="00E873AF">
      <w:pPr>
        <w:ind w:firstLine="360"/>
        <w:jc w:val="right"/>
      </w:pPr>
      <w:r>
        <w:t>Podvornica 4</w:t>
      </w:r>
    </w:p>
    <w:p w:rsidRDefault="00A478BB" w:rsidP="00E873AF" w:rsidR="00A478BB">
      <w:pPr>
        <w:ind w:firstLine="360"/>
        <w:jc w:val="right"/>
      </w:pPr>
      <w:r>
        <w:t>Sukošan</w:t>
      </w:r>
    </w:p>
    <w:p w:rsidRDefault="00BC5F65" w:rsidP="00A75CA0" w:rsidR="00BC5F65">
      <w:pPr>
        <w:ind w:firstLine="360"/>
        <w:jc w:val="both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E873AF">
        <w:t>44</w:t>
      </w:r>
      <w:r w:rsidR="00A478BB">
        <w:t>6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7D405D">
        <w:t>5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E873AF">
        <w:t>24</w:t>
      </w:r>
      <w:r w:rsidR="001A1D82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A478BB">
        <w:t>VRHOVINA j.d.o.o., za usluge i trgovinu, Sukošan, Podvornica 4,</w:t>
      </w:r>
      <w:r w:rsidR="00A478BB" w:rsidRPr="007A679F">
        <w:t xml:space="preserve"> OIB: </w:t>
      </w:r>
      <w:r w:rsidR="00A478BB">
        <w:t>94688499140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946322">
        <w:t>1</w:t>
      </w:r>
      <w:r w:rsidR="00694DFF">
        <w:t>3</w:t>
      </w:r>
      <w:r w:rsidR="00946322">
        <w:t>. travnja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E873AF">
        <w:t>09</w:t>
      </w:r>
      <w:r w:rsidR="007E2FCE">
        <w:t>,</w:t>
      </w:r>
      <w:r w:rsidR="00A478BB">
        <w:t>1</w:t>
      </w:r>
      <w:r w:rsidR="003B4AE3">
        <w:t>5</w:t>
      </w:r>
      <w:r w:rsidR="004B24FA" w:rsidRPr="00B0613D">
        <w:t xml:space="preserve"> </w:t>
      </w:r>
      <w:r w:rsidRPr="00B0613D">
        <w:t xml:space="preserve">sati, sudnica br. </w:t>
      </w:r>
      <w:r w:rsidR="00582529">
        <w:t>26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946322">
        <w:t>1</w:t>
      </w:r>
      <w:r w:rsidR="00694DFF">
        <w:t>3</w:t>
      </w:r>
      <w:r w:rsidR="00946322">
        <w:t>. travnja</w:t>
      </w:r>
      <w:r w:rsidR="00036579">
        <w:t xml:space="preserve"> 2016. </w:t>
      </w:r>
      <w:r w:rsidR="001B7DF8" w:rsidRPr="00B0613D">
        <w:t xml:space="preserve">u </w:t>
      </w:r>
      <w:r w:rsidR="00E873AF">
        <w:t>09</w:t>
      </w:r>
      <w:r w:rsidR="002D33C7">
        <w:t>,</w:t>
      </w:r>
      <w:r w:rsidR="00A478BB">
        <w:t>2</w:t>
      </w:r>
      <w:r w:rsidR="003B4AE3">
        <w:t>0</w:t>
      </w:r>
      <w:r w:rsidR="001B7DF8" w:rsidRPr="00B0613D">
        <w:t xml:space="preserve"> </w:t>
      </w:r>
      <w:r w:rsidRPr="00B0613D">
        <w:t xml:space="preserve">sati, sudnica br. </w:t>
      </w:r>
      <w:r w:rsidR="00582529">
        <w:t>26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E873AF">
        <w:t>24</w:t>
      </w:r>
      <w:r w:rsidR="001A1D82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Pr="002C500F">
        <w:t>Stečajn</w:t>
      </w:r>
      <w:r w:rsidR="007E2FCE">
        <w:t>a sutkinja</w:t>
      </w:r>
      <w:r>
        <w:t>:</w:t>
      </w:r>
    </w:p>
    <w:p w:rsidRDefault="004E23A2" w:rsidP="004E23A2" w:rsidR="004E23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0333132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1B7DF8" w:rsidR="0053063B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3B4AE3">
      <w:t>44</w:t>
    </w:r>
    <w:r w:rsidR="00A478BB">
      <w:t>6</w:t>
    </w:r>
    <w:r w:rsidR="0053063B">
      <w:t>/1</w:t>
    </w:r>
    <w:r w:rsidR="00BE7BE4">
      <w:t>6</w:t>
    </w:r>
    <w:r w:rsidR="0053063B">
      <w:t>-</w:t>
    </w:r>
    <w:r w:rsidR="007D405D">
      <w:t>6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66562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11DBC"/>
    <w:rsid w:val="00036579"/>
    <w:rsid w:val="000604F5"/>
    <w:rsid w:val="000742F0"/>
    <w:rsid w:val="00081A73"/>
    <w:rsid w:val="00092648"/>
    <w:rsid w:val="000978C4"/>
    <w:rsid w:val="000A4F52"/>
    <w:rsid w:val="000C6D7E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67DC"/>
    <w:rsid w:val="001B7DF8"/>
    <w:rsid w:val="001C637E"/>
    <w:rsid w:val="001D4440"/>
    <w:rsid w:val="002160D8"/>
    <w:rsid w:val="0022389F"/>
    <w:rsid w:val="00224AA9"/>
    <w:rsid w:val="00227022"/>
    <w:rsid w:val="00240260"/>
    <w:rsid w:val="002459B5"/>
    <w:rsid w:val="002658DA"/>
    <w:rsid w:val="00266C70"/>
    <w:rsid w:val="0027090A"/>
    <w:rsid w:val="00285D7C"/>
    <w:rsid w:val="0029732E"/>
    <w:rsid w:val="002A1F1F"/>
    <w:rsid w:val="002A55A7"/>
    <w:rsid w:val="002C28DA"/>
    <w:rsid w:val="002D2C7A"/>
    <w:rsid w:val="002D33C7"/>
    <w:rsid w:val="002E3CC9"/>
    <w:rsid w:val="002F6825"/>
    <w:rsid w:val="00302825"/>
    <w:rsid w:val="00305CCF"/>
    <w:rsid w:val="0030790C"/>
    <w:rsid w:val="00314F1E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4AE3"/>
    <w:rsid w:val="003B6C57"/>
    <w:rsid w:val="003C14A3"/>
    <w:rsid w:val="003C7806"/>
    <w:rsid w:val="003D6949"/>
    <w:rsid w:val="003E7D09"/>
    <w:rsid w:val="003F1AED"/>
    <w:rsid w:val="00402FE2"/>
    <w:rsid w:val="004155E4"/>
    <w:rsid w:val="0041719B"/>
    <w:rsid w:val="0042453D"/>
    <w:rsid w:val="0042541E"/>
    <w:rsid w:val="00430C97"/>
    <w:rsid w:val="00432FD4"/>
    <w:rsid w:val="00452A76"/>
    <w:rsid w:val="00456E78"/>
    <w:rsid w:val="0046203B"/>
    <w:rsid w:val="00470693"/>
    <w:rsid w:val="00484F7E"/>
    <w:rsid w:val="00485B83"/>
    <w:rsid w:val="00492434"/>
    <w:rsid w:val="00493A8E"/>
    <w:rsid w:val="00497198"/>
    <w:rsid w:val="004A0B35"/>
    <w:rsid w:val="004A7CD9"/>
    <w:rsid w:val="004B24FA"/>
    <w:rsid w:val="004B5B73"/>
    <w:rsid w:val="004B6535"/>
    <w:rsid w:val="004B7050"/>
    <w:rsid w:val="004D670F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D1170"/>
    <w:rsid w:val="005E117E"/>
    <w:rsid w:val="005E5126"/>
    <w:rsid w:val="00603D3A"/>
    <w:rsid w:val="006129B1"/>
    <w:rsid w:val="00622150"/>
    <w:rsid w:val="0063095A"/>
    <w:rsid w:val="0063552E"/>
    <w:rsid w:val="00657B0E"/>
    <w:rsid w:val="00657B18"/>
    <w:rsid w:val="00666CD8"/>
    <w:rsid w:val="00692216"/>
    <w:rsid w:val="00694DFF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3728"/>
    <w:rsid w:val="007A4F56"/>
    <w:rsid w:val="007A763B"/>
    <w:rsid w:val="007D405D"/>
    <w:rsid w:val="007E2FCE"/>
    <w:rsid w:val="007E425C"/>
    <w:rsid w:val="0080429C"/>
    <w:rsid w:val="00815A1A"/>
    <w:rsid w:val="0084577B"/>
    <w:rsid w:val="008547E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40FAF"/>
    <w:rsid w:val="00946322"/>
    <w:rsid w:val="00950D8B"/>
    <w:rsid w:val="00981238"/>
    <w:rsid w:val="00986CDC"/>
    <w:rsid w:val="009B07C8"/>
    <w:rsid w:val="009B4E9E"/>
    <w:rsid w:val="009E384B"/>
    <w:rsid w:val="009E48AC"/>
    <w:rsid w:val="00A06C98"/>
    <w:rsid w:val="00A12246"/>
    <w:rsid w:val="00A137B4"/>
    <w:rsid w:val="00A478BB"/>
    <w:rsid w:val="00A52F25"/>
    <w:rsid w:val="00A60137"/>
    <w:rsid w:val="00A62539"/>
    <w:rsid w:val="00A66D04"/>
    <w:rsid w:val="00A75CA0"/>
    <w:rsid w:val="00A82235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29BA"/>
    <w:rsid w:val="00B9388D"/>
    <w:rsid w:val="00BA556A"/>
    <w:rsid w:val="00BB1A7F"/>
    <w:rsid w:val="00BC5F65"/>
    <w:rsid w:val="00BE5C92"/>
    <w:rsid w:val="00BE7BE4"/>
    <w:rsid w:val="00BF4984"/>
    <w:rsid w:val="00C11E12"/>
    <w:rsid w:val="00C23DAF"/>
    <w:rsid w:val="00C47314"/>
    <w:rsid w:val="00C55BC5"/>
    <w:rsid w:val="00C57528"/>
    <w:rsid w:val="00C62FF5"/>
    <w:rsid w:val="00C6342D"/>
    <w:rsid w:val="00C675F5"/>
    <w:rsid w:val="00C71E24"/>
    <w:rsid w:val="00C87703"/>
    <w:rsid w:val="00CD1086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57968"/>
    <w:rsid w:val="00E6062F"/>
    <w:rsid w:val="00E639E4"/>
    <w:rsid w:val="00E83C6A"/>
    <w:rsid w:val="00E873AF"/>
    <w:rsid w:val="00EA6402"/>
    <w:rsid w:val="00EB44F7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11D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1D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1DBC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1DBC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1DBC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11D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1D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1DBC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1DBC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1DBC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St-446/2016</izvorni_sadrzaj>
    <derivirana_varijabla naziv="DomainObject.Predmet.OznakaBroj_1">St-446/2016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VRHOVINA j.d.o.o. za usluge i trgovinu</izvorni_sadrzaj>
    <derivirana_varijabla naziv="DomainObject.Predmet.ProtustrankaFormated_1">  VRHOVINA j.d.o.o. za usluge i trgovinu</derivirana_varijabla>
  </DomainObject.Predmet.ProtustrankaFormated>
  <DomainObject.Predmet.ProtustrankaFormatedOIB>
    <izvorni_sadrzaj>  VRHOVINA j.d.o.o. za usluge i trgovinu, OIB 94688499140</izvorni_sadrzaj>
    <derivirana_varijabla naziv="DomainObject.Predmet.ProtustrankaFormatedOIB_1">  VRHOVINA j.d.o.o. za usluge i trgovinu, OIB 94688499140</derivirana_varijabla>
  </DomainObject.Predmet.ProtustrankaFormatedOIB>
  <DomainObject.Predmet.ProtustrankaFormatedWithAdress>
    <izvorni_sadrzaj> VRHOVINA j.d.o.o. za usluge i trgovinu, Podvornica 4, 23206 Sukošan</izvorni_sadrzaj>
    <derivirana_varijabla naziv="DomainObject.Predmet.ProtustrankaFormatedWithAdress_1"> VRHOVINA j.d.o.o. za usluge i trgovinu, Podvornica 4, 23206 Sukošan</derivirana_varijabla>
  </DomainObject.Predmet.ProtustrankaFormatedWithAdress>
  <DomainObject.Predmet.ProtustrankaFormatedWithAdressOIB>
    <izvorni_sadrzaj> VRHOVINA j.d.o.o. za usluge i trgovinu, OIB 94688499140, Podvornica 4, 23206 Sukošan</izvorni_sadrzaj>
    <derivirana_varijabla naziv="DomainObject.Predmet.ProtustrankaFormatedWithAdressOIB_1"> VRHOVINA j.d.o.o. za usluge i trgovinu, OIB 94688499140, Podvornica 4, 23206 Sukošan</derivirana_varijabla>
  </DomainObject.Predmet.ProtustrankaFormatedWithAdressOIB>
  <DomainObject.Predmet.ProtustrankaWithAdress>
    <izvorni_sadrzaj>VRHOVINA j.d.o.o. za usluge i trgovinu Podvornica 4, 23206 Sukošan</izvorni_sadrzaj>
    <derivirana_varijabla naziv="DomainObject.Predmet.ProtustrankaWithAdress_1">VRHOVINA j.d.o.o. za usluge i trgovinu Podvornica 4, 23206 Sukošan</derivirana_varijabla>
  </DomainObject.Predmet.ProtustrankaWithAdress>
  <DomainObject.Predmet.ProtustrankaWithAdressOIB>
    <izvorni_sadrzaj>VRHOVINA j.d.o.o. za usluge i trgovinu, OIB 94688499140, Podvornica 4, 23206 Sukošan</izvorni_sadrzaj>
    <derivirana_varijabla naziv="DomainObject.Predmet.ProtustrankaWithAdressOIB_1">VRHOVINA j.d.o.o. za usluge i trgovinu, OIB 94688499140, Podvornica 4, 23206 Sukošan</derivirana_varijabla>
  </DomainObject.Predmet.ProtustrankaWithAdressOIB>
  <DomainObject.Predmet.ProtustrankaNazivFormated>
    <izvorni_sadrzaj>VRHOVINA j.d.o.o. za usluge i trgovinu</izvorni_sadrzaj>
    <derivirana_varijabla naziv="DomainObject.Predmet.ProtustrankaNazivFormated_1">VRHOVINA j.d.o.o. za usluge i trgovinu</derivirana_varijabla>
  </DomainObject.Predmet.ProtustrankaNazivFormated>
  <DomainObject.Predmet.ProtustrankaNazivFormatedOIB>
    <izvorni_sadrzaj>VRHOVINA j.d.o.o. za usluge i trgovinu, OIB 94688499140</izvorni_sadrzaj>
    <derivirana_varijabla naziv="DomainObject.Predmet.ProtustrankaNazivFormatedOIB_1">VRHOVINA j.d.o.o. za usluge i trgovinu, OIB 94688499140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31677.46</izvorni_sadrzaj>
    <derivirana_varijabla naziv="DomainObject.Predmet.TrenutnaVrijednost_1">31677.46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VRHOVINA j.d.o.o. za usluge i trgovinu</item>
    </izvorni_sadrzaj>
    <derivirana_varijabla naziv="DomainObject.Predmet.ProtuStrankaListFormated_1">
      <item>VRHOVINA j.d.o.o. za usluge i trgovinu</item>
    </derivirana_varijabla>
  </DomainObject.Predmet.ProtuStrankaListFormated>
  <DomainObject.Predmet.ProtuStrankaListFormatedOIB>
    <izvorni_sadrzaj>
      <item>VRHOVINA j.d.o.o. za usluge i trgovinu, OIB 94688499140</item>
    </izvorni_sadrzaj>
    <derivirana_varijabla naziv="DomainObject.Predmet.ProtuStrankaListFormatedOIB_1">
      <item>VRHOVINA j.d.o.o. za usluge i trgovinu, OIB 94688499140</item>
    </derivirana_varijabla>
  </DomainObject.Predmet.ProtuStrankaListFormatedOIB>
  <DomainObject.Predmet.ProtuStrankaListFormatedWithAdress>
    <izvorni_sadrzaj>
      <item>VRHOVINA j.d.o.o. za usluge i trgovinu, Podvornica 4, 23206 Sukošan</item>
    </izvorni_sadrzaj>
    <derivirana_varijabla naziv="DomainObject.Predmet.ProtuStrankaListFormatedWithAdress_1">
      <item>VRHOVINA j.d.o.o. za usluge i trgovinu, Podvornica 4, 23206 Sukošan</item>
    </derivirana_varijabla>
  </DomainObject.Predmet.ProtuStrankaListFormatedWithAdress>
  <DomainObject.Predmet.ProtuStrankaListFormatedWithAdressOIB>
    <izvorni_sadrzaj>
      <item>VRHOVINA j.d.o.o. za usluge i trgovinu, OIB 94688499140, Podvornica 4, 23206 Sukošan</item>
    </izvorni_sadrzaj>
    <derivirana_varijabla naziv="DomainObject.Predmet.ProtuStrankaListFormatedWithAdressOIB_1">
      <item>VRHOVINA j.d.o.o. za usluge i trgovinu, OIB 94688499140, Podvornica 4, 23206 Sukošan</item>
    </derivirana_varijabla>
  </DomainObject.Predmet.ProtuStrankaListFormatedWithAdressOIB>
  <DomainObject.Predmet.ProtuStrankaListNazivFormated>
    <izvorni_sadrzaj>
      <item>VRHOVINA j.d.o.o. za usluge i trgovinu</item>
    </izvorni_sadrzaj>
    <derivirana_varijabla naziv="DomainObject.Predmet.ProtuStrankaListNazivFormated_1">
      <item>VRHOVINA j.d.o.o. za usluge i trgovinu</item>
    </derivirana_varijabla>
  </DomainObject.Predmet.ProtuStrankaListNazivFormated>
  <DomainObject.Predmet.ProtuStrankaListNazivFormatedOIB>
    <izvorni_sadrzaj>
      <item>VRHOVINA j.d.o.o. za usluge i trgovinu, OIB 94688499140</item>
    </izvorni_sadrzaj>
    <derivirana_varijabla naziv="DomainObject.Predmet.ProtuStrankaListNazivFormatedOIB_1">
      <item>VRHOVINA j.d.o.o. za usluge i trgovinu, OIB 94688499140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VRHOVINA j.d.o.o. za usluge i trgovinu</izvorni_sadrzaj>
    <derivirana_varijabla naziv="DomainObject.Predmet.ProtustrankaIDrugi_1">VRHOVINA j.d.o.o. za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VRHOVINA j.d.o.o. za usluge i trgovinu, OIB 94688499140, Podvornica 4, 23206 Sukošan</izvorni_sadrzaj>
    <derivirana_varijabla naziv="DomainObject.Predmet.ProtustrankaIDrugiAdressOIB_1">VRHOVINA j.d.o.o. za usluge i trgovinu, OIB 94688499140, Podvornica 4,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VRHOVINA j.d.o.o. za usluge i trgovinu</item>
    </izvorni_sadrzaj>
    <derivirana_varijabla naziv="DomainObject.Predmet.SudioniciListNaziv_1">
      <item>FINA</item>
      <item>VRHOVINA j.d.o.o. za usluge i trgovinu</item>
    </derivirana_varijabla>
  </DomainObject.Predmet.SudioniciListNaziv>
  <DomainObject.Predmet.SudioniciListAdressOIB>
    <izvorni_sadrzaj>
      <item>FINA, OIB 85821130368</item>
      <item>VRHOVINA j.d.o.o. za usluge i trgovinu, OIB 94688499140, Podvornica 4,23206 Sukošan</item>
    </izvorni_sadrzaj>
    <derivirana_varijabla naziv="DomainObject.Predmet.SudioniciListAdressOIB_1">
      <item>FINA, OIB 85821130368</item>
      <item>VRHOVINA j.d.o.o. za usluge i trgovinu, OIB 94688499140, Podvornica 4,23206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94688499140</item>
    </izvorni_sadrzaj>
    <derivirana_varijabla naziv="DomainObject.Predmet.SudioniciListNazivOIB_1">
      <item>, OIB 85821130368</item>
      <item>, OIB 94688499140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6CE547-7609-42A7-80F0-696B0C7E3A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146</properties:Words>
  <properties:Characters>817</properties:Characters>
  <properties:Lines>33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2016-03-24T08:01:00Z</dcterms:created>
  <dc:creator>Ardena Bajlo</dc:creator>
  <cp:lastModifiedBy>wsadmin</cp:lastModifiedBy>
  <cp:lastPrinted>2016-03-24T07:56:00Z</cp:lastPrinted>
  <dcterms:modified xmlns:xsi="http://www.w3.org/2001/XMLSchema-instance" xsi:type="dcterms:W3CDTF">2016-03-24T12:59:00Z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