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517aa8" w14:paraId="0517aa8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C723BF">
        <w:rPr>
          <w:rFonts w:hAnsi="Times New Roman" w:ascii="Times New Roman"/>
          <w:sz w:val="24"/>
        </w:rPr>
        <w:t>-339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 xml:space="preserve">, </w:t>
      </w:r>
      <w:r w:rsidR="00A062D2">
        <w:rPr>
          <w:rFonts w:hAnsi="Times New Roman" w:ascii="Times New Roman"/>
          <w:sz w:val="24"/>
        </w:rPr>
        <w:t xml:space="preserve">14. </w:t>
      </w:r>
      <w:r w:rsidR="009D11BC">
        <w:rPr>
          <w:rFonts w:hAnsi="Times New Roman" w:ascii="Times New Roman"/>
          <w:sz w:val="24"/>
        </w:rPr>
        <w:t>lipnja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E00100" w:rsidP="005A4811" w:rsidR="00E00100" w:rsidRPr="00AA0757">
      <w:pPr>
        <w:rPr>
          <w:rFonts w:hAnsi="Times New Roman" w:ascii="Times New Roman"/>
          <w:sz w:val="24"/>
        </w:rPr>
      </w:pP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1F283F" w:rsidR="00F42CE5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9D11BC">
        <w:rPr>
          <w:rFonts w:cs="Tahoma" w:hAnsi="Times New Roman" w:ascii="Times New Roman"/>
          <w:b/>
          <w:sz w:val="24"/>
        </w:rPr>
        <w:t>9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8C4A8B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8526FE" w:rsidP="001F283F" w:rsidR="000E660E">
      <w:pPr>
        <w:numPr>
          <w:ilvl w:val="0"/>
          <w:numId w:val="3"/>
        </w:numPr>
        <w:ind w:firstLine="26" w:left="1106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kčbr. 8394, zemljište, Oranica Zavjeće, površine </w:t>
      </w:r>
      <w:r w:rsidR="000E660E">
        <w:rPr>
          <w:rFonts w:hAnsi="Times New Roman" w:ascii="Times New Roman"/>
          <w:sz w:val="24"/>
        </w:rPr>
        <w:t>1</w:t>
      </w:r>
      <w:r w:rsidRPr="008526FE">
        <w:rPr>
          <w:rFonts w:hAnsi="Times New Roman" w:ascii="Times New Roman"/>
          <w:sz w:val="24"/>
        </w:rPr>
        <w:t>4.333 m2</w:t>
      </w:r>
      <w:r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u zk.ul. </w:t>
      </w:r>
      <w:r w:rsidR="000E660E">
        <w:rPr>
          <w:rFonts w:hAnsi="Times New Roman" w:ascii="Times New Roman"/>
          <w:sz w:val="24"/>
        </w:rPr>
        <w:t xml:space="preserve">    </w:t>
      </w:r>
    </w:p>
    <w:p w:rsidRDefault="000E660E" w:rsidP="000E660E" w:rsidR="008526FE" w:rsidRPr="008526FE">
      <w:pPr>
        <w:ind w:left="113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8526FE" w:rsidRPr="008526FE">
        <w:rPr>
          <w:rFonts w:hAnsi="Times New Roman" w:ascii="Times New Roman"/>
          <w:sz w:val="24"/>
        </w:rPr>
        <w:t>4990 k.o. Sesvetski Kraljev</w:t>
      </w:r>
      <w:r w:rsidR="008526FE"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 xml:space="preserve">c </w:t>
      </w:r>
    </w:p>
    <w:p w:rsidRDefault="008526FE" w:rsidP="008526FE" w:rsidR="008526FE" w:rsidRPr="008526FE">
      <w:pPr>
        <w:ind w:left="1106"/>
        <w:rPr>
          <w:rFonts w:hAnsi="Times New Roman" w:ascii="Times New Roman"/>
          <w:sz w:val="24"/>
        </w:rPr>
      </w:pPr>
    </w:p>
    <w:p w:rsidRDefault="008526FE" w:rsidP="008526FE" w:rsidR="008526FE" w:rsidRPr="008526FE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9D11BC" w:rsidRPr="009D11BC">
        <w:rPr>
          <w:rFonts w:hAnsi="Times New Roman" w:ascii="Times New Roman"/>
          <w:b/>
          <w:sz w:val="24"/>
        </w:rPr>
        <w:t>35</w:t>
      </w:r>
      <w:r>
        <w:rPr>
          <w:rFonts w:hAnsi="Times New Roman" w:ascii="Times New Roman"/>
          <w:b/>
          <w:sz w:val="24"/>
        </w:rPr>
        <w:t>0</w:t>
      </w:r>
      <w:r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000</w:t>
      </w:r>
      <w:r w:rsidRPr="008526FE">
        <w:rPr>
          <w:rFonts w:hAnsi="Times New Roman" w:ascii="Times New Roman"/>
          <w:b/>
          <w:sz w:val="24"/>
        </w:rPr>
        <w:t>,00 kn</w:t>
      </w:r>
    </w:p>
    <w:p w:rsidRDefault="008526FE" w:rsidP="008526FE" w:rsidR="008526FE" w:rsidRPr="008526FE">
      <w:pPr>
        <w:ind w:left="1106"/>
        <w:rPr>
          <w:rFonts w:hAnsi="Times New Roman" w:ascii="Times New Roman"/>
          <w:sz w:val="24"/>
        </w:rPr>
      </w:pPr>
    </w:p>
    <w:p w:rsidRDefault="008526FE" w:rsidP="001F283F" w:rsidR="000E660E">
      <w:pPr>
        <w:numPr>
          <w:ilvl w:val="0"/>
          <w:numId w:val="3"/>
        </w:numPr>
        <w:ind w:firstLine="54" w:left="1134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 </w:t>
      </w:r>
      <w:r w:rsidRPr="000E660E">
        <w:rPr>
          <w:rFonts w:hAnsi="Times New Roman" w:ascii="Times New Roman"/>
          <w:sz w:val="24"/>
        </w:rPr>
        <w:t>k</w:t>
      </w:r>
      <w:r w:rsidRPr="008526FE">
        <w:rPr>
          <w:rFonts w:hAnsi="Times New Roman" w:ascii="Times New Roman"/>
          <w:sz w:val="24"/>
        </w:rPr>
        <w:t>čbr. 8403</w:t>
      </w:r>
      <w:r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</w:t>
      </w:r>
      <w:r w:rsidRPr="000E660E">
        <w:rPr>
          <w:rFonts w:hAnsi="Times New Roman" w:ascii="Times New Roman"/>
          <w:sz w:val="24"/>
        </w:rPr>
        <w:t>z</w:t>
      </w:r>
      <w:r w:rsidRPr="008526FE">
        <w:rPr>
          <w:rFonts w:hAnsi="Times New Roman" w:ascii="Times New Roman"/>
          <w:sz w:val="24"/>
        </w:rPr>
        <w:t>emljište</w:t>
      </w:r>
      <w:r w:rsidRPr="000E660E">
        <w:rPr>
          <w:rFonts w:hAnsi="Times New Roman" w:ascii="Times New Roman"/>
          <w:sz w:val="24"/>
        </w:rPr>
        <w:t xml:space="preserve">, </w:t>
      </w:r>
      <w:r w:rsidR="000E660E" w:rsidRPr="000E660E">
        <w:rPr>
          <w:rFonts w:hAnsi="Times New Roman" w:ascii="Times New Roman"/>
          <w:sz w:val="24"/>
        </w:rPr>
        <w:t>O</w:t>
      </w:r>
      <w:r w:rsidRPr="008526FE">
        <w:rPr>
          <w:rFonts w:hAnsi="Times New Roman" w:ascii="Times New Roman"/>
          <w:sz w:val="24"/>
        </w:rPr>
        <w:t>ranica Zavjeće</w:t>
      </w:r>
      <w:r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površine 2.533</w:t>
      </w:r>
      <w:r w:rsidR="000E660E" w:rsidRPr="000E660E">
        <w:rPr>
          <w:rFonts w:hAnsi="Times New Roman" w:ascii="Times New Roman"/>
          <w:sz w:val="24"/>
        </w:rPr>
        <w:t xml:space="preserve"> </w:t>
      </w:r>
      <w:r w:rsidRPr="008526FE">
        <w:rPr>
          <w:rFonts w:hAnsi="Times New Roman" w:ascii="Times New Roman"/>
          <w:sz w:val="24"/>
        </w:rPr>
        <w:t>m2</w:t>
      </w:r>
      <w:r w:rsid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u zk.ul. </w:t>
      </w:r>
    </w:p>
    <w:p w:rsidRDefault="000E660E" w:rsidP="000E660E" w:rsidR="008526FE" w:rsidRPr="008526FE">
      <w:pPr>
        <w:ind w:left="118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="008526FE" w:rsidRPr="008526FE">
        <w:rPr>
          <w:rFonts w:hAnsi="Times New Roman" w:ascii="Times New Roman"/>
          <w:sz w:val="24"/>
        </w:rPr>
        <w:t>8020 k.o. Sesvetski Kraljev</w:t>
      </w:r>
      <w:r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>c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0E660E" w:rsidP="008526FE" w:rsidR="008526FE" w:rsidRPr="008526FE">
      <w:pPr>
        <w:ind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9D11BC" w:rsidRPr="009D11BC">
        <w:rPr>
          <w:rFonts w:hAnsi="Times New Roman" w:ascii="Times New Roman"/>
          <w:b/>
          <w:sz w:val="24"/>
        </w:rPr>
        <w:t>5</w:t>
      </w:r>
      <w:r>
        <w:rPr>
          <w:rFonts w:hAnsi="Times New Roman" w:ascii="Times New Roman"/>
          <w:b/>
          <w:sz w:val="24"/>
        </w:rPr>
        <w:t>0</w:t>
      </w:r>
      <w:r w:rsidR="008526FE"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000</w:t>
      </w:r>
      <w:r w:rsidR="008526FE" w:rsidRPr="008526FE">
        <w:rPr>
          <w:rFonts w:hAnsi="Times New Roman" w:ascii="Times New Roman"/>
          <w:b/>
          <w:sz w:val="24"/>
        </w:rPr>
        <w:t>,00 kn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8526FE" w:rsidP="001F283F" w:rsidR="000E660E">
      <w:pPr>
        <w:numPr>
          <w:ilvl w:val="0"/>
          <w:numId w:val="3"/>
        </w:numPr>
        <w:ind w:firstLine="54" w:left="1134"/>
        <w:rPr>
          <w:rFonts w:hAnsi="Times New Roman" w:ascii="Times New Roman"/>
          <w:sz w:val="24"/>
        </w:rPr>
      </w:pPr>
      <w:r w:rsidRPr="008526FE">
        <w:rPr>
          <w:rFonts w:hAnsi="Times New Roman" w:ascii="Times New Roman"/>
          <w:sz w:val="24"/>
        </w:rPr>
        <w:t xml:space="preserve"> </w:t>
      </w:r>
      <w:r w:rsidR="000E660E" w:rsidRPr="000E660E">
        <w:rPr>
          <w:rFonts w:hAnsi="Times New Roman" w:ascii="Times New Roman"/>
          <w:sz w:val="24"/>
        </w:rPr>
        <w:t>k</w:t>
      </w:r>
      <w:r w:rsidRPr="008526FE">
        <w:rPr>
          <w:rFonts w:hAnsi="Times New Roman" w:ascii="Times New Roman"/>
          <w:sz w:val="24"/>
        </w:rPr>
        <w:t>čbr. 8398</w:t>
      </w:r>
      <w:r w:rsidR="000E660E" w:rsidRP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</w:t>
      </w:r>
      <w:r w:rsidR="000E660E" w:rsidRPr="000E660E">
        <w:rPr>
          <w:rFonts w:hAnsi="Times New Roman" w:ascii="Times New Roman"/>
          <w:sz w:val="24"/>
        </w:rPr>
        <w:t>z</w:t>
      </w:r>
      <w:r w:rsidRPr="008526FE">
        <w:rPr>
          <w:rFonts w:hAnsi="Times New Roman" w:ascii="Times New Roman"/>
          <w:sz w:val="24"/>
        </w:rPr>
        <w:t>emljište</w:t>
      </w:r>
      <w:r w:rsidR="000E660E" w:rsidRPr="000E660E">
        <w:rPr>
          <w:rFonts w:hAnsi="Times New Roman" w:ascii="Times New Roman"/>
          <w:sz w:val="24"/>
        </w:rPr>
        <w:t>, O</w:t>
      </w:r>
      <w:r w:rsidRPr="008526FE">
        <w:rPr>
          <w:rFonts w:hAnsi="Times New Roman" w:ascii="Times New Roman"/>
          <w:sz w:val="24"/>
        </w:rPr>
        <w:t>ranica Zavjeće</w:t>
      </w:r>
      <w:r w:rsidR="000E660E" w:rsidRPr="000E660E">
        <w:rPr>
          <w:rFonts w:hAnsi="Times New Roman" w:ascii="Times New Roman"/>
          <w:sz w:val="24"/>
        </w:rPr>
        <w:t>, p</w:t>
      </w:r>
      <w:r w:rsidRPr="008526FE">
        <w:rPr>
          <w:rFonts w:hAnsi="Times New Roman" w:ascii="Times New Roman"/>
          <w:sz w:val="24"/>
        </w:rPr>
        <w:t>ovršine 6.842</w:t>
      </w:r>
      <w:r w:rsidR="000E660E" w:rsidRPr="000E660E">
        <w:rPr>
          <w:rFonts w:hAnsi="Times New Roman" w:ascii="Times New Roman"/>
          <w:sz w:val="24"/>
        </w:rPr>
        <w:t xml:space="preserve"> </w:t>
      </w:r>
      <w:r w:rsidRPr="008526FE">
        <w:rPr>
          <w:rFonts w:hAnsi="Times New Roman" w:ascii="Times New Roman"/>
          <w:sz w:val="24"/>
        </w:rPr>
        <w:t>m2</w:t>
      </w:r>
      <w:r w:rsidR="000E660E">
        <w:rPr>
          <w:rFonts w:hAnsi="Times New Roman" w:ascii="Times New Roman"/>
          <w:sz w:val="24"/>
        </w:rPr>
        <w:t>,</w:t>
      </w:r>
      <w:r w:rsidRPr="008526FE">
        <w:rPr>
          <w:rFonts w:hAnsi="Times New Roman" w:ascii="Times New Roman"/>
          <w:sz w:val="24"/>
        </w:rPr>
        <w:t xml:space="preserve"> upisano  u zk.ul. </w:t>
      </w:r>
    </w:p>
    <w:p w:rsidRDefault="000E660E" w:rsidP="000E660E" w:rsidR="008526FE" w:rsidRPr="008526FE">
      <w:pPr>
        <w:ind w:left="118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8526FE" w:rsidRPr="008526FE">
        <w:rPr>
          <w:rFonts w:hAnsi="Times New Roman" w:ascii="Times New Roman"/>
          <w:sz w:val="24"/>
        </w:rPr>
        <w:t>8022 k.o. Sesvetski Kraljev</w:t>
      </w:r>
      <w:r>
        <w:rPr>
          <w:rFonts w:hAnsi="Times New Roman" w:ascii="Times New Roman"/>
          <w:sz w:val="24"/>
        </w:rPr>
        <w:t>e</w:t>
      </w:r>
      <w:r w:rsidR="008526FE" w:rsidRPr="008526FE">
        <w:rPr>
          <w:rFonts w:hAnsi="Times New Roman" w:ascii="Times New Roman"/>
          <w:sz w:val="24"/>
        </w:rPr>
        <w:t>c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0E660E" w:rsidP="008526FE" w:rsidR="008526FE" w:rsidRPr="008526FE">
      <w:pPr>
        <w:ind w:firstLine="336" w:left="108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9D11BC" w:rsidRPr="009D11BC">
        <w:rPr>
          <w:rFonts w:hAnsi="Times New Roman" w:ascii="Times New Roman"/>
          <w:b/>
          <w:sz w:val="24"/>
        </w:rPr>
        <w:t>130</w:t>
      </w:r>
      <w:r w:rsidR="008526FE" w:rsidRPr="008526F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00</w:t>
      </w:r>
      <w:r w:rsidR="008526FE" w:rsidRPr="008526FE">
        <w:rPr>
          <w:rFonts w:hAnsi="Times New Roman" w:ascii="Times New Roman"/>
          <w:b/>
          <w:sz w:val="24"/>
        </w:rPr>
        <w:t>0,00 kn</w:t>
      </w:r>
    </w:p>
    <w:p w:rsidRDefault="00F42CE5" w:rsidP="00D83FA8" w:rsidR="00F42CE5" w:rsidRPr="00F42CE5">
      <w:pPr>
        <w:ind w:left="567"/>
        <w:rPr>
          <w:rFonts w:cs="Tahoma" w:hAnsi="Times New Roman" w:ascii="Times New Roman"/>
          <w:b/>
          <w:sz w:val="24"/>
        </w:rPr>
      </w:pPr>
    </w:p>
    <w:p w:rsidRDefault="00D83FA8" w:rsidP="001F283F" w:rsidR="0052511F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 ovoj dražbi nekretnin</w:t>
      </w:r>
      <w:r w:rsidR="008C4A8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se ne mo</w:t>
      </w:r>
      <w:r w:rsidR="008C4A8B">
        <w:rPr>
          <w:rFonts w:cs="Tahoma" w:hAnsi="Times New Roman" w:ascii="Times New Roman"/>
          <w:sz w:val="24"/>
        </w:rPr>
        <w:t>gu</w:t>
      </w:r>
      <w:r>
        <w:rPr>
          <w:rFonts w:cs="Tahoma" w:hAnsi="Times New Roman" w:ascii="Times New Roman"/>
          <w:sz w:val="24"/>
        </w:rPr>
        <w:t xml:space="preserve"> prodati ispod </w:t>
      </w:r>
      <w:r w:rsidR="008C4A8B">
        <w:rPr>
          <w:rFonts w:cs="Tahoma" w:hAnsi="Times New Roman" w:ascii="Times New Roman"/>
          <w:sz w:val="24"/>
        </w:rPr>
        <w:t xml:space="preserve">početne cijene kako je naznačena u stavku I. ovog zaključka.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8C4A8B" w:rsidP="001F283F" w:rsidR="00310AAD" w:rsidRPr="00AA0757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Svaka 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se</w:t>
      </w:r>
      <w:r w:rsidR="00F8110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pojedinačno,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0E660E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9D11BC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3</w:t>
      </w:r>
      <w:r w:rsidR="00D83FA8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D83FA8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8,30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E26D7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EE26D7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8C4232" w:rsidP="001F283F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E660E">
        <w:rPr>
          <w:rFonts w:cs="Tahoma" w:hAnsi="Times New Roman" w:ascii="Times New Roman"/>
          <w:b/>
          <w:sz w:val="24"/>
        </w:rPr>
        <w:t>2</w:t>
      </w:r>
      <w:r w:rsidR="00D83FA8" w:rsidRPr="00D83FA8">
        <w:rPr>
          <w:rFonts w:cs="Tahoma" w:hAnsi="Times New Roman" w:ascii="Times New Roman"/>
          <w:b/>
          <w:sz w:val="24"/>
        </w:rPr>
        <w:t>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8C4A8B">
        <w:rPr>
          <w:rFonts w:cs="Tahoma" w:hAnsi="Times New Roman" w:ascii="Times New Roman"/>
          <w:sz w:val="24"/>
        </w:rPr>
        <w:t xml:space="preserve">, za svaku nekretninu za koju želi sudjelovati u </w:t>
      </w:r>
      <w:r w:rsidR="008C4A8B">
        <w:rPr>
          <w:rFonts w:cs="Tahoma" w:hAnsi="Times New Roman" w:ascii="Times New Roman"/>
          <w:sz w:val="24"/>
        </w:rPr>
        <w:lastRenderedPageBreak/>
        <w:t>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0E660E">
        <w:rPr>
          <w:rFonts w:cs="Tahoma" w:hAnsi="Times New Roman" w:ascii="Times New Roman"/>
          <w:sz w:val="24"/>
        </w:rPr>
        <w:t>Sesvetski Kraljevec</w:t>
      </w:r>
      <w:r w:rsidR="00D83FA8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</w:t>
      </w:r>
      <w:r w:rsidR="008C4A8B">
        <w:rPr>
          <w:rFonts w:cs="Tahoma" w:hAnsi="Times New Roman" w:ascii="Times New Roman"/>
          <w:sz w:val="24"/>
        </w:rPr>
        <w:t>jamčevine</w:t>
      </w:r>
      <w:r w:rsidR="00D83FA8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1F283F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1F283F" w:rsidR="00465F0E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1F283F" w:rsidR="00465F0E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677360">
        <w:rPr>
          <w:rFonts w:cs="Tahoma" w:hAnsi="Times New Roman" w:ascii="Times New Roman"/>
          <w:noProof/>
          <w:sz w:val="24"/>
        </w:rPr>
        <w:t>a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1F283F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F3F17">
        <w:rPr>
          <w:rFonts w:cs="Tahoma" w:hAnsi="Times New Roman" w:ascii="Times New Roman"/>
          <w:sz w:val="24"/>
        </w:rPr>
        <w:t>.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1F283F" w:rsidR="004B38A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6F3F17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1F283F" w:rsidR="00EA0453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6F3F17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6F3F17">
        <w:rPr>
          <w:rFonts w:cs="Tahoma" w:hAnsi="Times New Roman" w:ascii="Times New Roman"/>
          <w:sz w:val="24"/>
        </w:rPr>
        <w:t>k</w:t>
      </w:r>
      <w:r w:rsidR="00C7246B">
        <w:rPr>
          <w:rFonts w:cs="Tahoma" w:hAnsi="Times New Roman" w:ascii="Times New Roman"/>
          <w:sz w:val="24"/>
        </w:rPr>
        <w:t xml:space="preserve">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6F3F17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1F283F" w:rsidR="008A516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1F283F" w:rsidR="0081748C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E26D7">
        <w:rPr>
          <w:rFonts w:cs="Tahoma" w:hAnsi="Times New Roman" w:ascii="Times New Roman"/>
          <w:sz w:val="24"/>
        </w:rPr>
        <w:t xml:space="preserve">14. </w:t>
      </w:r>
      <w:r w:rsidR="00E97AEF">
        <w:rPr>
          <w:rFonts w:cs="Tahoma" w:hAnsi="Times New Roman" w:ascii="Times New Roman"/>
          <w:sz w:val="24"/>
        </w:rPr>
        <w:t xml:space="preserve">lipnja </w:t>
      </w:r>
      <w:r w:rsidR="00B05C64">
        <w:rPr>
          <w:rFonts w:cs="Tahoma" w:hAnsi="Times New Roman" w:ascii="Times New Roman"/>
          <w:sz w:val="24"/>
        </w:rPr>
        <w:t>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7F05CC">
        <w:rPr>
          <w:rFonts w:cs="Tahoma" w:hAnsi="Times New Roman" w:ascii="Times New Roman"/>
          <w:sz w:val="24"/>
        </w:rPr>
        <w:t xml:space="preserve">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F05C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7F05CC" w:rsidP="00310AAD" w:rsidR="007F05CC">
      <w:pPr>
        <w:rPr>
          <w:rFonts w:cs="Tahoma" w:hAnsi="Times New Roman" w:ascii="Times New Roman"/>
          <w:sz w:val="24"/>
        </w:rPr>
      </w:pPr>
    </w:p>
    <w:p w:rsidRDefault="007F05CC" w:rsidP="00310AAD" w:rsidR="007F05C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F05C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 Belma Čolić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F05CC">
      <w:pPr>
        <w:rPr>
          <w:rFonts w:cs="Tahoma" w:hAnsi="Times New Roman" w:ascii="Times New Roman"/>
          <w:color w:themeColor="background1" w:val="FFFFFF"/>
          <w:sz w:val="24"/>
        </w:rPr>
      </w:pPr>
      <w:r w:rsidRPr="007F05C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1F283F" w:rsidR="00310AAD" w:rsidRPr="007F05CC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7F05C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7F05CC">
        <w:rPr>
          <w:rFonts w:cs="Tahoma" w:hAnsi="Times New Roman" w:ascii="Times New Roman"/>
          <w:color w:themeColor="background1" w:val="FFFFFF"/>
          <w:sz w:val="24"/>
        </w:rPr>
        <w:t>j</w:t>
      </w:r>
      <w:r w:rsidRPr="007F05CC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7F05CC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7F05CC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7F05C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7F05CC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7F05CC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8831C4" w:rsidRPr="007F05CC">
        <w:rPr>
          <w:rFonts w:cs="Tahoma" w:hAnsi="Times New Roman" w:ascii="Times New Roman"/>
          <w:i/>
          <w:color w:themeColor="background1" w:val="FFFFFF"/>
          <w:sz w:val="24"/>
        </w:rPr>
        <w:t>om</w:t>
      </w:r>
      <w:r w:rsidRPr="007F05CC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8831C4" w:rsidRPr="007F05CC">
        <w:rPr>
          <w:rFonts w:cs="Tahoma" w:hAnsi="Times New Roman" w:ascii="Times New Roman"/>
          <w:i/>
          <w:color w:themeColor="background1" w:val="FFFFFF"/>
          <w:sz w:val="24"/>
        </w:rPr>
        <w:t xml:space="preserve">ku: </w:t>
      </w:r>
    </w:p>
    <w:p w:rsidRDefault="008831C4" w:rsidP="001F283F" w:rsidR="0081748C" w:rsidRPr="007F05CC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7F05CC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</w:p>
    <w:p w:rsidRDefault="008B1941" w:rsidP="001F283F" w:rsidR="00F264CB" w:rsidRPr="007F05CC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7F05CC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7F05CC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="008831C4" w:rsidRPr="007F05CC">
        <w:rPr>
          <w:rFonts w:cs="Tahoma" w:hAnsi="Times New Roman" w:ascii="Times New Roman"/>
          <w:color w:themeColor="background1" w:val="FFFFFF"/>
          <w:sz w:val="24"/>
        </w:rPr>
        <w:t>Porezna uprava u Sesvetama</w:t>
      </w:r>
    </w:p>
    <w:p w:rsidRDefault="008B1941" w:rsidP="001F283F" w:rsidR="00310AAD" w:rsidRPr="007F05CC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7F05C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F05CC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7F05C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F67" w:rsidR="00211F67">
      <w:r>
        <w:separator/>
      </w:r>
    </w:p>
  </w:endnote>
  <w:endnote w:id="0" w:type="continuationSeparator">
    <w:p w:rsidRDefault="00211F67" w:rsidR="00211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F67" w:rsidR="00211F67">
      <w:r>
        <w:separator/>
      </w:r>
    </w:p>
  </w:footnote>
  <w:footnote w:id="0" w:type="continuationSeparator">
    <w:p w:rsidRDefault="00211F67" w:rsidR="00211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4A553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C723BF">
      <w:rPr>
        <w:rFonts w:hAnsi="Times New Roman" w:ascii="Times New Roman"/>
        <w:szCs w:val="22"/>
      </w:rPr>
      <w:t>-339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654D7CA6"/>
    <w:multiLevelType w:val="hybridMultilevel"/>
    <w:tmpl w:val="875C682E"/>
    <w:lvl w:tplc="4E241A26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E660E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1F283F"/>
    <w:rsid w:val="002109AC"/>
    <w:rsid w:val="00211F67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D2BF7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B49B2"/>
    <w:rsid w:val="003C3ECA"/>
    <w:rsid w:val="003D21F3"/>
    <w:rsid w:val="003E416B"/>
    <w:rsid w:val="003F74DA"/>
    <w:rsid w:val="00401259"/>
    <w:rsid w:val="0041389D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A5533"/>
    <w:rsid w:val="004B38AD"/>
    <w:rsid w:val="004E146F"/>
    <w:rsid w:val="004F42DC"/>
    <w:rsid w:val="00504013"/>
    <w:rsid w:val="005054F0"/>
    <w:rsid w:val="00515A6A"/>
    <w:rsid w:val="0052511F"/>
    <w:rsid w:val="00525226"/>
    <w:rsid w:val="0052568A"/>
    <w:rsid w:val="005419C8"/>
    <w:rsid w:val="00555835"/>
    <w:rsid w:val="0057341F"/>
    <w:rsid w:val="0057594C"/>
    <w:rsid w:val="00593FFA"/>
    <w:rsid w:val="005A4811"/>
    <w:rsid w:val="005A7ED8"/>
    <w:rsid w:val="005B00EE"/>
    <w:rsid w:val="005C57E1"/>
    <w:rsid w:val="005E661F"/>
    <w:rsid w:val="005F1421"/>
    <w:rsid w:val="006008F9"/>
    <w:rsid w:val="00642359"/>
    <w:rsid w:val="00645DC1"/>
    <w:rsid w:val="006670BB"/>
    <w:rsid w:val="00672EC9"/>
    <w:rsid w:val="00677360"/>
    <w:rsid w:val="0068465E"/>
    <w:rsid w:val="006B72D9"/>
    <w:rsid w:val="006C41B5"/>
    <w:rsid w:val="006E1347"/>
    <w:rsid w:val="006E1E9D"/>
    <w:rsid w:val="006E52BB"/>
    <w:rsid w:val="006F26F0"/>
    <w:rsid w:val="006F3F17"/>
    <w:rsid w:val="0070227B"/>
    <w:rsid w:val="007160D0"/>
    <w:rsid w:val="00735E39"/>
    <w:rsid w:val="00736971"/>
    <w:rsid w:val="007664ED"/>
    <w:rsid w:val="00773772"/>
    <w:rsid w:val="00776FD1"/>
    <w:rsid w:val="00791B9D"/>
    <w:rsid w:val="007B1CD4"/>
    <w:rsid w:val="007B75AF"/>
    <w:rsid w:val="007C19FB"/>
    <w:rsid w:val="007C33C9"/>
    <w:rsid w:val="007E0A65"/>
    <w:rsid w:val="007E3B92"/>
    <w:rsid w:val="007E6BFA"/>
    <w:rsid w:val="007F048E"/>
    <w:rsid w:val="007F05CC"/>
    <w:rsid w:val="007F7571"/>
    <w:rsid w:val="0081748C"/>
    <w:rsid w:val="008217D5"/>
    <w:rsid w:val="00837A15"/>
    <w:rsid w:val="008526FE"/>
    <w:rsid w:val="008831C4"/>
    <w:rsid w:val="008A516D"/>
    <w:rsid w:val="008B1941"/>
    <w:rsid w:val="008B1BEC"/>
    <w:rsid w:val="008B6BCE"/>
    <w:rsid w:val="008C37EC"/>
    <w:rsid w:val="008C4232"/>
    <w:rsid w:val="008C4A8B"/>
    <w:rsid w:val="008F7361"/>
    <w:rsid w:val="0095432E"/>
    <w:rsid w:val="00957E52"/>
    <w:rsid w:val="00971D49"/>
    <w:rsid w:val="00973546"/>
    <w:rsid w:val="0099519D"/>
    <w:rsid w:val="009A0FF6"/>
    <w:rsid w:val="009C364E"/>
    <w:rsid w:val="009D11BC"/>
    <w:rsid w:val="009D5AF9"/>
    <w:rsid w:val="009F6435"/>
    <w:rsid w:val="009F6D59"/>
    <w:rsid w:val="00A062D2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2A80"/>
    <w:rsid w:val="00C15792"/>
    <w:rsid w:val="00C172D4"/>
    <w:rsid w:val="00C21A73"/>
    <w:rsid w:val="00C2297B"/>
    <w:rsid w:val="00C32C1D"/>
    <w:rsid w:val="00C40290"/>
    <w:rsid w:val="00C439A0"/>
    <w:rsid w:val="00C531B2"/>
    <w:rsid w:val="00C723BF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3FA8"/>
    <w:rsid w:val="00DA1E5F"/>
    <w:rsid w:val="00DB5644"/>
    <w:rsid w:val="00DC64D0"/>
    <w:rsid w:val="00DE3115"/>
    <w:rsid w:val="00E00100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97AEF"/>
    <w:rsid w:val="00EA0453"/>
    <w:rsid w:val="00EA52A1"/>
    <w:rsid w:val="00EE26D7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530EC"/>
    <w:rsid w:val="00F61A18"/>
    <w:rsid w:val="00F81105"/>
    <w:rsid w:val="00F86FD0"/>
    <w:rsid w:val="00F92CD3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F0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5C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F0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5C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2981</properties:Characters>
  <properties:Lines>91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2018-06-14T09:17:00Z</dcterms:created>
  <dc:creator>MK</dc:creator>
  <cp:lastModifiedBy>Belma Čolić</cp:lastModifiedBy>
  <cp:lastPrinted>2018-06-14T11:18:00Z</cp:lastPrinted>
  <dcterms:modified xmlns:xsi="http://www.w3.org/2001/XMLSchema-instance" xsi:type="dcterms:W3CDTF">2018-06-14T11:22:00Z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(Sesvetski Kraljevec - zaključak za 9.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