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e3cc8" w14:paraId="efe3cc8" w:rsidRDefault="000852E4" w:rsidP="00FC1537" w:rsidR="000852E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190D68">
        <w:t>759/16-5</w:t>
      </w: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0852E4" w:rsidP="00FC1537" w:rsidR="000852E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E87D86" w:rsidR="000852E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FC1537" w:rsidR="000852E4" w:rsidRPr="00FC1537">
      <w:pPr>
        <w:jc w:val="center"/>
      </w:pPr>
      <w:r>
        <w:t>R E P U B L I K A   H R V A T S K A</w:t>
      </w:r>
    </w:p>
    <w:p w:rsidRDefault="000852E4" w:rsidP="00E87D86" w:rsidR="000852E4"/>
    <w:p w:rsidRDefault="000852E4" w:rsidP="001F7D4E" w:rsidR="000852E4">
      <w:pPr>
        <w:jc w:val="center"/>
      </w:pPr>
      <w:r>
        <w:t>O G L A S</w:t>
      </w:r>
    </w:p>
    <w:p w:rsidRDefault="000852E4" w:rsidP="001F7D4E" w:rsidR="000852E4" w:rsidRPr="00FC1537">
      <w:pPr>
        <w:jc w:val="center"/>
      </w:pPr>
    </w:p>
    <w:p w:rsidRDefault="000852E4" w:rsidP="00E87D86" w:rsidR="000852E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su</w:t>
      </w:r>
      <w:r w:rsidR="00727EA8">
        <w:t>tkinji</w:t>
      </w:r>
      <w:r w:rsidRPr="00FC1537">
        <w:t xml:space="preserve"> Ardeni Bajlo,u skraćenom stečajnom postupku nad dužnikom </w:t>
      </w:r>
      <w:r w:rsidR="00190D68">
        <w:t>MORSKI VAL d.o.o.</w:t>
      </w:r>
      <w:r w:rsidR="007D4E00">
        <w:t xml:space="preserve">, </w:t>
      </w:r>
      <w:r w:rsidR="00190D68">
        <w:t>Stankovci, Hrvatske vlade 1</w:t>
      </w:r>
      <w:r w:rsidR="00907ACD">
        <w:t>,</w:t>
      </w:r>
      <w:r w:rsidR="00EF2966">
        <w:t xml:space="preserve"> OIB: </w:t>
      </w:r>
      <w:r w:rsidR="00190D68">
        <w:t>77758609741</w:t>
      </w:r>
      <w:r>
        <w:t xml:space="preserve">, </w:t>
      </w:r>
      <w:r w:rsidRPr="00FC1537">
        <w:t xml:space="preserve">povodom zahtjeva </w:t>
      </w:r>
      <w:r>
        <w:t xml:space="preserve">Financijske agencije, RC Split, Podružnica </w:t>
      </w:r>
      <w:r w:rsidR="00907ACD">
        <w:t>Zadar</w:t>
      </w:r>
      <w:r w:rsidRPr="00FC1537">
        <w:t xml:space="preserve"> od dana </w:t>
      </w:r>
      <w:r w:rsidR="007D4E00">
        <w:t>1</w:t>
      </w:r>
      <w:r w:rsidR="00190D68">
        <w:t>6</w:t>
      </w:r>
      <w:r w:rsidR="007D4E00">
        <w:t>. svibnja</w:t>
      </w:r>
      <w:r w:rsidR="00907ACD">
        <w:t xml:space="preserve"> </w:t>
      </w:r>
      <w:r>
        <w:t>2016</w:t>
      </w:r>
      <w:r w:rsidRPr="00FC1537">
        <w:t xml:space="preserve">., dana </w:t>
      </w:r>
      <w:r w:rsidR="0040482F">
        <w:t>13. listopada</w:t>
      </w:r>
      <w:r>
        <w:t xml:space="preserve"> 2016., objavio je </w:t>
      </w:r>
    </w:p>
    <w:p w:rsidRDefault="000852E4" w:rsidP="00E87D86" w:rsidR="000852E4">
      <w:pPr>
        <w:ind w:firstLine="720"/>
        <w:jc w:val="both"/>
      </w:pPr>
    </w:p>
    <w:p w:rsidRDefault="000852E4" w:rsidP="00083422" w:rsidR="000852E4" w:rsidRPr="00FC1537">
      <w:pPr>
        <w:jc w:val="center"/>
      </w:pPr>
      <w:r>
        <w:t>o g l a s</w:t>
      </w:r>
    </w:p>
    <w:p w:rsidRDefault="000852E4" w:rsidP="005C42A8" w:rsidR="000852E4">
      <w:pPr>
        <w:ind w:firstLine="315"/>
        <w:jc w:val="both"/>
      </w:pPr>
    </w:p>
    <w:p w:rsidRDefault="000852E4" w:rsidP="00DE074C" w:rsidR="000852E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190D68">
        <w:t>MORSKI VAL d.o.o., Stankovci, Hrvatske vlade 1, OIB: 77758609741</w:t>
      </w:r>
      <w:r>
        <w:t xml:space="preserve">, </w:t>
      </w:r>
      <w:r w:rsidRPr="00FC1537">
        <w:t xml:space="preserve">iznosi </w:t>
      </w:r>
      <w:r w:rsidR="00190D68">
        <w:t>793.041,83</w:t>
      </w:r>
      <w:r>
        <w:rPr>
          <w:b/>
        </w:rPr>
        <w:t xml:space="preserve"> </w:t>
      </w:r>
      <w:r>
        <w:t>kun</w:t>
      </w:r>
      <w:r w:rsidR="00F72A82">
        <w:t>a</w:t>
      </w:r>
      <w:r>
        <w:t>.</w:t>
      </w:r>
    </w:p>
    <w:p w:rsidRDefault="000852E4" w:rsidP="00E87D86" w:rsidR="000852E4" w:rsidRPr="00807351">
      <w:pPr>
        <w:jc w:val="both"/>
      </w:pPr>
    </w:p>
    <w:p w:rsidRDefault="000852E4" w:rsidP="00CD5142" w:rsidR="000852E4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</w:t>
      </w:r>
      <w:r w:rsidR="0040482F">
        <w:t>Mate Pavl</w:t>
      </w:r>
      <w:r w:rsidR="00190D68">
        <w:t>ović</w:t>
      </w:r>
      <w:r w:rsidR="00727EA8">
        <w:t xml:space="preserve">, </w:t>
      </w:r>
      <w:r w:rsidR="00190D68">
        <w:t>Korlat, Korlat 200</w:t>
      </w:r>
      <w:r w:rsidR="007D4E00">
        <w:t xml:space="preserve">, </w:t>
      </w:r>
      <w:r w:rsidR="00727EA8">
        <w:t xml:space="preserve"> OIB: </w:t>
      </w:r>
      <w:r w:rsidR="00190D68">
        <w:t>89461046457</w:t>
      </w:r>
      <w:r w:rsidR="00C7759A">
        <w:t>,</w:t>
      </w:r>
      <w:r w:rsidR="00F72A82">
        <w:t xml:space="preserve"> </w:t>
      </w:r>
      <w:r w:rsidRPr="00FC1537">
        <w:t>dužnika</w:t>
      </w:r>
      <w:r>
        <w:t xml:space="preserve"> </w:t>
      </w:r>
      <w:r w:rsidR="00190D68">
        <w:t>MORSKI VAL d.o.o., Stankovci</w:t>
      </w:r>
      <w:r>
        <w:t xml:space="preserve">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0852E4" w:rsidP="00CD5142" w:rsidR="000852E4">
      <w:pPr>
        <w:jc w:val="both"/>
      </w:pPr>
    </w:p>
    <w:p w:rsidRDefault="000852E4" w:rsidP="0049025B" w:rsidR="000852E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0852E4" w:rsidP="00CD5142" w:rsidR="000852E4">
      <w:pPr>
        <w:jc w:val="both"/>
      </w:pPr>
    </w:p>
    <w:p w:rsidRDefault="000852E4" w:rsidP="00CD5142" w:rsidR="00EC2452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190D68">
        <w:t>MORSKI VAL d.o.o., Stankovci, Hrvatske vlade 1, OIB: 77758609741</w:t>
      </w:r>
      <w:r>
        <w:t xml:space="preserve">, da </w:t>
      </w:r>
      <w:r w:rsidRPr="00FC1537">
        <w:t xml:space="preserve">najkasnije u roku od </w:t>
      </w:r>
      <w:r w:rsidRPr="007D4E00"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190D68">
        <w:t>MORSKI VAL d.o.o., Stankovci</w:t>
      </w:r>
      <w:r w:rsidR="007D4E00">
        <w:t>.</w:t>
      </w:r>
    </w:p>
    <w:p w:rsidRDefault="00EC2452" w:rsidP="00CD5142" w:rsidR="00EC2452">
      <w:pPr>
        <w:jc w:val="both"/>
      </w:pPr>
    </w:p>
    <w:p w:rsidRDefault="00EC2452" w:rsidP="000D4836" w:rsidR="000852E4" w:rsidRPr="000D4836">
      <w:pPr>
        <w:ind w:firstLine="708"/>
        <w:jc w:val="both"/>
        <w:rPr>
          <w:rFonts w:eastAsia="Calibri"/>
        </w:rPr>
      </w:pPr>
      <w: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0852E4" w:rsidP="000D4836" w:rsidR="000852E4">
      <w:pPr>
        <w:ind w:hanging="142"/>
        <w:jc w:val="both"/>
      </w:pPr>
      <w:r>
        <w:tab/>
      </w:r>
      <w:r>
        <w:tab/>
        <w:t xml:space="preserve"> </w:t>
      </w:r>
    </w:p>
    <w:p w:rsidRDefault="000852E4" w:rsidP="00E87D86" w:rsidR="000852E4" w:rsidRPr="00FC1537">
      <w:pPr>
        <w:jc w:val="center"/>
      </w:pPr>
      <w:r w:rsidRPr="00FC1537">
        <w:t xml:space="preserve">U Zadru, </w:t>
      </w:r>
      <w:r w:rsidR="0040482F">
        <w:t>13. listopada</w:t>
      </w:r>
      <w:r>
        <w:t xml:space="preserve"> 2016</w:t>
      </w:r>
      <w:r w:rsidRPr="00FC1537">
        <w:t xml:space="preserve">. </w:t>
      </w:r>
    </w:p>
    <w:p w:rsidRDefault="000852E4" w:rsidP="00E87D86" w:rsidR="000852E4" w:rsidRPr="00FC1537">
      <w:pPr>
        <w:jc w:val="right"/>
      </w:pPr>
    </w:p>
    <w:p w:rsidRDefault="00727EA8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0852E4" w:rsidRPr="00FC1537">
        <w:t>u</w:t>
      </w:r>
      <w:r w:rsidR="000601C6">
        <w:t>tkinja</w:t>
      </w: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0852E4" w:rsidP="00B84EF6" w:rsidR="000852E4" w:rsidRPr="00FC1537">
      <w:pPr>
        <w:jc w:val="right"/>
      </w:pPr>
    </w:p>
    <w:p w:rsidRDefault="000852E4" w:rsidP="00B84EF6" w:rsidR="000852E4" w:rsidRPr="00FC1537">
      <w:pPr>
        <w:jc w:val="right"/>
      </w:pPr>
    </w:p>
    <w:p w:rsidRDefault="000852E4" w:rsidP="00B84EF6" w:rsidR="000852E4" w:rsidRPr="00FC1537"/>
    <w:p w:rsidRDefault="000852E4" w:rsidP="00E87D86" w:rsidR="000852E4" w:rsidRPr="00FC1537">
      <w:pPr>
        <w:jc w:val="both"/>
      </w:pPr>
    </w:p>
    <w:p w:rsidRDefault="000852E4" w:rsidP="00FC1537" w:rsidR="000852E4" w:rsidRPr="0049025B">
      <w:pPr>
        <w:ind w:firstLine="708" w:left="12"/>
        <w:jc w:val="both"/>
      </w:pPr>
      <w:r w:rsidRPr="0049025B">
        <w:t>DNA:</w:t>
      </w:r>
    </w:p>
    <w:p w:rsidRDefault="000852E4" w:rsidP="00E87D86" w:rsidR="000852E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0852E4" w:rsidP="0024731F" w:rsidR="000852E4">
      <w:pPr>
        <w:numPr>
          <w:ilvl w:val="0"/>
          <w:numId w:val="2"/>
        </w:numPr>
        <w:jc w:val="both"/>
      </w:pPr>
      <w:r>
        <w:t>u spis</w:t>
      </w:r>
    </w:p>
    <w:p w:rsidRDefault="000852E4" w:rsidP="00E87D86" w:rsidR="000852E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0852E4" w:rsidP="00E87D86" w:rsidR="000852E4" w:rsidRPr="00083422">
      <w:pPr>
        <w:ind w:firstLine="720"/>
        <w:jc w:val="both"/>
        <w:rPr>
          <w:b/>
        </w:rPr>
      </w:pPr>
    </w:p>
    <w:p w:rsidRDefault="000852E4" w:rsidP="00E87D86" w:rsidR="000852E4" w:rsidRPr="00FC1537">
      <w:pPr>
        <w:ind w:firstLine="720"/>
        <w:jc w:val="both"/>
      </w:pPr>
    </w:p>
    <w:p w:rsidRDefault="000852E4" w:rsidP="00E87D86" w:rsidR="000852E4" w:rsidRPr="00FC1537"/>
    <w:p w:rsidRDefault="000852E4" w:rsidP="00E87D86" w:rsidR="000852E4" w:rsidRPr="00FC1537"/>
    <w:p w:rsidRDefault="000852E4" w:rsidR="000852E4" w:rsidRPr="00FC1537"/>
    <w:sectPr w:rsidSect="000D4836" w:rsidR="000852E4" w:rsidRPr="00FC1537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452" w:rsidP="00381900" w:rsidR="00EC2452">
      <w:r>
        <w:separator/>
      </w:r>
    </w:p>
  </w:endnote>
  <w:endnote w:id="0" w:type="continuationSeparator">
    <w:p w:rsidRDefault="00EC2452" w:rsidP="00381900" w:rsidR="00EC2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R="00EC2452">
    <w:pPr>
      <w:pStyle w:val="Podnoje"/>
      <w:rPr>
        <w:lang w:val="hr-HR"/>
      </w:rPr>
    </w:pPr>
  </w:p>
  <w:p w:rsidRDefault="00EC2452" w:rsidR="00EC2452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452" w:rsidP="00381900" w:rsidR="00EC2452">
      <w:r>
        <w:separator/>
      </w:r>
    </w:p>
  </w:footnote>
  <w:footnote w:id="0" w:type="continuationSeparator">
    <w:p w:rsidRDefault="00EC2452" w:rsidP="00381900" w:rsidR="00EC24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P="00FC1537" w:rsidR="00EC245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66D58">
      <w:rPr>
        <w:noProof/>
      </w:rPr>
      <w:t>2</w:t>
    </w:r>
    <w:r>
      <w:rPr>
        <w:noProof/>
      </w:rPr>
      <w:fldChar w:fldCharType="end"/>
    </w:r>
    <w:r>
      <w:tab/>
    </w:r>
    <w:r>
      <w:tab/>
      <w:t xml:space="preserve">Poslovni broj: </w:t>
    </w:r>
    <w:r w:rsidRPr="00FC1537">
      <w:t>1 St</w:t>
    </w:r>
    <w:r>
      <w:t>-</w:t>
    </w:r>
    <w:r w:rsidR="00190D68">
      <w:t>759/16-5</w:t>
    </w:r>
  </w:p>
  <w:p w:rsidRDefault="00EC2452" w:rsidR="00EC2452">
    <w:pPr>
      <w:pStyle w:val="Zaglavlje"/>
      <w:jc w:val="center"/>
    </w:pPr>
  </w:p>
  <w:p w:rsidRDefault="00EC2452" w:rsidP="00FC1537" w:rsidR="00EC2452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601C6"/>
    <w:rsid w:val="0006601C"/>
    <w:rsid w:val="00073A6D"/>
    <w:rsid w:val="00083422"/>
    <w:rsid w:val="00083FCF"/>
    <w:rsid w:val="000852E4"/>
    <w:rsid w:val="000878C3"/>
    <w:rsid w:val="000C40BA"/>
    <w:rsid w:val="000D4836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1F67"/>
    <w:rsid w:val="00172C8F"/>
    <w:rsid w:val="0017728E"/>
    <w:rsid w:val="00182C86"/>
    <w:rsid w:val="00190D68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1034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0482F"/>
    <w:rsid w:val="004212FB"/>
    <w:rsid w:val="00445AD6"/>
    <w:rsid w:val="00461269"/>
    <w:rsid w:val="004740F4"/>
    <w:rsid w:val="00477976"/>
    <w:rsid w:val="0048351D"/>
    <w:rsid w:val="0049025B"/>
    <w:rsid w:val="0049166D"/>
    <w:rsid w:val="004928EC"/>
    <w:rsid w:val="004A4292"/>
    <w:rsid w:val="004A4C23"/>
    <w:rsid w:val="004B358C"/>
    <w:rsid w:val="004D697C"/>
    <w:rsid w:val="004E287C"/>
    <w:rsid w:val="004E4783"/>
    <w:rsid w:val="004F1927"/>
    <w:rsid w:val="00515D7F"/>
    <w:rsid w:val="005455BB"/>
    <w:rsid w:val="00565798"/>
    <w:rsid w:val="00567BFA"/>
    <w:rsid w:val="00577921"/>
    <w:rsid w:val="00587490"/>
    <w:rsid w:val="005961AE"/>
    <w:rsid w:val="005B1954"/>
    <w:rsid w:val="005C42A8"/>
    <w:rsid w:val="005F2D85"/>
    <w:rsid w:val="00631196"/>
    <w:rsid w:val="0064096B"/>
    <w:rsid w:val="00655D68"/>
    <w:rsid w:val="0065727A"/>
    <w:rsid w:val="00663483"/>
    <w:rsid w:val="00697013"/>
    <w:rsid w:val="006C33F1"/>
    <w:rsid w:val="006C6332"/>
    <w:rsid w:val="006D6BD0"/>
    <w:rsid w:val="00703D2B"/>
    <w:rsid w:val="00704BA2"/>
    <w:rsid w:val="00707646"/>
    <w:rsid w:val="00714E3B"/>
    <w:rsid w:val="00727EA8"/>
    <w:rsid w:val="00732ED6"/>
    <w:rsid w:val="00746DC1"/>
    <w:rsid w:val="00765179"/>
    <w:rsid w:val="00780F49"/>
    <w:rsid w:val="007A5785"/>
    <w:rsid w:val="007B79A2"/>
    <w:rsid w:val="007D4E00"/>
    <w:rsid w:val="007D5BE9"/>
    <w:rsid w:val="007E0FEA"/>
    <w:rsid w:val="007E1447"/>
    <w:rsid w:val="007F103E"/>
    <w:rsid w:val="007F31C2"/>
    <w:rsid w:val="00807351"/>
    <w:rsid w:val="008109EF"/>
    <w:rsid w:val="00810BD8"/>
    <w:rsid w:val="00833E30"/>
    <w:rsid w:val="00840CEA"/>
    <w:rsid w:val="00842CB0"/>
    <w:rsid w:val="0085227E"/>
    <w:rsid w:val="00856692"/>
    <w:rsid w:val="00861722"/>
    <w:rsid w:val="00866CF3"/>
    <w:rsid w:val="008A3C0B"/>
    <w:rsid w:val="008A3E45"/>
    <w:rsid w:val="008B15D4"/>
    <w:rsid w:val="008C4F28"/>
    <w:rsid w:val="008D0D9C"/>
    <w:rsid w:val="00907ACD"/>
    <w:rsid w:val="00913ADA"/>
    <w:rsid w:val="0093027D"/>
    <w:rsid w:val="009422F5"/>
    <w:rsid w:val="009427F2"/>
    <w:rsid w:val="00942BDB"/>
    <w:rsid w:val="009530B5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66D58"/>
    <w:rsid w:val="00B768AC"/>
    <w:rsid w:val="00B82590"/>
    <w:rsid w:val="00B84EF6"/>
    <w:rsid w:val="00BC5991"/>
    <w:rsid w:val="00BF3C0B"/>
    <w:rsid w:val="00C16653"/>
    <w:rsid w:val="00C24CDB"/>
    <w:rsid w:val="00C4055E"/>
    <w:rsid w:val="00C70B03"/>
    <w:rsid w:val="00C7759A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D7D9A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C2452"/>
    <w:rsid w:val="00EF23CF"/>
    <w:rsid w:val="00EF2966"/>
    <w:rsid w:val="00EF6429"/>
    <w:rsid w:val="00F01584"/>
    <w:rsid w:val="00F21612"/>
    <w:rsid w:val="00F252AF"/>
    <w:rsid w:val="00F32BF4"/>
    <w:rsid w:val="00F46E88"/>
    <w:rsid w:val="00F50235"/>
    <w:rsid w:val="00F538CC"/>
    <w:rsid w:val="00F72A82"/>
    <w:rsid w:val="00F749E3"/>
    <w:rsid w:val="00F756D1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66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D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D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D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D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66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D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D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D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D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4788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78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St-759/2016</izvorni_sadrzaj>
    <derivirana_varijabla naziv="DomainObject.Predmet.OznakaBroj_1">St-759/2016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MORSKI VAL društvo s ograničenom odgovornošću za ulov i preradu ribe</izvorni_sadrzaj>
    <derivirana_varijabla naziv="DomainObject.Predmet.ProtustrankaFormated_1">  MORSKI VAL društvo s ograničenom odgovornošću za ulov i preradu ribe</derivirana_varijabla>
  </DomainObject.Predmet.ProtustrankaFormated>
  <DomainObject.Predmet.ProtustrankaFormatedOIB>
    <izvorni_sadrzaj>  MORSKI VAL društvo s ograničenom odgovornošću za ulov i preradu ribe, OIB 77758609741</izvorni_sadrzaj>
    <derivirana_varijabla naziv="DomainObject.Predmet.ProtustrankaFormatedOIB_1">  MORSKI VAL društvo s ograničenom odgovornošću za ulov i preradu ribe, OIB 77758609741</derivirana_varijabla>
  </DomainObject.Predmet.ProtustrankaFormatedOIB>
  <DomainObject.Predmet.ProtustrankaFormatedWithAdress>
    <izvorni_sadrzaj> MORSKI VAL društvo s ograničenom odgovornošću za ulov i preradu ribe, Hrvatske vlade 1, 23422 Stankovci</izvorni_sadrzaj>
    <derivirana_varijabla naziv="DomainObject.Predmet.ProtustrankaFormatedWithAdress_1"> MORSKI VAL društvo s ograničenom odgovornošću za ulov i preradu ribe, Hrvatske vlade 1, 23422 Stankovci</derivirana_varijabla>
  </DomainObject.Predmet.ProtustrankaFormatedWithAdress>
  <DomainObject.Predmet.ProtustrankaFormatedWithAdressOIB>
    <izvorni_sadrzaj> MORSKI VAL društvo s ograničenom odgovornošću za ulov i preradu ribe, OIB 77758609741, Hrvatske vlade 1, 23422 Stankovci</izvorni_sadrzaj>
    <derivirana_varijabla naziv="DomainObject.Predmet.ProtustrankaFormatedWithAdressOIB_1"> MORSKI VAL društvo s ograničenom odgovornošću za ulov i preradu ribe, OIB 77758609741, Hrvatske vlade 1, 23422 Stankovci</derivirana_varijabla>
  </DomainObject.Predmet.ProtustrankaFormatedWithAdressOIB>
  <DomainObject.Predmet.ProtustrankaWithAdress>
    <izvorni_sadrzaj>MORSKI VAL društvo s ograničenom odgovornošću za ulov i preradu ribe Hrvatske vlade 1, 23422 Stankovci</izvorni_sadrzaj>
    <derivirana_varijabla naziv="DomainObject.Predmet.ProtustrankaWithAdress_1">MORSKI VAL društvo s ograničenom odgovornošću za ulov i preradu ribe Hrvatske vlade 1, 23422 Stankovci</derivirana_varijabla>
  </DomainObject.Predmet.ProtustrankaWithAdress>
  <DomainObject.Predmet.ProtustrankaWithAdressOIB>
    <izvorni_sadrzaj>MORSKI VAL društvo s ograničenom odgovornošću za ulov i preradu ribe, OIB 77758609741, Hrvatske vlade 1, 23422 Stankovci</izvorni_sadrzaj>
    <derivirana_varijabla naziv="DomainObject.Predmet.ProtustrankaWithAdressOIB_1">MORSKI VAL društvo s ograničenom odgovornošću za ulov i preradu ribe, OIB 77758609741, Hrvatske vlade 1, 23422 Stankovci</derivirana_varijabla>
  </DomainObject.Predmet.ProtustrankaWithAdressOIB>
  <DomainObject.Predmet.ProtustrankaNazivFormated>
    <izvorni_sadrzaj>MORSKI VAL društvo s ograničenom odgovornošću za ulov i preradu ribe</izvorni_sadrzaj>
    <derivirana_varijabla naziv="DomainObject.Predmet.ProtustrankaNazivFormated_1">MORSKI VAL društvo s ograničenom odgovornošću za ulov i preradu ribe</derivirana_varijabla>
  </DomainObject.Predmet.ProtustrankaNazivFormated>
  <DomainObject.Predmet.ProtustrankaNazivFormatedOIB>
    <izvorni_sadrzaj>MORSKI VAL društvo s ograničenom odgovornošću za ulov i preradu ribe, OIB 77758609741</izvorni_sadrzaj>
    <derivirana_varijabla naziv="DomainObject.Predmet.ProtustrankaNazivFormatedOIB_1">MORSKI VAL društvo s ograničenom odgovornošću za ulov i preradu ribe, OIB 77758609741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793041.83</izvorni_sadrzaj>
    <derivirana_varijabla naziv="DomainObject.Predmet.TrenutnaVrijednost_1">793041.83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MORSKI VAL društvo s ograničenom odgovornošću za ulov i preradu ribe</item>
    </izvorni_sadrzaj>
    <derivirana_varijabla naziv="DomainObject.Predmet.ProtuStrankaListFormated_1">
      <item>MORSKI VAL društvo s ograničenom odgovornošću za ulov i preradu ribe</item>
    </derivirana_varijabla>
  </DomainObject.Predmet.ProtuStrankaListFormated>
  <DomainObject.Predmet.ProtuStrankaListFormatedOIB>
    <izvorni_sadrzaj>
      <item>MORSKI VAL društvo s ograničenom odgovornošću za ulov i preradu ribe, OIB 77758609741</item>
    </izvorni_sadrzaj>
    <derivirana_varijabla naziv="DomainObject.Predmet.ProtuStrankaListFormatedOIB_1">
      <item>MORSKI VAL društvo s ograničenom odgovornošću za ulov i preradu ribe, OIB 77758609741</item>
    </derivirana_varijabla>
  </DomainObject.Predmet.ProtuStrankaListFormatedOIB>
  <DomainObject.Predmet.ProtuStrankaListFormatedWithAdress>
    <izvorni_sadrzaj>
      <item>MORSKI VAL društvo s ograničenom odgovornošću za ulov i preradu ribe, Hrvatske vlade 1, 23422 Stankovci</item>
    </izvorni_sadrzaj>
    <derivirana_varijabla naziv="DomainObject.Predmet.ProtuStrankaListFormatedWithAdress_1">
      <item>MORSKI VAL društvo s ograničenom odgovornošću za ulov i preradu ribe, Hrvatske vlade 1, 23422 Stankovci</item>
    </derivirana_varijabla>
  </DomainObject.Predmet.ProtuStrankaListFormatedWithAdress>
  <DomainObject.Predmet.ProtuStrankaListFormatedWithAdressOIB>
    <izvorni_sadrzaj>
      <item>MORSKI VAL društvo s ograničenom odgovornošću za ulov i preradu ribe, OIB 77758609741, Hrvatske vlade 1, 23422 Stankovci</item>
    </izvorni_sadrzaj>
    <derivirana_varijabla naziv="DomainObject.Predmet.ProtuStrankaListFormatedWithAdressOIB_1">
      <item>MORSKI VAL društvo s ograničenom odgovornošću za ulov i preradu ribe, OIB 77758609741, Hrvatske vlade 1, 23422 Stankovci</item>
    </derivirana_varijabla>
  </DomainObject.Predmet.ProtuStrankaListFormatedWithAdressOIB>
  <DomainObject.Predmet.ProtuStrankaListNazivFormated>
    <izvorni_sadrzaj>
      <item>MORSKI VAL društvo s ograničenom odgovornošću za ulov i preradu ribe</item>
    </izvorni_sadrzaj>
    <derivirana_varijabla naziv="DomainObject.Predmet.ProtuStrankaListNazivFormated_1">
      <item>MORSKI VAL društvo s ograničenom odgovornošću za ulov i preradu ribe</item>
    </derivirana_varijabla>
  </DomainObject.Predmet.ProtuStrankaListNazivFormated>
  <DomainObject.Predmet.ProtuStrankaListNazivFormatedOIB>
    <izvorni_sadrzaj>
      <item>MORSKI VAL društvo s ograničenom odgovornošću za ulov i preradu ribe, OIB 77758609741</item>
    </izvorni_sadrzaj>
    <derivirana_varijabla naziv="DomainObject.Predmet.ProtuStrankaListNazivFormatedOIB_1">
      <item>MORSKI VAL društvo s ograničenom odgovornošću za ulov i preradu ribe, OIB 77758609741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MORSKI VAL društvo s ograničenom odgovornošću za ulov i preradu ribe</izvorni_sadrzaj>
    <derivirana_varijabla naziv="DomainObject.Predmet.ProtustrankaIDrugi_1">MORSKI VAL društvo s ograničenom odgovornošću za ulov i preradu ribe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MORSKI VAL društvo s ograničenom odgovornošću za ulov i preradu ribe, OIB 77758609741, Hrvatske vlade 1, 23422 Stankovci</izvorni_sadrzaj>
    <derivirana_varijabla naziv="DomainObject.Predmet.ProtustrankaIDrugiAdressOIB_1">MORSKI VAL društvo s ograničenom odgovornošću za ulov i preradu ribe, OIB 77758609741,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MORSKI VAL društvo s ograničenom odgovornošću za ulov i preradu ribe</item>
    </izvorni_sadrzaj>
    <derivirana_varijabla naziv="DomainObject.Predmet.SudioniciListNaziv_1">
      <item>Financijska agencija</item>
      <item>MORSKI VAL društvo s ograničenom odgovornošću za ulov i preradu ribe</item>
    </derivirana_varijabla>
  </DomainObject.Predmet.SudioniciListNaziv>
  <DomainObject.Predmet.SudioniciListAdressOIB>
    <izvorni_sadrzaj>
      <item>Financijska agencija, OIB 85821130368, Ivana Danila 4,23000 Zadar</item>
      <item>MORSKI VAL društvo s ograničenom odgovornošću za ulov i preradu ribe, OIB 77758609741, Hrvatske vlade 1,23422 Stankovci</item>
    </izvorni_sadrzaj>
    <derivirana_varijabla naziv="DomainObject.Predmet.SudioniciListAdressOIB_1">
      <item>Financijska agencija, OIB 85821130368, Ivana Danila 4,23000 Zadar</item>
      <item>MORSKI VAL društvo s ograničenom odgovornošću za ulov i preradu ribe, OIB 77758609741, Hrvatske vlade 1,23422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77758609741</item>
    </izvorni_sadrzaj>
    <derivirana_varijabla naziv="DomainObject.Predmet.SudioniciListNazivOIB_1">
      <item>, OIB 85821130368</item>
      <item>, OIB 77758609741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2015</properties:Characters>
  <properties:Lines>63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2016-07-27T09:39:00Z</dcterms:created>
  <dc:creator>Danijela Markulin</dc:creator>
  <cp:lastModifiedBy>Martina Kalmeta</cp:lastModifiedBy>
  <cp:lastPrinted>2015-12-23T08:04:00Z</cp:lastPrinted>
  <dcterms:modified xmlns:xsi="http://www.w3.org/2001/XMLSchema-instance" xsi:type="dcterms:W3CDTF">2016-10-14T08:38:00Z</dcterms:modified>
  <cp:revision>5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