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00ECA" w:rsidR="004716F1" w:rsidRPr="002A37B5">
        <w:trPr>
          <w:gridAfter w:val="1"/>
          <w:wAfter w:type="dxa" w:w="284"/>
        </w:trPr>
        <w:tc>
          <w:tcPr>
            <w:tcW w:type="dxa" w:w="2943"/>
          </w:tcPr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00ECA" w:rsidR="004716F1" w:rsidRPr="002A37B5">
        <w:tc>
          <w:tcPr>
            <w:tcW w:type="dxa" w:w="3227"/>
            <w:gridSpan w:val="2"/>
          </w:tcPr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a1128a" w14:paraId="6a1128a" w:rsidRDefault="00CA7947" w:rsidR="00CA7947" w:rsidRPr="00F15CE8">
      <w:pPr>
        <w15:collapsed w:val="false"/>
        <w:rPr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E5835">
      <w:pPr>
        <w:rPr>
          <w:bCs/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LJ U Č A K </w:t>
      </w:r>
    </w:p>
    <w:p w:rsidRDefault="00EF24EA" w:rsidP="009D7B4C" w:rsidR="00EF24EA" w:rsidRPr="00F15CE8">
      <w:pPr>
        <w:jc w:val="center"/>
        <w:rPr>
          <w:b/>
          <w:bCs/>
          <w:sz w:val="22"/>
          <w:szCs w:val="22"/>
        </w:rPr>
      </w:pPr>
    </w:p>
    <w:p w:rsidRDefault="00EF24EA" w:rsidP="008F7013" w:rsidR="00EF24EA" w:rsidRPr="007E0FEA">
      <w:pPr>
        <w:ind w:firstLine="993"/>
        <w:jc w:val="both"/>
      </w:pPr>
      <w:r w:rsidRPr="007E0FEA">
        <w:t>Trgovački sud u Zadru, po su</w:t>
      </w:r>
      <w:r>
        <w:t>tkinji Ani Markač, povodom prijedloga dužnika</w:t>
      </w:r>
      <w:r w:rsidR="00FE5835">
        <w:t xml:space="preserve"> </w:t>
      </w:r>
      <w:r w:rsidR="00DC2F40">
        <w:t xml:space="preserve">ECO ENERGIA d.o.o., Zadar, Gaženička cesta 2, OIB:18648872555, kojeg zastupaju punomoćnici, odvjetnici iz Odvjetničkog društva </w:t>
      </w:r>
      <w:proofErr w:type="spellStart"/>
      <w:r w:rsidR="00DC2F40">
        <w:t>Gluić</w:t>
      </w:r>
      <w:proofErr w:type="spellEnd"/>
      <w:r w:rsidR="00DC2F40">
        <w:t xml:space="preserve"> Ninčević </w:t>
      </w:r>
      <w:proofErr w:type="spellStart"/>
      <w:r w:rsidR="00DC2F40">
        <w:t>Mrkić</w:t>
      </w:r>
      <w:proofErr w:type="spellEnd"/>
      <w:r w:rsidR="00DC2F40">
        <w:t xml:space="preserve"> iz Zadra, Špire Brusine 16</w:t>
      </w:r>
      <w:r w:rsidR="008F7013">
        <w:t xml:space="preserve">, </w:t>
      </w:r>
      <w:r>
        <w:t xml:space="preserve">za otvaranje predstečajnog postupka, </w:t>
      </w:r>
      <w:r w:rsidR="00DC2F40">
        <w:t xml:space="preserve">11. veljače </w:t>
      </w:r>
      <w:r w:rsidR="004716F1">
        <w:t>2019</w:t>
      </w:r>
      <w:r w:rsidR="00FE5835">
        <w:t>.</w:t>
      </w:r>
      <w:r w:rsidR="004E6DD3">
        <w:t xml:space="preserve">, </w:t>
      </w:r>
      <w:r w:rsidR="009D63D7">
        <w:t>donosi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9D7B4C" w:rsidP="008B5046" w:rsidR="009314CB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</w:t>
      </w:r>
      <w:proofErr w:type="spellStart"/>
      <w:r w:rsidRPr="00FE5835">
        <w:rPr>
          <w:bCs/>
          <w:sz w:val="22"/>
          <w:szCs w:val="22"/>
        </w:rPr>
        <w:t>lj</w:t>
      </w:r>
      <w:proofErr w:type="spellEnd"/>
      <w:r w:rsidRPr="00FE5835">
        <w:rPr>
          <w:bCs/>
          <w:sz w:val="22"/>
          <w:szCs w:val="22"/>
        </w:rPr>
        <w:t xml:space="preserve"> u č </w:t>
      </w:r>
      <w:r w:rsidR="0064417A" w:rsidRPr="00FE5835">
        <w:rPr>
          <w:bCs/>
          <w:sz w:val="22"/>
          <w:szCs w:val="22"/>
        </w:rPr>
        <w:t>a k</w:t>
      </w:r>
    </w:p>
    <w:p w:rsidRDefault="009D7B4C" w:rsidP="00A94E03" w:rsidR="001E2A04" w:rsidRPr="00A94E03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 </w:t>
      </w:r>
    </w:p>
    <w:p w:rsidRDefault="009D63D7" w:rsidP="00FE5835" w:rsidR="004716F1">
      <w:pPr>
        <w:tabs>
          <w:tab w:pos="960" w:val="left"/>
        </w:tabs>
        <w:jc w:val="both"/>
      </w:pPr>
      <w:r>
        <w:tab/>
      </w:r>
      <w:r w:rsidR="001E2A04" w:rsidRPr="00F15CE8">
        <w:rPr>
          <w:sz w:val="22"/>
          <w:szCs w:val="22"/>
        </w:rPr>
        <w:t xml:space="preserve">Nalaže se </w:t>
      </w:r>
      <w:r w:rsidR="004716F1">
        <w:rPr>
          <w:sz w:val="22"/>
          <w:szCs w:val="22"/>
        </w:rPr>
        <w:t>Financijskoj agenciji</w:t>
      </w:r>
      <w:r w:rsidR="001E2A04" w:rsidRPr="001E2A04">
        <w:t xml:space="preserve"> </w:t>
      </w:r>
      <w:r w:rsidR="001E2A04">
        <w:t xml:space="preserve">da </w:t>
      </w:r>
      <w:r w:rsidR="004716F1">
        <w:t>odmah po primitku</w:t>
      </w:r>
      <w:r w:rsidR="001E2A04">
        <w:t xml:space="preserve"> prijepisa ovog zaključka </w:t>
      </w:r>
      <w:r w:rsidR="004716F1">
        <w:t xml:space="preserve">sukladno odredbi čl. 43. st. 6. Stečajnog zakona (Narodne novine broj 71/2015 i 104/2017) sudu dostavi cjelokupnu primljenu dokumentaciju obzirom da je ročište radi ispitivanja tražbina zakazano za dan </w:t>
      </w:r>
      <w:r w:rsidR="00DC2F40">
        <w:t xml:space="preserve">26. veljače </w:t>
      </w:r>
      <w:r w:rsidR="004716F1">
        <w:t>2019. kod ovog suda odnosno da se očituje o razlozima nepostupanja po naprijed citiranoj odredbi Zakona.</w:t>
      </w:r>
    </w:p>
    <w:p w:rsidRDefault="004716F1" w:rsidP="00FE5835" w:rsidR="004716F1">
      <w:pPr>
        <w:tabs>
          <w:tab w:pos="960" w:val="left"/>
        </w:tabs>
        <w:jc w:val="both"/>
      </w:pPr>
    </w:p>
    <w:p w:rsidRDefault="009D7B4C" w:rsidP="0064417A" w:rsidR="009D7B4C" w:rsidRPr="00F15CE8">
      <w:pPr>
        <w:rPr>
          <w:sz w:val="22"/>
          <w:szCs w:val="22"/>
        </w:rPr>
      </w:pPr>
    </w:p>
    <w:p w:rsidRDefault="009D3B2C" w:rsidP="009D3B2C" w:rsidR="009D7B4C" w:rsidRPr="00F15CE8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D7B4C" w:rsidRPr="00F15CE8">
        <w:rPr>
          <w:sz w:val="22"/>
          <w:szCs w:val="22"/>
        </w:rPr>
        <w:t xml:space="preserve"> </w:t>
      </w:r>
      <w:r w:rsidR="00DC2F40">
        <w:rPr>
          <w:sz w:val="22"/>
          <w:szCs w:val="22"/>
        </w:rPr>
        <w:t xml:space="preserve">11. veljače </w:t>
      </w:r>
      <w:r w:rsidR="004716F1">
        <w:rPr>
          <w:sz w:val="22"/>
          <w:szCs w:val="22"/>
        </w:rPr>
        <w:t>2019.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E554FC" w:rsidP="00E554FC" w:rsidR="00E554FC"/>
    <w:p w:rsidRDefault="00E554FC" w:rsidP="00E554FC" w:rsidR="00E554F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4716F1" w:rsidP="00E554FC" w:rsidR="00E554FC">
      <w:r>
        <w:t>Martina Kalmeta</w:t>
      </w:r>
      <w:r w:rsidR="00E554FC">
        <w:t xml:space="preserve"> </w:t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>
        <w:t xml:space="preserve">     </w:t>
      </w:r>
      <w:r w:rsidR="00E554FC" w:rsidRPr="00AD2980">
        <w:t>Ana Markač, v.r.</w:t>
      </w:r>
    </w:p>
    <w:p w:rsidRDefault="00E554FC" w:rsidP="00E554FC" w:rsidR="00E554FC"/>
    <w:p w:rsidRDefault="00E554FC" w:rsidP="00E554FC" w:rsidR="00E554FC">
      <w:pPr>
        <w:rPr>
          <w:szCs w:val="22"/>
        </w:rPr>
      </w:pPr>
    </w:p>
    <w:p w:rsidRDefault="00E554FC" w:rsidP="00E554FC" w:rsidR="00E554FC" w:rsidRPr="00F15CE8">
      <w:pPr>
        <w:tabs>
          <w:tab w:pos="1430" w:val="left"/>
          <w:tab w:pos="9072" w:val="right"/>
        </w:tabs>
        <w:spacing w:lineRule="atLeast" w:line="240"/>
        <w:jc w:val="center"/>
        <w:rPr>
          <w:rFonts w:eastAsia="Calibri"/>
          <w:sz w:val="22"/>
          <w:szCs w:val="22"/>
          <w:lang w:eastAsia="en-US"/>
        </w:rPr>
      </w:pPr>
    </w:p>
    <w:p w:rsidRDefault="00A31DA9" w:rsidP="00B22CED" w:rsidR="001A34CF" w:rsidRPr="00F15CE8">
      <w:pPr>
        <w:tabs>
          <w:tab w:pos="1430" w:val="left"/>
          <w:tab w:pos="9072" w:val="right"/>
        </w:tabs>
        <w:spacing w:lineRule="atLeast" w:line="240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63D7">
        <w:rPr>
          <w:rFonts w:eastAsia="Calibri"/>
          <w:sz w:val="22"/>
          <w:szCs w:val="22"/>
          <w:lang w:eastAsia="en-US"/>
        </w:rPr>
        <w:t xml:space="preserve">       </w:t>
      </w:r>
    </w:p>
    <w:p w:rsidRDefault="009D63D7" w:rsidP="00377DB0" w:rsidR="009D63D7">
      <w:pPr>
        <w:jc w:val="right"/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C2F40" w:rsidP="00DC2F40" w:rsidR="00DC2F40" w:rsidRPr="00DC2F4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FINA-i, RC Split, Mažuranićevo šetalište 24B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e-Oglasna ploča </w:t>
      </w:r>
      <w:r w:rsidR="001E2A04">
        <w:rPr>
          <w:sz w:val="22"/>
          <w:szCs w:val="22"/>
        </w:rPr>
        <w:t>sudova</w:t>
      </w:r>
    </w:p>
    <w:p w:rsidRDefault="00377DB0" w:rsidP="007A1DAE" w:rsidR="009D3B2C" w:rsidRPr="00B22CED">
      <w:pPr>
        <w:pStyle w:val="Odlomakpopisa"/>
        <w:numPr>
          <w:ilvl w:val="0"/>
          <w:numId w:val="8"/>
        </w:numPr>
        <w:tabs>
          <w:tab w:pos="6390" w:val="left"/>
        </w:tabs>
        <w:rPr>
          <w:sz w:val="22"/>
          <w:szCs w:val="22"/>
        </w:rPr>
      </w:pPr>
      <w:r w:rsidRPr="00B22CED">
        <w:rPr>
          <w:sz w:val="22"/>
          <w:szCs w:val="22"/>
        </w:rPr>
        <w:t>u spis.</w:t>
      </w:r>
      <w:r w:rsidR="007A1DAE" w:rsidRPr="00B22CED">
        <w:rPr>
          <w:sz w:val="22"/>
          <w:szCs w:val="22"/>
        </w:rPr>
        <w:tab/>
      </w:r>
    </w:p>
    <w:sectPr w:rsidSect="008A3571" w:rsidR="009D3B2C" w:rsidRPr="00B22CED">
      <w:headerReference w:type="default" r:id="rId11"/>
      <w:footerReference w:type="default" r:id="rId12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B48" w:rsidP="00ED7836" w:rsidR="00F93B48">
      <w:r>
        <w:separator/>
      </w:r>
    </w:p>
  </w:endnote>
  <w:endnote w:id="0" w:type="continuationSeparator">
    <w:p w:rsidRDefault="00F93B48" w:rsidP="00ED7836" w:rsidR="00F93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AF3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B48" w:rsidP="00ED7836" w:rsidR="00F93B48">
      <w:r>
        <w:separator/>
      </w:r>
    </w:p>
  </w:footnote>
  <w:footnote w:id="0" w:type="continuationSeparator">
    <w:p w:rsidRDefault="00F93B48" w:rsidP="00ED7836" w:rsidR="00F93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7A1DAE" w:rsidR="00ED7836" w:rsidRPr="007A1DAE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</w:t>
    </w:r>
    <w:r w:rsidR="00DC2F40">
      <w:rPr>
        <w:sz w:val="22"/>
        <w:szCs w:val="22"/>
      </w:rPr>
      <w:t>345/2018-39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A6A12"/>
    <w:rsid w:val="000C2890"/>
    <w:rsid w:val="00100424"/>
    <w:rsid w:val="00107C58"/>
    <w:rsid w:val="00133A00"/>
    <w:rsid w:val="0017081E"/>
    <w:rsid w:val="001A34CF"/>
    <w:rsid w:val="001C6761"/>
    <w:rsid w:val="001E2A04"/>
    <w:rsid w:val="00202EB3"/>
    <w:rsid w:val="00281502"/>
    <w:rsid w:val="0028366F"/>
    <w:rsid w:val="00285FD1"/>
    <w:rsid w:val="002D0398"/>
    <w:rsid w:val="002E3DB8"/>
    <w:rsid w:val="00320AF3"/>
    <w:rsid w:val="00331A07"/>
    <w:rsid w:val="00377DB0"/>
    <w:rsid w:val="00387627"/>
    <w:rsid w:val="004079EB"/>
    <w:rsid w:val="00440B16"/>
    <w:rsid w:val="00460931"/>
    <w:rsid w:val="004716F1"/>
    <w:rsid w:val="004A42D8"/>
    <w:rsid w:val="004E1438"/>
    <w:rsid w:val="004E4AC5"/>
    <w:rsid w:val="004E6DD3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7A1DAE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92DCF"/>
    <w:rsid w:val="00A94E03"/>
    <w:rsid w:val="00B22CED"/>
    <w:rsid w:val="00B355AE"/>
    <w:rsid w:val="00B650C4"/>
    <w:rsid w:val="00B8044A"/>
    <w:rsid w:val="00C43AB2"/>
    <w:rsid w:val="00C4717C"/>
    <w:rsid w:val="00CA7947"/>
    <w:rsid w:val="00D326C9"/>
    <w:rsid w:val="00DB0593"/>
    <w:rsid w:val="00DB2F1B"/>
    <w:rsid w:val="00DC2F40"/>
    <w:rsid w:val="00E04250"/>
    <w:rsid w:val="00E0437B"/>
    <w:rsid w:val="00E554FC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93B48"/>
    <w:rsid w:val="00FA55A4"/>
    <w:rsid w:val="00FE5835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0A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AF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0AF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0AF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0AF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0A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AF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0AF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0AF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0AF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Mrkić, OIB 75663620109</item>
    </izvorni_sadrzaj>
    <derivirana_varijabla naziv="DomainObject.Predmet.OstaliListFormatedOIB_1">
      <item>OD Gluić, Ninčević Mrkić, OIB 75663620109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OIB 75663620109, Špire Brusine 16, 23000 Zadar</item>
    </izvorni_sadrzaj>
    <derivirana_varijabla naziv="DomainObject.Predmet.OstaliListFormatedWithAdressOIB_1">
      <item>OD Gluić, Ninčević Mrkić, OIB 75663620109,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Mrkić, OIB 75663620109</item>
    </izvorni_sadrzaj>
    <derivirana_varijabla naziv="DomainObject.Predmet.OstaliListNazivFormatedOIB_1">
      <item>OD Gluić, Ninčević Mrkić,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OD Gluić, Ninčević Mrkić</item>
    </izvorni_sadrzaj>
    <derivirana_varijabla naziv="DomainObject.Predmet.SudioniciListNaziv_1">
      <item>ECO ENERGIA d.o.o. za poslovne usluge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OD Gluić, Ninčević Mrkić, OIB 75663620109, Špire Brusine 16,23000 Zadar</item>
    </izvorni_sadrzaj>
    <derivirana_varijabla naziv="DomainObject.Predmet.SudioniciListAdressOIB_1">
      <item>ECO ENERGIA d.o.o. za poslovne usluge, OIB 18648872555, Gaženička cesta 5,23000 Zadar</item>
      <item>OD Gluić, Ninčević Mrkić,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75663620109</item>
    </izvorni_sadrzaj>
    <derivirana_varijabla naziv="DomainObject.Predmet.SudioniciListNazivOIB_1">
      <item>, OIB 18648872555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St-345/2018-14</izvorni_sadrzaj>
    <derivirana_varijabla naziv="DomainObject.PredzadnjaOdlukaIzPredmeta.Oznaka_1">St-345/2018-14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7C0B4-88A6-4DF9-BA2F-37C133E1C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928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2019-01-25T11:57:00Z</dcterms:created>
  <dc:creator>Administrator</dc:creator>
  <cp:lastModifiedBy>Vedrana Raspović</cp:lastModifiedBy>
  <cp:lastPrinted>2019-02-11T10:49:00Z</cp:lastPrinted>
  <dcterms:modified xmlns:xsi="http://www.w3.org/2001/XMLSchema-instance" xsi:type="dcterms:W3CDTF">2019-02-11T13:44:00Z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(St- 345-18 ECO ENERGIA  nalog FINI za dostavu dokumentacije.docx)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