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031f" w14:paraId="5db031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E78D7">
        <w:t>8</w:t>
      </w:r>
      <w:r w:rsidR="004D66BE">
        <w:t>3</w:t>
      </w:r>
      <w:r w:rsidR="001A20FC">
        <w:t>9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A20FC" w:rsidP="00D677F7" w:rsidR="00D677F7">
      <w:pPr>
        <w:jc w:val="both"/>
      </w:pPr>
      <w:r w:rsidRPr="001A20FC">
        <w:t>Trgovački sud u Zagrebu, po sucu Maji Jurovicki, u stečajnom postupku u povodu prijedloga predlagatelja FINANCIJSKE AGENCIJE, Zagreb, Ulica grada Vukovara 70, OIB: 85821130368, za otvaranje stečajnog postupka nad dužnikom JEDINSTVENA KOZMETIKA d.o.o., OIB: 83815327514, Zagreb, Sarajevska cesta 58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A20FC" w:rsidRPr="001A20FC">
        <w:t>JEDINSTVENA KOZMETIKA d.o.o., OIB: 83815327514, Zagreb, Sarajevska cesta 58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78D7">
        <w:t>8</w:t>
      </w:r>
      <w:r w:rsidR="004D66BE">
        <w:t>3</w:t>
      </w:r>
      <w:r w:rsidR="001A20FC">
        <w:t>9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1A20FC" w:rsidRPr="001A20FC">
        <w:t>JEDINSTVENA KOZMETIKA d.o.o., OIB: 83815327514, Zagreb, Sarajevska cesta 58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1A20FC">
        <w:t>22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1A20FC">
        <w:t>104.832,87</w:t>
      </w:r>
      <w:r w:rsidRPr="00E83415">
        <w:t xml:space="preserve"> kn, kao i da dužnik ima </w:t>
      </w:r>
      <w:r w:rsidR="001A20FC">
        <w:t>1</w:t>
      </w:r>
      <w:r w:rsidRPr="00E83415">
        <w:t xml:space="preserve"> </w:t>
      </w:r>
      <w:r w:rsidR="007710AE" w:rsidRPr="00E83415">
        <w:t>zaposlen</w:t>
      </w:r>
      <w:r w:rsidR="001A20FC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E30BC0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E30BC0">
        <w:t>Zakonski zastupni</w:t>
      </w:r>
      <w:r w:rsidR="00251A07" w:rsidRPr="00E30BC0">
        <w:t xml:space="preserve">k </w:t>
      </w:r>
      <w:r w:rsidR="00F351AC" w:rsidRPr="00E30BC0">
        <w:t xml:space="preserve">dužnika </w:t>
      </w:r>
      <w:r w:rsidR="00251A07" w:rsidRPr="00E30BC0">
        <w:t>je</w:t>
      </w:r>
      <w:r w:rsidR="00F351AC" w:rsidRPr="00E30BC0">
        <w:t xml:space="preserve"> pristupi</w:t>
      </w:r>
      <w:r w:rsidR="00251A07" w:rsidRPr="00E30BC0">
        <w:t xml:space="preserve">o </w:t>
      </w:r>
      <w:r w:rsidR="00E30BC0">
        <w:t xml:space="preserve">na navedeno ročište i </w:t>
      </w:r>
      <w:r w:rsidR="00E30BC0">
        <w:rPr>
          <w:lang w:val="pl-PL"/>
        </w:rPr>
        <w:t>izjavljuje kako dužnik nema nikakve imovine ni pokretnine ni nekretnine i ne protivi se otvaranju stečaja.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4D66BE">
        <w:t>6</w:t>
      </w:r>
      <w:r w:rsidR="0069533B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F278EB">
        <w:t>Maja Jurovicki, 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F278EB" w:rsidP="00065B42" w:rsidR="00F278EB"/>
    <w:p w:rsidRDefault="00F278EB" w:rsidP="004F5146" w:rsidR="00F278EB">
      <w:pPr>
        <w:jc w:val="right"/>
      </w:pPr>
      <w:r>
        <w:t>za točnost otpravka-ovlašteni službenik</w:t>
      </w:r>
    </w:p>
    <w:p w:rsidRDefault="00F278EB" w:rsidP="004F5146" w:rsidR="00F278EB">
      <w:pPr>
        <w:jc w:val="right"/>
      </w:pPr>
      <w:r>
        <w:t xml:space="preserve">Mirjana Gašparić </w:t>
      </w:r>
    </w:p>
    <w:p w:rsidRDefault="00065B42" w:rsidP="00F278E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F278E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1A20FC" w:rsidRPr="001A20FC">
          <w:rPr>
            <w:sz w:val="24"/>
            <w:szCs w:val="24"/>
          </w:rPr>
          <w:t>70. St-839/2018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6463D"/>
    <w:rsid w:val="00182459"/>
    <w:rsid w:val="001861A1"/>
    <w:rsid w:val="001912E6"/>
    <w:rsid w:val="00195759"/>
    <w:rsid w:val="001A20FC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D66BE"/>
    <w:rsid w:val="004E0320"/>
    <w:rsid w:val="004F1611"/>
    <w:rsid w:val="004F2E27"/>
    <w:rsid w:val="00500353"/>
    <w:rsid w:val="00501EBB"/>
    <w:rsid w:val="0051051E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77BBA"/>
    <w:rsid w:val="00584C29"/>
    <w:rsid w:val="00585B78"/>
    <w:rsid w:val="0059075B"/>
    <w:rsid w:val="00591F57"/>
    <w:rsid w:val="005E2826"/>
    <w:rsid w:val="005E554C"/>
    <w:rsid w:val="005E78D7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2BFE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5101"/>
    <w:rsid w:val="00E27343"/>
    <w:rsid w:val="00E27B4B"/>
    <w:rsid w:val="00E30BC0"/>
    <w:rsid w:val="00E43122"/>
    <w:rsid w:val="00E7557A"/>
    <w:rsid w:val="00E81696"/>
    <w:rsid w:val="00E83415"/>
    <w:rsid w:val="00E84110"/>
    <w:rsid w:val="00EF73E0"/>
    <w:rsid w:val="00F16EDE"/>
    <w:rsid w:val="00F278EB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St-839/2018</izvorni_sadrzaj>
    <derivirana_varijabla naziv="DomainObject.Predmet.OznakaBroj_1">St-839/2018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JEDINSTVENA KOZMETIKA d.o.o.</izvorni_sadrzaj>
    <derivirana_varijabla naziv="DomainObject.Predmet.ProtustrankaFormated_1">  JEDINSTVENA KOZMETIKA d.o.o.</derivirana_varijabla>
  </DomainObject.Predmet.ProtustrankaFormated>
  <DomainObject.Predmet.ProtustrankaFormatedOIB>
    <izvorni_sadrzaj>  JEDINSTVENA KOZMETIKA d.o.o., OIB 83815327514</izvorni_sadrzaj>
    <derivirana_varijabla naziv="DomainObject.Predmet.ProtustrankaFormatedOIB_1">  JEDINSTVENA KOZMETIKA d.o.o., OIB 83815327514</derivirana_varijabla>
  </DomainObject.Predmet.ProtustrankaFormatedOIB>
  <DomainObject.Predmet.ProtustrankaFormatedWithAdress>
    <izvorni_sadrzaj> JEDINSTVENA KOZMETIKA d.o.o., Sarajevska cesta 58, 10000 Zagreb</izvorni_sadrzaj>
    <derivirana_varijabla naziv="DomainObject.Predmet.ProtustrankaFormatedWithAdress_1"> JEDINSTVENA KOZMETIKA d.o.o., Sarajevska cesta 58, 10000 Zagreb</derivirana_varijabla>
  </DomainObject.Predmet.ProtustrankaFormatedWithAdress>
  <DomainObject.Predmet.ProtustrankaFormatedWithAdressOIB>
    <izvorni_sadrzaj> JEDINSTVENA KOZMETIKA d.o.o., OIB 83815327514, Sarajevska cesta 58, 10000 Zagreb</izvorni_sadrzaj>
    <derivirana_varijabla naziv="DomainObject.Predmet.ProtustrankaFormatedWithAdressOIB_1"> JEDINSTVENA KOZMETIKA d.o.o., OIB 83815327514, Sarajevska cesta 58, 10000 Zagreb</derivirana_varijabla>
  </DomainObject.Predmet.ProtustrankaFormatedWithAdressOIB>
  <DomainObject.Predmet.ProtustrankaWithAdress>
    <izvorni_sadrzaj>JEDINSTVENA KOZMETIKA d.o.o. Sarajevska cesta 58, 10000 Zagreb</izvorni_sadrzaj>
    <derivirana_varijabla naziv="DomainObject.Predmet.ProtustrankaWithAdress_1">JEDINSTVENA KOZMETIKA d.o.o. Sarajevska cesta 58, 10000 Zagreb</derivirana_varijabla>
  </DomainObject.Predmet.ProtustrankaWithAdress>
  <DomainObject.Predmet.ProtustrankaWithAdressOIB>
    <izvorni_sadrzaj>JEDINSTVENA KOZMETIKA d.o.o., OIB 83815327514, Sarajevska cesta 58, 10000 Zagreb</izvorni_sadrzaj>
    <derivirana_varijabla naziv="DomainObject.Predmet.ProtustrankaWithAdressOIB_1">JEDINSTVENA KOZMETIKA d.o.o., OIB 83815327514, Sarajevska cesta 58, 10000 Zagreb</derivirana_varijabla>
  </DomainObject.Predmet.ProtustrankaWithAdressOIB>
  <DomainObject.Predmet.ProtustrankaNazivFormated>
    <izvorni_sadrzaj>JEDINSTVENA KOZMETIKA d.o.o.</izvorni_sadrzaj>
    <derivirana_varijabla naziv="DomainObject.Predmet.ProtustrankaNazivFormated_1">JEDINSTVENA KOZMETIKA d.o.o.</derivirana_varijabla>
  </DomainObject.Predmet.ProtustrankaNazivFormated>
  <DomainObject.Predmet.ProtustrankaNazivFormatedOIB>
    <izvorni_sadrzaj>JEDINSTVENA KOZMETIKA d.o.o., OIB 83815327514</izvorni_sadrzaj>
    <derivirana_varijabla naziv="DomainObject.Predmet.ProtustrankaNazivFormatedOIB_1">JEDINSTVENA KOZMETIKA d.o.o., OIB 83815327514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Danijela Šivak</izvorni_sadrzaj>
    <derivirana_varijabla naziv="DomainObject.Predmet.StrankaFormated_1">  FINA Regionalni centar Zagreb; Danijela Šivak</derivirana_varijabla>
  </DomainObject.Predmet.StrankaFormated>
  <DomainObject.Predmet.StrankaFormatedOIB>
    <izvorni_sadrzaj>  FINA Regionalni centar Zagreb, OIB 85821130368; Danijela Šivak, OIB 10331147203</izvorni_sadrzaj>
    <derivirana_varijabla naziv="DomainObject.Predmet.StrankaFormatedOIB_1">  FINA Regionalni centar Zagreb, OIB 85821130368; Danijela Šivak, OIB 10331147203</derivirana_varijabla>
  </DomainObject.Predmet.StrankaFormatedOIB>
  <DomainObject.Predmet.StrankaFormatedWithAdress>
    <izvorni_sadrzaj> FINA Regionalni centar Zagreb, Trg svibanjskih žrtava 1995. 1, 10000 Zagreb; Danijela Šivak, Ivana Fumića 139, 44320 Repušnica</izvorni_sadrzaj>
    <derivirana_varijabla naziv="DomainObject.Predmet.StrankaFormatedWithAdress_1"> FINA Regionalni centar Zagreb, Trg svibanjskih žrtava 1995. 1, 10000 Zagreb; Danijela Šivak, Ivana Fumića 139, 44320 Repušnica</derivirana_varijabla>
  </DomainObject.Predmet.StrankaFormatedWithAdress>
  <DomainObject.Predmet.StrankaFormatedWithAdressOIB>
    <izvorni_sadrzaj> FINA Regionalni centar Zagreb, OIB 85821130368, Trg svibanjskih žrtava 1995. 1, 10000 Zagreb; Danijela Šivak, OIB 10331147203, Ivana Fumića 139, 44320 Repušnica</izvorni_sadrzaj>
    <derivirana_varijabla naziv="DomainObject.Predmet.StrankaFormatedWithAdressOIB_1"> FINA Regionalni centar Zagreb, OIB 85821130368, Trg svibanjskih žrtava 1995. 1, 10000 Zagreb; Danijela Šivak, OIB 10331147203, Ivana Fumića 139, 44320 Repušnica</derivirana_varijabla>
  </DomainObject.Predmet.StrankaFormatedWithAdressOIB>
  <DomainObject.Predmet.StrankaWithAdress>
    <izvorni_sadrzaj>FINA Regionalni centar Zagreb Trg svibanjskih žrtava 1995. 1,10000 Zagreb,Danijela Šivak Ivana Fumića 139,44320 Repušnica</izvorni_sadrzaj>
    <derivirana_varijabla naziv="DomainObject.Predmet.StrankaWithAdress_1">FINA Regionalni centar Zagreb Trg svibanjskih žrtava 1995. 1,10000 Zagreb,Danijela Šivak Ivana Fumića 139,44320 Repušnica</derivirana_varijabla>
  </DomainObject.Predmet.StrankaWithAdress>
  <DomainObject.Predmet.StrankaWithAdressOIB>
    <izvorni_sadrzaj>FINA Regionalni centar Zagreb, OIB 85821130368, Trg svibanjskih žrtava 1995. 1,10000 Zagreb,Danijela Šivak, OIB 10331147203, Ivana Fumića 139,44320 Repušnica</izvorni_sadrzaj>
    <derivirana_varijabla naziv="DomainObject.Predmet.StrankaWithAdressOIB_1">FINA Regionalni centar Zagreb, OIB 85821130368, Trg svibanjskih žrtava 1995. 1,10000 Zagreb,Danijela Šivak, OIB 10331147203, Ivana Fumića 139,44320 Repušnica</derivirana_varijabla>
  </DomainObject.Predmet.StrankaWithAdressOIB>
  <DomainObject.Predmet.StrankaNazivFormated>
    <izvorni_sadrzaj>FINA Regionalni centar Zagreb,Danijela Šivak</izvorni_sadrzaj>
    <derivirana_varijabla naziv="DomainObject.Predmet.StrankaNazivFormated_1">FINA Regionalni centar Zagreb,Danijela Šivak</derivirana_varijabla>
  </DomainObject.Predmet.StrankaNazivFormated>
  <DomainObject.Predmet.StrankaNazivFormatedOIB>
    <izvorni_sadrzaj>FINA Regionalni centar Zagreb, OIB 85821130368,Danijela Šivak, OIB 10331147203</izvorni_sadrzaj>
    <derivirana_varijabla naziv="DomainObject.Predmet.StrankaNazivFormatedOIB_1">FINA Regionalni centar Zagreb, OIB 85821130368,Danijela Šivak, OIB 10331147203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Danijela Šivak</item>
    </izvorni_sadrzaj>
    <derivirana_varijabla naziv="DomainObject.Predmet.StrankaListFormated_1">
      <item>FINA Regionalni centar Zagreb</item>
      <item>Danijela Šivak</item>
    </derivirana_varijabla>
  </DomainObject.Predmet.StrankaListFormated>
  <DomainObject.Predmet.StrankaListFormatedOIB>
    <izvorni_sadrzaj>
      <item>FINA Regionalni centar Zagreb, OIB 85821130368</item>
      <item>Danijela Šivak, OIB 10331147203</item>
    </izvorni_sadrzaj>
    <derivirana_varijabla naziv="DomainObject.Predmet.StrankaListFormatedOIB_1">
      <item>FINA Regionalni centar Zagreb, OIB 85821130368</item>
      <item>Danijela Šivak, OIB 10331147203</item>
    </derivirana_varijabla>
  </DomainObject.Predmet.StrankaListFormatedOIB>
  <DomainObject.Predmet.StrankaListFormatedWithAdress>
    <izvorni_sadrzaj>
      <item>FINA Regionalni centar Zagreb, Trg svibanjskih žrtava 1995. 1, 10000 Zagreb</item>
      <item>Danijela Šivak, Ivana Fumića 139, 44320 Repušnica</item>
    </izvorni_sadrzaj>
    <derivirana_varijabla naziv="DomainObject.Predmet.StrankaListFormatedWithAdress_1">
      <item>FINA Regionalni centar Zagreb, Trg svibanjskih žrtava 1995. 1, 10000 Zagreb</item>
      <item>Danijela Šivak, Ivana Fumića 139,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Danijela Šivak, OIB 10331147203, Ivana Fumića 139, 44320 Repušnica</item>
    </izvorni_sadrzaj>
    <derivirana_varijabla naziv="DomainObject.Predmet.StrankaListFormatedWithAdressOIB_1">
      <item>FINA Regionalni centar Zagreb, OIB 85821130368, Trg svibanjskih žrtava 1995. 1, 10000 Zagreb</item>
      <item>Danijela Šivak, OIB 10331147203, Ivana Fumića 139, 44320 Repušnica</item>
    </derivirana_varijabla>
  </DomainObject.Predmet.StrankaListFormatedWithAdressOIB>
  <DomainObject.Predmet.StrankaListNazivFormated>
    <izvorni_sadrzaj>
      <item>FINA Regionalni centar Zagreb</item>
      <item>Danijela Šivak</item>
    </izvorni_sadrzaj>
    <derivirana_varijabla naziv="DomainObject.Predmet.StrankaListNazivFormated_1">
      <item>FINA Regionalni centar Zagreb</item>
      <item>Danijela Šivak</item>
    </derivirana_varijabla>
  </DomainObject.Predmet.StrankaListNazivFormated>
  <DomainObject.Predmet.StrankaListNazivFormatedOIB>
    <izvorni_sadrzaj>
      <item>FINA Regionalni centar Zagreb, OIB 85821130368</item>
      <item>Danijela Šivak, OIB 10331147203</item>
    </izvorni_sadrzaj>
    <derivirana_varijabla naziv="DomainObject.Predmet.StrankaListNazivFormatedOIB_1">
      <item>FINA Regionalni centar Zagreb, OIB 85821130368</item>
      <item>Danijela Šivak, OIB 10331147203</item>
    </derivirana_varijabla>
  </DomainObject.Predmet.StrankaListNazivFormatedOIB>
  <DomainObject.Predmet.ProtuStrankaListFormated>
    <izvorni_sadrzaj>
      <item>JEDINSTVENA KOZMETIKA d.o.o.</item>
    </izvorni_sadrzaj>
    <derivirana_varijabla naziv="DomainObject.Predmet.ProtuStrankaListFormated_1">
      <item>JEDINSTVENA KOZMETIKA d.o.o.</item>
    </derivirana_varijabla>
  </DomainObject.Predmet.ProtuStrankaListFormated>
  <DomainObject.Predmet.ProtuStrankaListFormatedOIB>
    <izvorni_sadrzaj>
      <item>JEDINSTVENA KOZMETIKA d.o.o., OIB 83815327514</item>
    </izvorni_sadrzaj>
    <derivirana_varijabla naziv="DomainObject.Predmet.ProtuStrankaListFormatedOIB_1">
      <item>JEDINSTVENA KOZMETIKA d.o.o., OIB 83815327514</item>
    </derivirana_varijabla>
  </DomainObject.Predmet.ProtuStrankaListFormatedOIB>
  <DomainObject.Predmet.ProtuStrankaListFormatedWithAdress>
    <izvorni_sadrzaj>
      <item>JEDINSTVENA KOZMETIKA d.o.o., Sarajevska cesta 58, 10000 Zagreb</item>
    </izvorni_sadrzaj>
    <derivirana_varijabla naziv="DomainObject.Predmet.ProtuStrankaListFormatedWithAdress_1">
      <item>JEDINSTVENA KOZMETIKA d.o.o., Sarajevska cesta 58, 10000 Zagreb</item>
    </derivirana_varijabla>
  </DomainObject.Predmet.ProtuStrankaListFormatedWithAdress>
  <DomainObject.Predmet.ProtuStrankaListFormatedWithAdressOIB>
    <izvorni_sadrzaj>
      <item>JEDINSTVENA KOZMETIKA d.o.o., OIB 83815327514, Sarajevska cesta 58, 10000 Zagreb</item>
    </izvorni_sadrzaj>
    <derivirana_varijabla naziv="DomainObject.Predmet.ProtuStrankaListFormatedWithAdressOIB_1">
      <item>JEDINSTVENA KOZMETIKA d.o.o., OIB 83815327514, Sarajevska cesta 58, 10000 Zagreb</item>
    </derivirana_varijabla>
  </DomainObject.Predmet.ProtuStrankaListFormatedWithAdressOIB>
  <DomainObject.Predmet.ProtuStrankaListNazivFormated>
    <izvorni_sadrzaj>
      <item>JEDINSTVENA KOZMETIKA d.o.o.</item>
    </izvorni_sadrzaj>
    <derivirana_varijabla naziv="DomainObject.Predmet.ProtuStrankaListNazivFormated_1">
      <item>JEDINSTVENA KOZMETIKA d.o.o.</item>
    </derivirana_varijabla>
  </DomainObject.Predmet.ProtuStrankaListNazivFormated>
  <DomainObject.Predmet.ProtuStrankaListNazivFormatedOIB>
    <izvorni_sadrzaj>
      <item>JEDINSTVENA KOZMETIKA d.o.o., OIB 83815327514</item>
    </izvorni_sadrzaj>
    <derivirana_varijabla naziv="DomainObject.Predmet.ProtuStrankaListNazivFormatedOIB_1">
      <item>JEDINSTVENA KOZMETIKA d.o.o., OIB 83815327514</item>
    </derivirana_varijabla>
  </DomainObject.Predmet.ProtuStrankaListNazivFormatedOIB>
  <DomainObject.Predmet.OstaliListFormated>
    <izvorni_sadrzaj>
      <item>Danijela Šivak</item>
    </izvorni_sadrzaj>
    <derivirana_varijabla naziv="DomainObject.Predmet.OstaliListFormated_1">
      <item>Danijela Šivak</item>
    </derivirana_varijabla>
  </DomainObject.Predmet.OstaliListFormated>
  <DomainObject.Predmet.OstaliListFormatedOIB>
    <izvorni_sadrzaj>
      <item>Danijela Šivak, OIB 10331147203</item>
    </izvorni_sadrzaj>
    <derivirana_varijabla naziv="DomainObject.Predmet.OstaliListFormatedOIB_1">
      <item>Danijela Šivak, OIB 10331147203</item>
    </derivirana_varijabla>
  </DomainObject.Predmet.OstaliListFormatedOIB>
  <DomainObject.Predmet.OstaliListFormatedWithAdress>
    <izvorni_sadrzaj>
      <item>Danijela Šivak, Ivana Fumića 139, 44320 Repušnica</item>
    </izvorni_sadrzaj>
    <derivirana_varijabla naziv="DomainObject.Predmet.OstaliListFormatedWithAdress_1">
      <item>Danijela Šivak, Ivana Fumića 139, 44320 Repušnica</item>
    </derivirana_varijabla>
  </DomainObject.Predmet.OstaliListFormatedWithAdress>
  <DomainObject.Predmet.OstaliListFormatedWithAdressOIB>
    <izvorni_sadrzaj>
      <item>Danijela Šivak, OIB 10331147203, Ivana Fumića 139, 44320 Repušnica</item>
    </izvorni_sadrzaj>
    <derivirana_varijabla naziv="DomainObject.Predmet.OstaliListFormatedWithAdressOIB_1">
      <item>Danijela Šivak, OIB 10331147203, Ivana Fumića 139, 44320 Repušnica</item>
    </derivirana_varijabla>
  </DomainObject.Predmet.OstaliListFormatedWithAdressOIB>
  <DomainObject.Predmet.OstaliListNazivFormated>
    <izvorni_sadrzaj>
      <item>Danijela Šivak</item>
    </izvorni_sadrzaj>
    <derivirana_varijabla naziv="DomainObject.Predmet.OstaliListNazivFormated_1">
      <item>Danijela Šivak</item>
    </derivirana_varijabla>
  </DomainObject.Predmet.OstaliListNazivFormated>
  <DomainObject.Predmet.OstaliListNazivFormatedOIB>
    <izvorni_sadrzaj>
      <item>Danijela Šivak, OIB 10331147203</item>
    </izvorni_sadrzaj>
    <derivirana_varijabla naziv="DomainObject.Predmet.OstaliListNazivFormatedOIB_1">
      <item>Danijela Šivak, OIB 10331147203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JEDINSTVENA KOZMETIKA d.o.o.</izvorni_sadrzaj>
    <derivirana_varijabla naziv="DomainObject.Predmet.ProtustrankaIDrugi_1">JEDINSTVENA KOZMETIKA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JEDINSTVENA KOZMETIKA d.o.o., OIB 83815327514, Sarajevska cesta 58, 10000 Zagreb</izvorni_sadrzaj>
    <derivirana_varijabla naziv="DomainObject.Predmet.ProtustrankaIDrugiAdressOIB_1">JEDINSTVENA KOZMETIKA d.o.o., OIB 83815327514, Sarajevska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JEDINSTVENA KOZMETIKA d.o.o.</item>
      <item>FINA Regionalni centar Zagreb</item>
      <item>Danijela Šivak</item>
      <item>Danijela Šivak</item>
    </izvorni_sadrzaj>
    <derivirana_varijabla naziv="DomainObject.Predmet.SudioniciListNaziv_1">
      <item>JEDINSTVENA KOZMETIKA d.o.o.</item>
      <item>FINA Regionalni centar Zagreb</item>
      <item>Danijela Šivak</item>
      <item>Danijela Šivak</item>
    </derivirana_varijabla>
  </DomainObject.Predmet.SudioniciListNaziv>
  <DomainObject.Predmet.SudioniciListAdressOIB>
    <izvorni_sadrzaj>
      <item>JEDINSTVENA KOZMETIKA d.o.o., OIB 83815327514, Sarajevska cesta 58,10000 Zagreb</item>
      <item>FINA Regionalni centar Zagreb, OIB 85821130368, Trg svibanjskih žrtava 1995. 1,10000 Zagreb</item>
      <item>Danijela Šivak, OIB 10331147203, Ivana Fumića 139,44320 Repušnica</item>
      <item>Danijela Šivak, OIB 10331147203, Ivana Fumića 139,44320 Repušnica</item>
    </izvorni_sadrzaj>
    <derivirana_varijabla naziv="DomainObject.Predmet.SudioniciListAdressOIB_1">
      <item>JEDINSTVENA KOZMETIKA d.o.o., OIB 83815327514, Sarajevska cesta 58,10000 Zagreb</item>
      <item>FINA Regionalni centar Zagreb, OIB 85821130368, Trg svibanjskih žrtava 1995. 1,10000 Zagreb</item>
      <item>Danijela Šivak, OIB 10331147203, Ivana Fumića 139,44320 Repušnica</item>
      <item>Danijela Šivak, OIB 10331147203, Ivana Fumića 139,44320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83815327514</item>
      <item>, OIB 85821130368</item>
      <item>, OIB 10331147203</item>
      <item>, OIB 10331147203</item>
    </izvorni_sadrzaj>
    <derivirana_varijabla naziv="DomainObject.Predmet.SudioniciListNazivOIB_1">
      <item>, OIB 83815327514</item>
      <item>, OIB 85821130368</item>
      <item>, OIB 10331147203</item>
      <item>, OIB 10331147203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BE52A-FBF3-4709-9F1F-B20049AE0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4016</properties:Characters>
  <properties:Lines>85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2018-05-29T08:52:00Z</dcterms:created>
  <dc:creator>gzubak</dc:creator>
  <cp:lastModifiedBy>Mirjana Gašparić</cp:lastModifiedBy>
  <cp:lastPrinted>2018-05-30T09:14:00Z</cp:lastPrinted>
  <dcterms:modified xmlns:xsi="http://www.w3.org/2001/XMLSchema-instance" xsi:type="dcterms:W3CDTF">2018-05-30T09:16:00Z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(St-839-2018-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