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17c7" w14:paraId="62a17c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8EF" w:rsidR="00997BA9" w:rsidRPr="002D48EF">
      <w:pPr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2D48E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2D48EF">
        <w:rPr>
          <w:rFonts w:hAnsi="Times New Roman" w:ascii="Times New Roman"/>
          <w:szCs w:val="24"/>
          <w:lang w:val="hr-HR"/>
        </w:rPr>
        <w:t>Aleksandri Krolo,</w:t>
      </w:r>
      <w:r w:rsidR="00F62A72" w:rsidRPr="002D48EF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2D48EF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2D48EF">
        <w:rPr>
          <w:rFonts w:hAnsi="Times New Roman" w:ascii="Times New Roman"/>
          <w:szCs w:val="24"/>
          <w:lang w:val="hr-HR"/>
        </w:rPr>
        <w:t>Regionalni centar Zagreb,</w:t>
      </w:r>
      <w:r w:rsidR="00497B20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>
        <w:rPr>
          <w:rFonts w:hAnsi="Times New Roman" w:ascii="Times New Roman"/>
          <w:szCs w:val="24"/>
          <w:lang w:val="hr-HR"/>
        </w:rPr>
        <w:t xml:space="preserve">Zagreb, Trg svibanjskih žrtava 1995. 1, </w:t>
      </w:r>
      <w:r w:rsidR="005940E9" w:rsidRPr="002D48EF">
        <w:rPr>
          <w:rFonts w:hAnsi="Times New Roman" w:ascii="Times New Roman"/>
          <w:szCs w:val="24"/>
          <w:lang w:val="hr-HR"/>
        </w:rPr>
        <w:t>za pokretanje</w:t>
      </w:r>
      <w:r w:rsidR="00DB4528" w:rsidRPr="002D48EF">
        <w:rPr>
          <w:rFonts w:hAnsi="Times New Roman" w:ascii="Times New Roman"/>
          <w:szCs w:val="24"/>
          <w:lang w:val="hr-HR"/>
        </w:rPr>
        <w:t>m</w:t>
      </w:r>
      <w:r w:rsidR="005940E9" w:rsidRPr="002D48EF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2D48EF">
        <w:rPr>
          <w:rFonts w:hAnsi="Times New Roman" w:ascii="Times New Roman"/>
          <w:szCs w:val="24"/>
          <w:lang w:val="hr-HR"/>
        </w:rPr>
        <w:t>nad dužnikom</w:t>
      </w:r>
      <w:r w:rsidR="00DB4528" w:rsidRPr="002D48EF">
        <w:rPr>
          <w:rFonts w:hAnsi="Times New Roman" w:ascii="Times New Roman"/>
          <w:szCs w:val="24"/>
          <w:lang w:val="hr-HR"/>
        </w:rPr>
        <w:t xml:space="preserve"> </w:t>
      </w:r>
      <w:r w:rsidR="002D48EF" w:rsidRPr="002D48EF">
        <w:rPr>
          <w:rFonts w:hAnsi="Times New Roman" w:ascii="Times New Roman"/>
          <w:szCs w:val="24"/>
          <w:lang w:val="hr-HR"/>
        </w:rPr>
        <w:t>GRADMOST ZAPREŠIĆ d.o.o., Hruševec Kupljenski, Vladimira Nazora 4, OIB: 62241820182,</w:t>
      </w:r>
      <w:r w:rsidR="00DB4528" w:rsidRPr="002D48EF">
        <w:rPr>
          <w:rFonts w:hAnsi="Times New Roman" w:ascii="Times New Roman"/>
          <w:szCs w:val="24"/>
          <w:lang w:val="hr-HR"/>
        </w:rPr>
        <w:t xml:space="preserve"> dana </w:t>
      </w:r>
      <w:r w:rsidR="00497B20" w:rsidRPr="002D48EF">
        <w:rPr>
          <w:rFonts w:hAnsi="Times New Roman" w:ascii="Times New Roman"/>
          <w:szCs w:val="24"/>
          <w:lang w:val="hr-HR"/>
        </w:rPr>
        <w:t xml:space="preserve">10. studenoga 2015.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2D48EF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2D48EF" w:rsidR="002D48EF" w:rsidRPr="002D48EF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D48EF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D48EF" w:rsidRPr="002D48EF">
        <w:rPr>
          <w:rFonts w:hAnsi="Times New Roman" w:ascii="Times New Roman"/>
          <w:szCs w:val="24"/>
          <w:lang w:val="hr-HR"/>
        </w:rPr>
        <w:t xml:space="preserve">GRADMOST ZAPREŠIĆ d.o.o., Hruševec Kupljenski, Vladimira Nazora 4, OIB: 62241820182. </w:t>
      </w:r>
    </w:p>
    <w:p w:rsidRDefault="00497B20" w:rsidP="00497B20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7B20" w:rsidP="00497B20" w:rsidR="00497B20" w:rsidRPr="00840E3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r w:rsidRPr="0042162E">
        <w:rPr>
          <w:rFonts w:hAnsi="Times New Roman" w:ascii="Times New Roman"/>
          <w:lang w:val="hr-HR"/>
        </w:rPr>
        <w:t>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ORP-u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r w:rsidR="002D48EF">
        <w:rPr>
          <w:rFonts w:hAnsi="Times New Roman" w:ascii="Times New Roman"/>
          <w:lang w:val="hr-HR"/>
        </w:rPr>
        <w:t>1581</w:t>
      </w:r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2D48EF" w:rsidRPr="002D48EF">
        <w:rPr>
          <w:rFonts w:hAnsi="Times New Roman" w:ascii="Times New Roman"/>
          <w:lang w:val="hr-HR"/>
        </w:rPr>
        <w:t xml:space="preserve">93.811,13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>1. rujna 2015</w:t>
      </w:r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U Zagrebu</w:t>
      </w:r>
      <w:r w:rsidR="00497B20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2D48EF">
        <w:rPr>
          <w:rFonts w:hAnsi="Times New Roman" w:ascii="Times New Roman"/>
          <w:i/>
          <w:szCs w:val="24"/>
          <w:lang w:val="hr-HR"/>
        </w:rPr>
        <w:t xml:space="preserve"> je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5E6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55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97B20">
      <w:rPr>
        <w:rFonts w:hAnsi="Times New Roman" w:ascii="Times New Roman"/>
        <w:lang w:val="hr-HR"/>
      </w:rPr>
      <w:t xml:space="preserve">25. St- </w:t>
    </w:r>
    <w:r w:rsidR="002D48EF">
      <w:rPr>
        <w:rFonts w:hAnsi="Times New Roman" w:ascii="Times New Roman"/>
        <w:lang w:val="hr-HR"/>
      </w:rPr>
      <w:t>2711</w:t>
    </w:r>
    <w:r w:rsidR="00497B20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D48EF">
      <w:rPr>
        <w:rFonts w:hAnsi="Times New Roman" w:ascii="Times New Roman"/>
        <w:lang w:val="hr-HR"/>
      </w:rPr>
      <w:t>25. St-2711</w:t>
    </w:r>
    <w:r w:rsidR="00497B20">
      <w:rPr>
        <w:rFonts w:hAnsi="Times New Roman" w:ascii="Times New Roman"/>
        <w:lang w:val="hr-HR"/>
      </w:rPr>
      <w:t>/15</w:t>
    </w:r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82088"/>
    <w:rsid w:val="002D48EF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5536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5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5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5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5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5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5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5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5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St-2711/2015</izvorni_sadrzaj>
    <derivirana_varijabla naziv="DomainObject.Predmet.OznakaBroj_1">St-2711/2015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GRADMOST ZAPREŠIĆ d.o.o.</izvorni_sadrzaj>
    <derivirana_varijabla naziv="DomainObject.Predmet.ProtustrankaFormated_1">  GRADMOST ZAPREŠIĆ d.o.o.</derivirana_varijabla>
  </DomainObject.Predmet.ProtustrankaFormated>
  <DomainObject.Predmet.ProtustrankaFormatedOIB>
    <izvorni_sadrzaj>  GRADMOST ZAPREŠIĆ d.o.o., OIB 62241820182</izvorni_sadrzaj>
    <derivirana_varijabla naziv="DomainObject.Predmet.ProtustrankaFormatedOIB_1">  GRADMOST ZAPREŠIĆ d.o.o., OIB 62241820182</derivirana_varijabla>
  </DomainObject.Predmet.ProtustrankaFormatedOIB>
  <DomainObject.Predmet.ProtustrankaFormatedWithAdress>
    <izvorni_sadrzaj> GRADMOST ZAPREŠIĆ d.o.o., Vladimira Nazora 4, 10295 Hruševec Kupljenski</izvorni_sadrzaj>
    <derivirana_varijabla naziv="DomainObject.Predmet.ProtustrankaFormatedWithAdress_1"> GRADMOST ZAPREŠIĆ d.o.o., Vladimira Nazora 4, 10295 Hruševec Kupljenski</derivirana_varijabla>
  </DomainObject.Predmet.ProtustrankaFormatedWithAdress>
  <DomainObject.Predmet.ProtustrankaFormatedWithAdressOIB>
    <izvorni_sadrzaj> GRADMOST ZAPREŠIĆ d.o.o., OIB 62241820182, Vladimira Nazora 4, 10295 Hruševec Kupljenski</izvorni_sadrzaj>
    <derivirana_varijabla naziv="DomainObject.Predmet.ProtustrankaFormatedWithAdressOIB_1"> GRADMOST ZAPREŠIĆ d.o.o., OIB 62241820182, Vladimira Nazora 4, 10295 Hruševec Kupljenski</derivirana_varijabla>
  </DomainObject.Predmet.ProtustrankaFormatedWithAdressOIB>
  <DomainObject.Predmet.ProtustrankaWithAdress>
    <izvorni_sadrzaj>GRADMOST ZAPREŠIĆ d.o.o. Vladimira Nazora 4, 10295 Hruševec Kupljenski</izvorni_sadrzaj>
    <derivirana_varijabla naziv="DomainObject.Predmet.ProtustrankaWithAdress_1">GRADMOST ZAPREŠIĆ d.o.o. Vladimira Nazora 4, 10295 Hruševec Kupljenski</derivirana_varijabla>
  </DomainObject.Predmet.ProtustrankaWithAdress>
  <DomainObject.Predmet.ProtustrankaWithAdressOIB>
    <izvorni_sadrzaj>GRADMOST ZAPREŠIĆ d.o.o., OIB 62241820182, Vladimira Nazora 4, 10295 Hruševec Kupljenski</izvorni_sadrzaj>
    <derivirana_varijabla naziv="DomainObject.Predmet.ProtustrankaWithAdressOIB_1">GRADMOST ZAPREŠIĆ d.o.o., OIB 62241820182, Vladimira Nazora 4, 10295 Hruševec Kupljenski</derivirana_varijabla>
  </DomainObject.Predmet.ProtustrankaWithAdressOIB>
  <DomainObject.Predmet.ProtustrankaNazivFormated>
    <izvorni_sadrzaj>GRADMOST ZAPREŠIĆ d.o.o.</izvorni_sadrzaj>
    <derivirana_varijabla naziv="DomainObject.Predmet.ProtustrankaNazivFormated_1">GRADMOST ZAPREŠIĆ d.o.o.</derivirana_varijabla>
  </DomainObject.Predmet.ProtustrankaNazivFormated>
  <DomainObject.Predmet.ProtustrankaNazivFormatedOIB>
    <izvorni_sadrzaj>GRADMOST ZAPREŠIĆ d.o.o., OIB 62241820182</izvorni_sadrzaj>
    <derivirana_varijabla naziv="DomainObject.Predmet.ProtustrankaNazivFormatedOIB_1">GRADMOST ZAPREŠIĆ d.o.o., OIB 62241820182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GRADMOST ZAPREŠIĆ d.o.o.</item>
    </izvorni_sadrzaj>
    <derivirana_varijabla naziv="DomainObject.Predmet.ProtuStrankaListFormated_1">
      <item>GRADMOST ZAPREŠIĆ d.o.o.</item>
    </derivirana_varijabla>
  </DomainObject.Predmet.ProtuStrankaListFormated>
  <DomainObject.Predmet.ProtuStrankaListFormatedOIB>
    <izvorni_sadrzaj>
      <item>GRADMOST ZAPREŠIĆ d.o.o., OIB 62241820182</item>
    </izvorni_sadrzaj>
    <derivirana_varijabla naziv="DomainObject.Predmet.ProtuStrankaListFormatedOIB_1">
      <item>GRADMOST ZAPREŠIĆ d.o.o., OIB 62241820182</item>
    </derivirana_varijabla>
  </DomainObject.Predmet.ProtuStrankaListFormatedOIB>
  <DomainObject.Predmet.ProtuStrankaListFormatedWithAdress>
    <izvorni_sadrzaj>
      <item>GRADMOST ZAPREŠIĆ d.o.o., Vladimira Nazora 4, 10295 Hruševec Kupljenski</item>
    </izvorni_sadrzaj>
    <derivirana_varijabla naziv="DomainObject.Predmet.ProtuStrankaListFormatedWithAdress_1">
      <item>GRADMOST ZAPREŠIĆ d.o.o., Vladimira Nazora 4, 10295 Hruševec Kupljenski</item>
    </derivirana_varijabla>
  </DomainObject.Predmet.ProtuStrankaListFormatedWithAdress>
  <DomainObject.Predmet.ProtuStrankaListFormatedWithAdressOIB>
    <izvorni_sadrzaj>
      <item>GRADMOST ZAPREŠIĆ d.o.o., OIB 62241820182, Vladimira Nazora 4, 10295 Hruševec Kupljenski</item>
    </izvorni_sadrzaj>
    <derivirana_varijabla naziv="DomainObject.Predmet.ProtuStrankaListFormatedWithAdressOIB_1">
      <item>GRADMOST ZAPREŠIĆ d.o.o., OIB 62241820182, Vladimira Nazora 4, 10295 Hruševec Kupljenski</item>
    </derivirana_varijabla>
  </DomainObject.Predmet.ProtuStrankaListFormatedWithAdressOIB>
  <DomainObject.Predmet.ProtuStrankaListNazivFormated>
    <izvorni_sadrzaj>
      <item>GRADMOST ZAPREŠIĆ d.o.o.</item>
    </izvorni_sadrzaj>
    <derivirana_varijabla naziv="DomainObject.Predmet.ProtuStrankaListNazivFormated_1">
      <item>GRADMOST ZAPREŠIĆ d.o.o.</item>
    </derivirana_varijabla>
  </DomainObject.Predmet.ProtuStrankaListNazivFormated>
  <DomainObject.Predmet.ProtuStrankaListNazivFormatedOIB>
    <izvorni_sadrzaj>
      <item>GRADMOST ZAPREŠIĆ d.o.o., OIB 62241820182</item>
    </izvorni_sadrzaj>
    <derivirana_varijabla naziv="DomainObject.Predmet.ProtuStrankaListNazivFormatedOIB_1">
      <item>GRADMOST ZAPREŠIĆ d.o.o., OIB 62241820182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GRADMOST ZAPREŠIĆ d.o.o.</izvorni_sadrzaj>
    <derivirana_varijabla naziv="DomainObject.Predmet.ProtustrankaIDrugi_1">GRADMOST ZAPREŠIĆ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GRADMOST ZAPREŠIĆ d.o.o., OIB 62241820182, Vladimira Nazora 4, 10295 Hruševec Kupljenski</izvorni_sadrzaj>
    <derivirana_varijabla naziv="DomainObject.Predmet.ProtustrankaIDrugiAdressOIB_1">GRADMOST ZAPREŠIĆ d.o.o., OIB 62241820182, Vladimira Nazora 4,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GRADMOST ZAPREŠIĆ d.o.o.</item>
    </izvorni_sadrzaj>
    <derivirana_varijabla naziv="DomainObject.Predmet.SudioniciListNaziv_1">
      <item>FINA Regionalni centar Zagreb</item>
      <item>GRADMOST ZAPREŠIĆ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GRADMOST ZAPREŠIĆ d.o.o., OIB 62241820182, Vladimira Nazora 4,10295 Hruševec Kupljenski</item>
    </izvorni_sadrzaj>
    <derivirana_varijabla naziv="DomainObject.Predmet.SudioniciListAdressOIB_1">
      <item>FINA Regionalni centar Zagreb, OIB 85821130368, Trg Svibanjskih žrtava 1995. br 1,10000 Zagreb</item>
      <item>GRADMOST ZAPREŠIĆ d.o.o., OIB 62241820182, Vladimira Nazora 4,10295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62241820182</item>
    </izvorni_sadrzaj>
    <derivirana_varijabla naziv="DomainObject.Predmet.SudioniciListNazivOIB_1">
      <item>, OIB 85821130368</item>
      <item>, OIB 62241820182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43640-994F-4871-A737-7DFE5CE9E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343</properties:Words>
  <properties:Characters>1835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2015-11-10T10:40:00Z</dcterms:created>
  <dc:creator>Sudsko vijeæe</dc:creator>
  <cp:lastModifiedBy>Ivana Slaviček</cp:lastModifiedBy>
  <cp:lastPrinted>2015-11-10T09:09:00Z</cp:lastPrinted>
  <dcterms:modified xmlns:xsi="http://www.w3.org/2001/XMLSchema-instance" xsi:type="dcterms:W3CDTF">2015-11-10T10:42:00Z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