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dd1b" w14:paraId="bb7dd1b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Stpn-</w:t>
      </w:r>
      <w:r w:rsidR="00163210">
        <w:t>10</w:t>
      </w:r>
      <w:r w:rsidR="00C06E25">
        <w:t>/1</w:t>
      </w:r>
      <w:r w:rsidR="003D06EB">
        <w:t>6</w:t>
      </w:r>
      <w:r w:rsidR="00C06E25">
        <w:t>-</w:t>
      </w:r>
      <w:r w:rsidR="00163210">
        <w:t>5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</w:t>
      </w:r>
      <w:r w:rsidR="00163210">
        <w:t>tkinji</w:t>
      </w:r>
      <w:r w:rsidR="002B3DE0" w:rsidRPr="00726F1B">
        <w:t xml:space="preserve"> Ardeni Bajlo, povodom prijedloga dužnika</w:t>
      </w:r>
      <w:r w:rsidR="00726F1B" w:rsidRPr="00726F1B">
        <w:t xml:space="preserve"> </w:t>
      </w:r>
      <w:r w:rsidR="00163210">
        <w:t>VELEBIT IZGRADNJA d.o.o., Obrovac, Put Grkovca 8</w:t>
      </w:r>
      <w:r w:rsidR="003D06EB">
        <w:t xml:space="preserve">, </w:t>
      </w:r>
      <w:r w:rsidR="00C06E25">
        <w:t xml:space="preserve">OIB:  </w:t>
      </w:r>
      <w:r w:rsidR="00163210">
        <w:t>17560142595</w:t>
      </w:r>
      <w:r w:rsidR="003D06EB">
        <w:t xml:space="preserve">, </w:t>
      </w:r>
      <w:r w:rsidR="002B3DE0" w:rsidRPr="00726F1B">
        <w:t>za sklapanje predstečajne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163210">
        <w:t>03. svibnja</w:t>
      </w:r>
      <w:r w:rsidR="003D06EB">
        <w:t xml:space="preserve"> 2016.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>Određuje se ročište radi sklapanja pr</w:t>
      </w:r>
      <w:r w:rsidR="00C464DA" w:rsidRPr="00726F1B">
        <w:t xml:space="preserve">edstečajne nagodbe nad dužnikom </w:t>
      </w:r>
      <w:r w:rsidR="00163210">
        <w:t>VELEBIT IZGRADNJA d.o.o., Obrovac, Put Grkovca 8, OIB:  17560142595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163210" w:rsidP="00726F1B" w:rsidR="000A2E53" w:rsidRPr="00726F1B">
      <w:pPr>
        <w:jc w:val="center"/>
        <w:rPr>
          <w:bCs/>
          <w:u w:val="single"/>
        </w:rPr>
      </w:pPr>
      <w:r>
        <w:rPr>
          <w:bCs/>
          <w:u w:val="single"/>
        </w:rPr>
        <w:t>24</w:t>
      </w:r>
      <w:r w:rsidR="003D06EB">
        <w:rPr>
          <w:bCs/>
          <w:u w:val="single"/>
        </w:rPr>
        <w:t>. svibnja 2016.</w:t>
      </w:r>
      <w:r w:rsidR="000A2E53" w:rsidRPr="00726F1B">
        <w:rPr>
          <w:bCs/>
          <w:u w:val="single"/>
        </w:rPr>
        <w:t xml:space="preserve"> u </w:t>
      </w:r>
      <w:r>
        <w:rPr>
          <w:bCs/>
          <w:u w:val="single"/>
        </w:rPr>
        <w:t>10</w:t>
      </w:r>
      <w:r w:rsidR="000A2E53" w:rsidRPr="00726F1B">
        <w:rPr>
          <w:bCs/>
          <w:u w:val="single"/>
        </w:rPr>
        <w:t>,</w:t>
      </w:r>
      <w:r>
        <w:rPr>
          <w:bCs/>
          <w:u w:val="single"/>
        </w:rPr>
        <w:t>15</w:t>
      </w:r>
      <w:r w:rsidR="000A2E53" w:rsidRPr="00726F1B">
        <w:rPr>
          <w:bCs/>
          <w:u w:val="single"/>
        </w:rPr>
        <w:t xml:space="preserve"> sati,</w:t>
      </w:r>
    </w:p>
    <w:p w:rsidRDefault="000A2E53" w:rsidP="000A2E53" w:rsidR="000A2E53" w:rsidRPr="00726F1B">
      <w:pPr>
        <w:jc w:val="center"/>
        <w:rPr>
          <w:bCs/>
          <w:u w:val="single"/>
        </w:rPr>
      </w:pPr>
      <w:r w:rsidRPr="00726F1B">
        <w:rPr>
          <w:bCs/>
          <w:u w:val="single"/>
        </w:rPr>
        <w:t xml:space="preserve">u prostorijama Trgovačkog suda u </w:t>
      </w:r>
      <w:r w:rsidR="003F7023" w:rsidRPr="00726F1B">
        <w:rPr>
          <w:bCs/>
          <w:u w:val="single"/>
        </w:rPr>
        <w:t>Zadru</w:t>
      </w:r>
      <w:r w:rsidRPr="00726F1B">
        <w:rPr>
          <w:bCs/>
          <w:u w:val="single"/>
        </w:rPr>
        <w:t>,</w:t>
      </w:r>
    </w:p>
    <w:p w:rsidRDefault="003F7023" w:rsidP="000A2E53" w:rsidR="000A2E53" w:rsidRPr="00726F1B">
      <w:pPr>
        <w:jc w:val="center"/>
        <w:rPr>
          <w:bCs/>
          <w:u w:val="single"/>
        </w:rPr>
      </w:pPr>
      <w:r w:rsidRPr="00726F1B">
        <w:rPr>
          <w:u w:val="single"/>
        </w:rPr>
        <w:t>Dr. Franje Tuđmana 35</w:t>
      </w:r>
      <w:r w:rsidR="000A2E53" w:rsidRPr="00726F1B">
        <w:rPr>
          <w:bCs/>
          <w:u w:val="single"/>
        </w:rPr>
        <w:t xml:space="preserve">, soba broj </w:t>
      </w:r>
      <w:r w:rsidRPr="00726F1B">
        <w:rPr>
          <w:bCs/>
          <w:u w:val="single"/>
        </w:rPr>
        <w:t>2</w:t>
      </w:r>
      <w:r w:rsidR="004C6239" w:rsidRPr="00726F1B">
        <w:rPr>
          <w:bCs/>
          <w:u w:val="single"/>
        </w:rPr>
        <w:t>6</w:t>
      </w:r>
      <w:r w:rsidR="000A2E53" w:rsidRPr="00726F1B">
        <w:rPr>
          <w:bCs/>
          <w:u w:val="single"/>
        </w:rPr>
        <w:t>/I.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</w:t>
      </w:r>
      <w:r w:rsidRPr="00726F1B">
        <w:t>i svi vjerovnici koji su prihvatili plan financijskog restrukturiranja.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3D06EB">
        <w:t>e-</w:t>
      </w:r>
      <w:r w:rsidRPr="00726F1B">
        <w:t xml:space="preserve">oglasnoj ploči suda i web stranici Financijske agencije, Regionalni centar </w:t>
      </w:r>
      <w:r w:rsidR="00163210">
        <w:t>Zagreb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163210">
        <w:t xml:space="preserve">03. svibnja </w:t>
      </w:r>
      <w:r w:rsidR="003D06EB">
        <w:t>2016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</w:t>
      </w:r>
      <w:r w:rsidR="00163210">
        <w:t>utkinja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3D06EB" w:rsidP="00CC6D27" w:rsidR="00CC6D27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3D06EB" w:rsidP="003D06EB" w:rsidR="003D06EB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 xml:space="preserve">FINA – Regionalni centar </w:t>
      </w:r>
      <w:r w:rsidR="005B57C3">
        <w:t>Zagreb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3210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95A3B"/>
    <w:rsid w:val="003973B2"/>
    <w:rsid w:val="003A02A8"/>
    <w:rsid w:val="003B3239"/>
    <w:rsid w:val="003B7BF4"/>
    <w:rsid w:val="003D06EB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57C3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62596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E2569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2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Stpn-10/2016</izvorni_sadrzaj>
    <derivirana_varijabla naziv="DomainObject.Predmet.OznakaBroj_1">Stpn-10/2016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VELEBIT IZGRADNJA društvo s ograničenom odgovornošću za proizvodnju, trgovinu i usluge</izvorni_sadrzaj>
    <derivirana_varijabla naziv="DomainObject.Predmet.StrankaFormated_1">  VELEBIT IZGRADNJA društvo s ograničenom odgovornošću za proizvodnju, trgovinu i usluge</derivirana_varijabla>
  </DomainObject.Predmet.StrankaFormated>
  <DomainObject.Predmet.StrankaFormatedOIB>
    <izvorni_sadrzaj>  VELEBIT IZGRADNJA društvo s ograničenom odgovornošću za proizvodnju, trgovinu i usluge, OIB 17560142595</izvorni_sadrzaj>
    <derivirana_varijabla naziv="DomainObject.Predmet.StrankaFormatedOIB_1">  VELEBIT IZGRADNJA društvo s ograničenom odgovornošću za proizvodnju, trgovinu i usluge, OIB 17560142595</derivirana_varijabla>
  </DomainObject.Predmet.StrankaFormatedOIB>
  <DomainObject.Predmet.StrankaFormatedWithAdress>
    <izvorni_sadrzaj> VELEBIT IZGRADNJA društvo s ograničenom odgovornošću za proizvodnju, trgovinu i usluge, Put Grkovca 8, 23450 Obrovac</izvorni_sadrzaj>
    <derivirana_varijabla naziv="DomainObject.Predmet.StrankaFormatedWithAdress_1"> VELEBIT IZGRADNJA društvo s ograničenom odgovornošću za proizvodnju, trgovinu i usluge, Put Grkovca 8, 23450 Obrovac</derivirana_varijabla>
  </DomainObject.Predmet.StrankaFormatedWithAdress>
  <DomainObject.Predmet.StrankaFormatedWithAdressOIB>
    <izvorni_sadrzaj> VELEBIT IZGRADNJA društvo s ograničenom odgovornošću za proizvodnju, trgovinu i usluge, OIB 17560142595, Put Grkovca 8, 23450 Obrovac</izvorni_sadrzaj>
    <derivirana_varijabla naziv="DomainObject.Predmet.StrankaFormatedWithAdressOIB_1"> VELEBIT IZGRADNJA društvo s ograničenom odgovornošću za proizvodnju, trgovinu i usluge, OIB 17560142595, Put Grkovca 8, 23450 Obrovac</derivirana_varijabla>
  </DomainObject.Predmet.StrankaFormatedWithAdressOIB>
  <DomainObject.Predmet.StrankaWithAdress>
    <izvorni_sadrzaj>VELEBIT IZGRADNJA društvo s ograničenom odgovornošću za proizvodnju, trgovinu i usluge Put Grkovca 8,23450 Obrovac</izvorni_sadrzaj>
    <derivirana_varijabla naziv="DomainObject.Predmet.StrankaWithAdress_1">VELEBIT IZGRADNJA društvo s ograničenom odgovornošću za proizvodnju, trgovinu i usluge Put Grkovca 8,23450 Obrovac</derivirana_varijabla>
  </DomainObject.Predmet.StrankaWithAdress>
  <DomainObject.Predmet.StrankaWithAdressOIB>
    <izvorni_sadrzaj>VELEBIT IZGRADNJA društvo s ograničenom odgovornošću za proizvodnju, trgovinu i usluge, OIB 17560142595, Put Grkovca 8,23450 Obrovac</izvorni_sadrzaj>
    <derivirana_varijabla naziv="DomainObject.Predmet.StrankaWithAdressOIB_1">VELEBIT IZGRADNJA društvo s ograničenom odgovornošću za proizvodnju, trgovinu i usluge, OIB 17560142595, Put Grkovca 8,23450 Obrovac</derivirana_varijabla>
  </DomainObject.Predmet.StrankaWithAdressOIB>
  <DomainObject.Predmet.StrankaNazivFormated>
    <izvorni_sadrzaj>VELEBIT IZGRADNJA društvo s ograničenom odgovornošću za proizvodnju, trgovinu i usluge</izvorni_sadrzaj>
    <derivirana_varijabla naziv="DomainObject.Predmet.StrankaNazivFormated_1">VELEBIT IZGRADNJA društvo s ograničenom odgovornošću za proizvodnju, trgovinu i usluge</derivirana_varijabla>
  </DomainObject.Predmet.StrankaNazivFormated>
  <DomainObject.Predmet.StrankaNazivFormatedOIB>
    <izvorni_sadrzaj>VELEBIT IZGRADNJA društvo s ograničenom odgovornošću za proizvodnju, trgovinu i usluge, OIB 17560142595</izvorni_sadrzaj>
    <derivirana_varijabla naziv="DomainObject.Predmet.StrankaNazivFormatedOIB_1">VELEBIT IZGRADNJA društvo s ograničenom odgovornošću za proizvodnju, trgovinu i usluge, OIB 17560142595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VELEBIT IZGRADNJA društvo s ograničenom odgovornošću za proizvodnju, trgovinu i usluge</item>
    </izvorni_sadrzaj>
    <derivirana_varijabla naziv="DomainObject.Predmet.StrankaListFormated_1">
      <item>VELEBIT IZGRADNJA društvo s ograničenom odgovornošću za proizvodnju, trgovinu i usluge</item>
    </derivirana_varijabla>
  </DomainObject.Predmet.StrankaListFormated>
  <DomainObject.Predmet.StrankaListFormatedOIB>
    <izvorni_sadrzaj>
      <item>VELEBIT IZGRADNJA društvo s ograničenom odgovornošću za proizvodnju, trgovinu i usluge, OIB 17560142595</item>
    </izvorni_sadrzaj>
    <derivirana_varijabla naziv="DomainObject.Predmet.StrankaListFormatedOIB_1">
      <item>VELEBIT IZGRADNJA društvo s ograničenom odgovornošću za proizvodnju, trgovinu i usluge, OIB 17560142595</item>
    </derivirana_varijabla>
  </DomainObject.Predmet.StrankaListFormatedOIB>
  <DomainObject.Predmet.StrankaListFormatedWithAdress>
    <izvorni_sadrzaj>
      <item>VELEBIT IZGRADNJA društvo s ograničenom odgovornošću za proizvodnju, trgovinu i usluge, Put Grkovca 8, 23450 Obrovac</item>
    </izvorni_sadrzaj>
    <derivirana_varijabla naziv="DomainObject.Predmet.StrankaListFormatedWithAdress_1">
      <item>VELEBIT IZGRADNJA društvo s ograničenom odgovornošću za proizvodnju, trgovinu i usluge, Put Grkovca 8, 23450 Obrovac</item>
    </derivirana_varijabla>
  </DomainObject.Predmet.StrankaListFormatedWithAdress>
  <DomainObject.Predmet.StrankaListFormatedWithAdressOIB>
    <izvorni_sadrzaj>
      <item>VELEBIT IZGRADNJA društvo s ograničenom odgovornošću za proizvodnju, trgovinu i usluge, OIB 17560142595, Put Grkovca 8, 23450 Obrovac</item>
    </izvorni_sadrzaj>
    <derivirana_varijabla naziv="DomainObject.Predmet.StrankaListFormatedWithAdressOIB_1">
      <item>VELEBIT IZGRADNJA društvo s ograničenom odgovornošću za proizvodnju, trgovinu i usluge, OIB 17560142595, Put Grkovca 8, 23450 Obrovac</item>
    </derivirana_varijabla>
  </DomainObject.Predmet.StrankaListFormatedWithAdressOIB>
  <DomainObject.Predmet.StrankaListNazivFormated>
    <izvorni_sadrzaj>
      <item>VELEBIT IZGRADNJA društvo s ograničenom odgovornošću za proizvodnju, trgovinu i usluge</item>
    </izvorni_sadrzaj>
    <derivirana_varijabla naziv="DomainObject.Predmet.StrankaListNazivFormated_1">
      <item>VELEBIT IZGRADNJA društvo s ograničenom odgovornošću za proizvodnju, trgovinu i usluge</item>
    </derivirana_varijabla>
  </DomainObject.Predmet.StrankaListNazivFormated>
  <DomainObject.Predmet.StrankaListNazivFormatedOIB>
    <izvorni_sadrzaj>
      <item>VELEBIT IZGRADNJA društvo s ograničenom odgovornošću za proizvodnju, trgovinu i usluge, OIB 17560142595</item>
    </izvorni_sadrzaj>
    <derivirana_varijabla naziv="DomainObject.Predmet.StrankaListNazivFormatedOIB_1">
      <item>VELEBIT IZGRADNJA društvo s ograničenom odgovornošću za proizvodnju, trgovinu i usluge, OIB 17560142595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VELEBIT IZGRADNJA društvo s ograničenom odgovornošću za proizvodnju, trgovinu i usluge</izvorni_sadrzaj>
    <derivirana_varijabla naziv="DomainObject.Predmet.StrankaIDrugi_1">VELEBIT IZGRADNJA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VELEBIT IZGRADNJA društvo s ograničenom odgovornošću za proizvodnju, trgovinu i usluge, OIB 17560142595, Put Grkovca 8, 23450 Obrovac</izvorni_sadrzaj>
    <derivirana_varijabla naziv="DomainObject.Predmet.StrankaIDrugiAdressOIB_1">VELEBIT IZGRADNJA društvo s ograničenom odgovornošću za proizvodnju, trgovinu i usluge, OIB 17560142595, Put Grkovca 8, 23450 Obrovac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VELEBIT IZGRADNJA društvo s ograničenom odgovornošću za proizvodnju, trgovinu i usluge</item>
    </izvorni_sadrzaj>
    <derivirana_varijabla naziv="DomainObject.Predmet.SudioniciListNaziv_1">
      <item>VELEBIT IZGRADNJA društvo s ograničenom odgovornošću za proizvodnju, trgovinu i usluge</item>
    </derivirana_varijabla>
  </DomainObject.Predmet.SudioniciListNaziv>
  <DomainObject.Predmet.SudioniciListAdressOIB>
    <izvorni_sadrzaj>
      <item>VELEBIT IZGRADNJA društvo s ograničenom odgovornošću za proizvodnju, trgovinu i usluge, OIB 17560142595, Put Grkovca 8,23450 Obrovac</item>
    </izvorni_sadrzaj>
    <derivirana_varijabla naziv="DomainObject.Predmet.SudioniciListAdressOIB_1">
      <item>VELEBIT IZGRADNJA društvo s ograničenom odgovornošću za proizvodnju, trgovinu i usluge, OIB 17560142595, Put Grkovca 8,23450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17560142595</item>
    </izvorni_sadrzaj>
    <derivirana_varijabla naziv="DomainObject.Predmet.SudioniciListNazivOIB_1">
      <item>, OIB 17560142595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198</properties:Words>
  <properties:Characters>957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2016-05-03T10:51:00Z</dcterms:created>
  <dc:creator>banka</dc:creator>
  <cp:lastModifiedBy>wsadmin</cp:lastModifiedBy>
  <cp:lastPrinted>2016-05-03T10:54:00Z</cp:lastPrinted>
  <dcterms:modified xmlns:xsi="http://www.w3.org/2001/XMLSchema-instance" xsi:type="dcterms:W3CDTF">2016-05-03T10:56:00Z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