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6a4c" w14:paraId="aea6a4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St-3</w:t>
      </w:r>
      <w:r w:rsidR="00764AF1">
        <w:t>230</w:t>
      </w:r>
      <w:r w:rsidR="006D0AD6">
        <w:t>/2018-</w:t>
      </w:r>
      <w:r w:rsidR="00764AF1">
        <w:t>4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E2FF7">
        <w:t>3</w:t>
      </w:r>
      <w:r w:rsidR="00764AF1">
        <w:t>230</w:t>
      </w:r>
      <w:r w:rsidR="00371BCE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E2FF7">
        <w:t>01. veljače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64AF1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764AF1" w:rsidRPr="00764AF1">
        <w:t>MALI PLATO d.o.o.</w:t>
      </w:r>
      <w:r w:rsidR="00CB0338">
        <w:t xml:space="preserve">, Zagreb, </w:t>
      </w:r>
      <w:r w:rsidR="00764AF1" w:rsidRPr="00764AF1">
        <w:t>Dobri dol 49/1</w:t>
      </w:r>
      <w:r w:rsidR="002E2FF7">
        <w:t>,</w:t>
      </w:r>
      <w:r w:rsidR="00F67997">
        <w:t xml:space="preserve"> </w:t>
      </w:r>
      <w:r w:rsidR="00AC4528">
        <w:t>OIB</w:t>
      </w:r>
      <w:r w:rsidR="00052410">
        <w:t>:</w:t>
      </w:r>
      <w:r w:rsidR="002E2FF7">
        <w:t xml:space="preserve"> </w:t>
      </w:r>
      <w:r w:rsidR="00764AF1" w:rsidRPr="00764AF1">
        <w:t>39622737049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64AF1">
        <w:t>16.275,82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E2FF7">
        <w:t>01. veljače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A8081A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</w:t>
      </w:r>
      <w:proofErr w:type="spellStart"/>
      <w:r w:rsidR="00052410">
        <w:t>Jeromela</w:t>
      </w:r>
      <w:proofErr w:type="spellEnd"/>
      <w:r w:rsidR="00A8081A">
        <w:t>, v.r.</w:t>
      </w:r>
    </w:p>
    <w:p w:rsidRDefault="00A8081A" w:rsidP="00FD290A" w:rsidR="00A8081A">
      <w:pPr>
        <w:jc w:val="right"/>
      </w:pPr>
    </w:p>
    <w:p w:rsidRDefault="00A8081A" w:rsidP="00FD290A" w:rsidR="00A8081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A8081A" w:rsidP="00FD290A" w:rsidR="00A8081A">
      <w:pPr>
        <w:jc w:val="center"/>
      </w:pPr>
      <w:r>
        <w:t xml:space="preserve">                                                                                  Monika </w:t>
      </w:r>
      <w:proofErr w:type="spellStart"/>
      <w:r>
        <w:t>Fuček</w:t>
      </w:r>
      <w:proofErr w:type="spellEnd"/>
    </w:p>
    <w:p w:rsidRDefault="00052410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08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C010A"/>
    <w:rsid w:val="002E2FF7"/>
    <w:rsid w:val="00301E9F"/>
    <w:rsid w:val="00325398"/>
    <w:rsid w:val="00371BCE"/>
    <w:rsid w:val="00371DD2"/>
    <w:rsid w:val="0038246E"/>
    <w:rsid w:val="003D35F9"/>
    <w:rsid w:val="003E3A15"/>
    <w:rsid w:val="00404E04"/>
    <w:rsid w:val="00413F4C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574B5"/>
    <w:rsid w:val="00764AF1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081A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3230</izvorni_sadrzaj>
    <derivirana_varijabla naziv="DomainObject.Predmet.Broj_1">3230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St-3230/2018</izvorni_sadrzaj>
    <derivirana_varijabla naziv="DomainObject.Predmet.OznakaBroj_1">St-3230/2018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PLATO d.o.o. zastupanog po punomoćniku Tomislav Bagić</izvorni_sadrzaj>
    <derivirana_varijabla naziv="DomainObject.Predmet.ProtustrankaFormated_1">  MALI PLATO d.o.o. zastupanog po punomoćniku Tomislav Bagić</derivirana_varijabla>
  </DomainObject.Predmet.ProtustrankaFormated>
  <DomainObject.Predmet.ProtustrankaFormatedOIB>
    <izvorni_sadrzaj>  MALI PLATO d.o.o., OIB 39622737049 zastupanog po punomoćniku Tomislav Bagić</izvorni_sadrzaj>
    <derivirana_varijabla naziv="DomainObject.Predmet.ProtustrankaFormatedOIB_1">  MALI PLATO d.o.o., OIB 39622737049 zastupanog po punomoćniku Tomislav Bagić</derivirana_varijabla>
  </DomainObject.Predmet.ProtustrankaFormatedOIB>
  <DomainObject.Predmet.ProtustrankaFormatedWithAdress>
    <izvorni_sadrzaj> MALI PLATO d.o.o., Dobri dol 49/1, 10000 Zagreb zastupanog po punomoćniku Tomislav Bagić</izvorni_sadrzaj>
    <derivirana_varijabla naziv="DomainObject.Predmet.ProtustrankaFormatedWithAdress_1"> MALI PLATO d.o.o., Dobri dol 49/1, 10000 Zagreb zastupanog po punomoćniku Tomislav Bagić</derivirana_varijabla>
  </DomainObject.Predmet.ProtustrankaFormatedWithAdress>
  <DomainObject.Predmet.ProtustrankaFormatedWithAdressOIB>
    <izvorni_sadrzaj> MALI PLATO d.o.o., OIB 39622737049, Dobri dol 49/1, 10000 Zagreb zastupanog po punomoćniku Tomislav Bagić</izvorni_sadrzaj>
    <derivirana_varijabla naziv="DomainObject.Predmet.ProtustrankaFormatedWithAdressOIB_1"> MALI PLATO d.o.o., OIB 39622737049, Dobri dol 49/1, 10000 Zagreb zastupanog po punomoćniku Tomislav Bagić</derivirana_varijabla>
  </DomainObject.Predmet.ProtustrankaFormatedWithAdressOIB>
  <DomainObject.Predmet.ProtustrankaWithAdress>
    <izvorni_sadrzaj>MALI PLATO d.o.o. Dobri dol 49/1, 10000 Zagreb</izvorni_sadrzaj>
    <derivirana_varijabla naziv="DomainObject.Predmet.ProtustrankaWithAdress_1">MALI PLATO d.o.o. Dobri dol 49/1, 10000 Zagreb</derivirana_varijabla>
  </DomainObject.Predmet.ProtustrankaWithAdress>
  <DomainObject.Predmet.ProtustrankaWithAdressOIB>
    <izvorni_sadrzaj>MALI PLATO d.o.o., OIB 39622737049, Dobri dol 49/1, 10000 Zagreb</izvorni_sadrzaj>
    <derivirana_varijabla naziv="DomainObject.Predmet.ProtustrankaWithAdressOIB_1">MALI PLATO d.o.o., OIB 39622737049, Dobri dol 49/1, 10000 Zagreb</derivirana_varijabla>
  </DomainObject.Predmet.ProtustrankaWithAdressOIB>
  <DomainObject.Predmet.ProtustrankaNazivFormated>
    <izvorni_sadrzaj>MALI PLATO d.o.o.</izvorni_sadrzaj>
    <derivirana_varijabla naziv="DomainObject.Predmet.ProtustrankaNazivFormated_1">MALI PLATO d.o.o.</derivirana_varijabla>
  </DomainObject.Predmet.ProtustrankaNazivFormated>
  <DomainObject.Predmet.ProtustrankaNazivFormatedOIB>
    <izvorni_sadrzaj>MALI PLATO d.o.o., OIB 39622737049</izvorni_sadrzaj>
    <derivirana_varijabla naziv="DomainObject.Predmet.ProtustrankaNazivFormatedOIB_1">MALI PLATO d.o.o., OIB 39622737049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PLATO d.o.o. zastupanog po punomoćniku Tomislav Bagić</item>
    </izvorni_sadrzaj>
    <derivirana_varijabla naziv="DomainObject.Predmet.ProtuStrankaListFormated_1">
      <item>MALI PLATO d.o.o. zastupanog po punomoćniku Tomislav Bagić</item>
    </derivirana_varijabla>
  </DomainObject.Predmet.ProtuStrankaListFormated>
  <DomainObject.Predmet.ProtuStrankaListFormatedOIB>
    <izvorni_sadrzaj>
      <item>MALI PLATO d.o.o., OIB 39622737049 zastupanog po punomoćniku Tomislav Bagić</item>
    </izvorni_sadrzaj>
    <derivirana_varijabla naziv="DomainObject.Predmet.ProtuStrankaListFormatedOIB_1">
      <item>MALI PLATO d.o.o., OIB 39622737049 zastupanog po punomoćniku Tomislav Bagić</item>
    </derivirana_varijabla>
  </DomainObject.Predmet.ProtuStrankaListFormatedOIB>
  <DomainObject.Predmet.ProtuStrankaListFormatedWithAdress>
    <izvorni_sadrzaj>
      <item>MALI PLATO d.o.o., Dobri dol 49/1, 10000 Zagreb zastupanog po punomoćniku Tomislav Bagić</item>
    </izvorni_sadrzaj>
    <derivirana_varijabla naziv="DomainObject.Predmet.ProtuStrankaListFormatedWithAdress_1">
      <item>MALI PLATO d.o.o., Dobri dol 49/1, 10000 Zagreb zastupanog po punomoćniku Tomislav Bagić</item>
    </derivirana_varijabla>
  </DomainObject.Predmet.ProtuStrankaListFormatedWithAdress>
  <DomainObject.Predmet.ProtuStrankaListFormatedWithAdressOIB>
    <izvorni_sadrzaj>
      <item>MALI PLATO d.o.o., OIB 39622737049, Dobri dol 49/1, 10000 Zagreb zastupanog po punomoćniku Tomislav Bagić</item>
    </izvorni_sadrzaj>
    <derivirana_varijabla naziv="DomainObject.Predmet.ProtuStrankaListFormatedWithAdressOIB_1">
      <item>MALI PLATO d.o.o., OIB 39622737049, Dobri dol 49/1, 10000 Zagreb zastupanog po punomoćniku Tomislav Bagić</item>
    </derivirana_varijabla>
  </DomainObject.Predmet.ProtuStrankaListFormatedWithAdressOIB>
  <DomainObject.Predmet.ProtuStrankaListNazivFormated>
    <izvorni_sadrzaj>
      <item>MALI PLATO d.o.o.</item>
    </izvorni_sadrzaj>
    <derivirana_varijabla naziv="DomainObject.Predmet.ProtuStrankaListNazivFormated_1">
      <item>MALI PLATO d.o.o.</item>
    </derivirana_varijabla>
  </DomainObject.Predmet.ProtuStrankaListNazivFormated>
  <DomainObject.Predmet.ProtuStrankaListNazivFormatedOIB>
    <izvorni_sadrzaj>
      <item>MALI PLATO d.o.o., OIB 39622737049</item>
    </izvorni_sadrzaj>
    <derivirana_varijabla naziv="DomainObject.Predmet.ProtuStrankaListNazivFormatedOIB_1">
      <item>MALI PLATO d.o.o., OIB 39622737049</item>
    </derivirana_varijabla>
  </DomainObject.Predmet.ProtuStrankaListNazivFormatedOIB>
  <DomainObject.Predmet.OstaliListFormated>
    <izvorni_sadrzaj>
      <item>Tomislav Bagić punomoćnik sudionika u postupku MALI PLATO d.o.o.</item>
    </izvorni_sadrzaj>
    <derivirana_varijabla naziv="DomainObject.Predmet.OstaliListFormated_1">
      <item>Tomislav Bagić punomoćnik sudionika u postupku MALI PLATO d.o.o.</item>
    </derivirana_varijabla>
  </DomainObject.Predmet.OstaliListFormated>
  <DomainObject.Predmet.OstaliListFormatedOIB>
    <izvorni_sadrzaj>
      <item>Tomislav Bagić, OIB 05035114293 punomoćnik sudionika u postupku MALI PLATO d.o.o.</item>
    </izvorni_sadrzaj>
    <derivirana_varijabla naziv="DomainObject.Predmet.OstaliListFormatedOIB_1">
      <item>Tomislav Bagić, OIB 05035114293 punomoćnik sudionika u postupku MALI PLATO d.o.o.</item>
    </derivirana_varijabla>
  </DomainObject.Predmet.OstaliListFormatedOIB>
  <DomainObject.Predmet.OstaliListFormatedWithAdress>
    <izvorni_sadrzaj>
      <item>Tomislav Bagić, Ulica Ivana Filipovića 261, 10000 Zagreb punomoćnik sudionika u postupku MALI PLATO d.o.o.</item>
    </izvorni_sadrzaj>
    <derivirana_varijabla naziv="DomainObject.Predmet.OstaliListFormatedWithAdress_1">
      <item>Tomislav Bagić, Ulica Ivana Filipovića 261, 10000 Zagreb punomoćnik sudionika u postupku MALI PLATO d.o.o.</item>
    </derivirana_varijabla>
  </DomainObject.Predmet.OstaliListFormatedWithAdress>
  <DomainObject.Predmet.OstaliListFormatedWithAdressOIB>
    <izvorni_sadrzaj>
      <item>Tomislav Bagić, OIB 05035114293, Ulica Ivana Filipovića 261, 10000 Zagreb punomoćnik sudionika u postupku MALI PLATO d.o.o.</item>
    </izvorni_sadrzaj>
    <derivirana_varijabla naziv="DomainObject.Predmet.OstaliListFormatedWithAdressOIB_1">
      <item>Tomislav Bagić, OIB 05035114293, Ulica Ivana Filipovića 261, 10000 Zagreb punomoćnik sudionika u postupku MALI PLATO d.o.o.</item>
    </derivirana_varijabla>
  </DomainObject.Predmet.OstaliListFormatedWithAdressOIB>
  <DomainObject.Predmet.OstaliListNazivFormated>
    <izvorni_sadrzaj>
      <item>Tomislav Bagić</item>
    </izvorni_sadrzaj>
    <derivirana_varijabla naziv="DomainObject.Predmet.OstaliListNazivFormated_1">
      <item>Tomislav Bagić</item>
    </derivirana_varijabla>
  </DomainObject.Predmet.OstaliListNazivFormated>
  <DomainObject.Predmet.OstaliListNazivFormatedOIB>
    <izvorni_sadrzaj>
      <item>Tomislav Bagić, OIB 05035114293</item>
    </izvorni_sadrzaj>
    <derivirana_varijabla naziv="DomainObject.Predmet.OstaliListNazivFormatedOIB_1">
      <item>Tomislav Bagić, OIB 05035114293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PLATO d.o.o.</izvorni_sadrzaj>
    <derivirana_varijabla naziv="DomainObject.Predmet.ProtustrankaIDrugi_1">MALI PLATO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PLATO d.o.o., OIB 39622737049, Dobri dol 49/1, 10000 Zagreb</izvorni_sadrzaj>
    <derivirana_varijabla naziv="DomainObject.Predmet.ProtustrankaIDrugiAdressOIB_1">MALI PLATO d.o.o., OIB 39622737049, Dobri dol 49/1,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PLATO d.o.o.</item>
      <item>Tomislav Bagić</item>
    </izvorni_sadrzaj>
    <derivirana_varijabla naziv="DomainObject.Predmet.SudioniciListNaziv_1">
      <item>FINA Regionalni centar Zagreb</item>
      <item>MALI PLATO d.o.o.</item>
      <item>Tomislav Bagić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PLATO d.o.o., OIB 39622737049, Dobri dol 49/1,10000 Zagreb</item>
      <item>Tomislav Bagić, OIB 05035114293, Ulica Ivana Filipovića 261,10000 Zagreb</item>
    </izvorni_sadrzaj>
    <derivirana_varijabla naziv="DomainObject.Predmet.SudioniciListAdressOIB_1">
      <item>FINA Regionalni centar Zagreb, OIB 85821130368, Trg svibanjskih žrtava 1995. 1,10000 Zagreb</item>
      <item>MALI PLATO d.o.o., OIB 39622737049, Dobri dol 49/1,10000 Zagreb</item>
      <item>Tomislav Bagić, OIB 05035114293, Ulica Ivana Filipovića 261,10000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39622737049</item>
      <item>, OIB 05035114293</item>
    </izvorni_sadrzaj>
    <derivirana_varijabla naziv="DomainObject.Predmet.SudioniciListNazivOIB_1">
      <item>, OIB 85821130368</item>
      <item>, OIB 39622737049</item>
      <item>, OIB 05035114293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1342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2019-02-01T10:53:00Z</dcterms:created>
  <dc:creator>ilukac</dc:creator>
  <cp:lastModifiedBy>Monika Fuček</cp:lastModifiedBy>
  <cp:lastPrinted>2019-02-01T10:03:00Z</cp:lastPrinted>
  <dcterms:modified xmlns:xsi="http://www.w3.org/2001/XMLSchema-instance" xsi:type="dcterms:W3CDTF">2019-02-04T13:36:00Z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St-3230-2018-01-02-2019.docx)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