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c206" w14:paraId="21cc206" w:rsidRDefault="00C60BB5" w:rsidP="0001726C" w:rsidR="0001726C">
      <w:pPr>
        <w:jc w:val="right"/>
        <w15:collapsed w:val="false"/>
      </w:pPr>
      <w:r>
        <w:t>4 St-12</w:t>
      </w:r>
      <w:r w:rsidR="0036042E">
        <w:t>57</w:t>
      </w:r>
      <w:r>
        <w:t>/17-</w:t>
      </w:r>
      <w:r w:rsidR="0036042E">
        <w:t>12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36042E">
        <w:t xml:space="preserve">ELEKTRO DARIJO j.d.o.o. Zagreb, Prigorska 98, OIB 98908083577, dana 27. lipnja 2018., </w:t>
      </w:r>
      <w:r w:rsidR="00EF2EAE">
        <w:t xml:space="preserve">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36042E">
        <w:t xml:space="preserve">Dariju </w:t>
      </w:r>
      <w:proofErr w:type="spellStart"/>
      <w:r w:rsidR="0036042E">
        <w:t>Sruk</w:t>
      </w:r>
      <w:proofErr w:type="spellEnd"/>
      <w:r w:rsidR="0036042E">
        <w:t xml:space="preserve">, OIB </w:t>
      </w:r>
      <w:r w:rsidR="00441BEE">
        <w:t>11051761339, Zagreb, Prigorska 98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441BEE">
        <w:t>57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</w:t>
      </w:r>
      <w:r w:rsidR="00441BEE">
        <w:t>57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20. </w:t>
      </w:r>
      <w:r w:rsidR="00441BEE">
        <w:rPr>
          <w:bCs/>
        </w:rPr>
        <w:t xml:space="preserve">veljače </w:t>
      </w:r>
      <w:r w:rsidR="00597AE0">
        <w:rPr>
          <w:bCs/>
        </w:rPr>
        <w:t>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441BEE">
        <w:t>ELEKTRO DARIJO j.d.o.o. Zagreb, Prigorska 98, OIB 98908083577</w:t>
      </w:r>
      <w:r w:rsidR="00441BEE">
        <w:t xml:space="preserve"> t</w:t>
      </w:r>
      <w:r>
        <w:t xml:space="preserve">emeljem odredbe </w:t>
      </w:r>
      <w:r w:rsidR="002E5413">
        <w:t>110. stav 1. Stečajno</w:t>
      </w:r>
      <w:r w:rsidR="00C24AA4">
        <w:t xml:space="preserve">g zakona (Narodne novine 71/15), jer na dan </w:t>
      </w:r>
      <w:r w:rsidR="00441BEE">
        <w:t xml:space="preserve">13. veljače </w:t>
      </w:r>
      <w:r w:rsidR="00C24AA4">
        <w:t xml:space="preserve">2017. ima evidentirane neizvršene osnove za plaćanje u neprekinutom razdoblju od 120 dana u ukupnom iznosu od </w:t>
      </w:r>
      <w:r w:rsidR="00441BEE">
        <w:t xml:space="preserve">11.093,74 </w:t>
      </w:r>
      <w:r w:rsidR="00C24AA4">
        <w:t>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597AE0">
      <w:pPr>
        <w:tabs>
          <w:tab w:pos="4392" w:val="center"/>
          <w:tab w:pos="6390" w:val="left"/>
        </w:tabs>
      </w:pPr>
      <w:r>
        <w:tab/>
        <w:t>U Osijeku</w:t>
      </w:r>
      <w:r w:rsidR="00441BEE">
        <w:t xml:space="preserve"> 27. lipnja </w:t>
      </w:r>
      <w:r w:rsidR="00F64150">
        <w:t>2018</w:t>
      </w:r>
      <w:r>
        <w:t xml:space="preserve">. </w:t>
      </w:r>
      <w:bookmarkStart w:name="_GoBack" w:id="0"/>
      <w:bookmarkEnd w:id="0"/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7394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42E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1BEE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7394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04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0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04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0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St-1257/2017</izvorni_sadrzaj>
    <derivirana_varijabla naziv="DomainObject.Predmet.OznakaBroj_1">St-1257/2017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DARIJO jednostavno društvo s ograničenom odgovornošću za usluge zastupanog po punomoćniku Darijo Sruk</izvorni_sadrzaj>
    <derivirana_varijabla naziv="DomainObject.Predmet.ProtustrankaFormated_1">  ELEKTRO DARIJO jednostavno društvo s ograničenom odgovornošću za usluge zastupanog po punomoćniku Darijo Sruk</derivirana_varijabla>
  </DomainObject.Predmet.ProtustrankaFormated>
  <DomainObject.Predmet.ProtustrankaFormatedOIB>
    <izvorni_sadrzaj>  ELEKTRO DARIJO jednostavno društvo s ograničenom odgovornošću za usluge, OIB 98908083577 zastupanog po punomoćniku Darijo Sruk</izvorni_sadrzaj>
    <derivirana_varijabla naziv="DomainObject.Predmet.ProtustrankaFormatedOIB_1">  ELEKTRO DARIJO jednostavno društvo s ograničenom odgovornošću za usluge, OIB 98908083577 zastupanog po punomoćniku Darijo Sruk</derivirana_varijabla>
  </DomainObject.Predmet.ProtustrankaFormatedOIB>
  <DomainObject.Predmet.ProtustrankaFormatedWithAdress>
    <izvorni_sadrzaj> ELEKTRO DARIJO jednostavno društvo s ograničenom odgovornošću za usluge, Prigorska 98, 10000 Zagreb zastupanog po punomoćniku Darijo Sruk</izvorni_sadrzaj>
    <derivirana_varijabla naziv="DomainObject.Predmet.ProtustrankaFormatedWithAdress_1"> ELEKTRO DARIJO jednostavno društvo s ograničenom odgovornošću za usluge, Prigorska 98, 10000 Zagreb zastupanog po punomoćniku Darijo Sruk</derivirana_varijabla>
  </DomainObject.Predmet.ProtustrankaFormatedWithAdress>
  <DomainObject.Predmet.ProtustrankaFormatedWithAdressOIB>
    <izvorni_sadrzaj> ELEKTRO DARIJO jednostavno društvo s ograničenom odgovornošću za usluge, OIB 98908083577, Prigorska 98, 10000 Zagreb zastupanog po punomoćniku Darijo Sruk</izvorni_sadrzaj>
    <derivirana_varijabla naziv="DomainObject.Predmet.ProtustrankaFormatedWithAdressOIB_1"> ELEKTRO DARIJO jednostavno društvo s ograničenom odgovornošću za usluge, OIB 98908083577, Prigorska 98, 10000 Zagreb zastupanog po punomoćniku Darijo Sruk</derivirana_varijabla>
  </DomainObject.Predmet.ProtustrankaFormatedWithAdressOIB>
  <DomainObject.Predmet.ProtustrankaWithAdress>
    <izvorni_sadrzaj>ELEKTRO DARIJO jednostavno društvo s ograničenom odgovornošću za usluge Prigorska 98, 10000 Zagreb</izvorni_sadrzaj>
    <derivirana_varijabla naziv="DomainObject.Predmet.ProtustrankaWithAdress_1">ELEKTRO DARIJO jednostavno društvo s ograničenom odgovornošću za usluge Prigorska 98, 10000 Zagreb</derivirana_varijabla>
  </DomainObject.Predmet.ProtustrankaWithAdress>
  <DomainObject.Predmet.ProtustrankaWithAdressOIB>
    <izvorni_sadrzaj>ELEKTRO DARIJO jednostavno društvo s ograničenom odgovornošću za usluge, OIB 98908083577, Prigorska 98, 10000 Zagreb</izvorni_sadrzaj>
    <derivirana_varijabla naziv="DomainObject.Predmet.ProtustrankaWithAdressOIB_1">ELEKTRO DARIJO jednostavno društvo s ograničenom odgovornošću za usluge, OIB 98908083577, Prigorska 98, 10000 Zagreb</derivirana_varijabla>
  </DomainObject.Predmet.ProtustrankaWithAdressOIB>
  <DomainObject.Predmet.ProtustrankaNazivFormated>
    <izvorni_sadrzaj>ELEKTRO DARIJO jednostavno društvo s ograničenom odgovornošću za usluge</izvorni_sadrzaj>
    <derivirana_varijabla naziv="DomainObject.Predmet.ProtustrankaNazivFormated_1">ELEKTRO DARIJO jednostavno društvo s ograničenom odgovornošću za usluge</derivirana_varijabla>
  </DomainObject.Predmet.ProtustrankaNazivFormated>
  <DomainObject.Predmet.ProtustrankaNazivFormatedOIB>
    <izvorni_sadrzaj>ELEKTRO DARIJO jednostavno društvo s ograničenom odgovornošću za usluge, OIB 98908083577</izvorni_sadrzaj>
    <derivirana_varijabla naziv="DomainObject.Predmet.ProtustrankaNazivFormatedOIB_1">ELEKTRO DARIJO jednostavno društvo s ograničenom odgovornošću za usluge, OIB 98908083577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DARIJO jednostavno društvo s ograničenom odgovornošću za usluge zastupanog po punomoćniku Darijo Sruk</item>
    </izvorni_sadrzaj>
    <derivirana_varijabla naziv="DomainObject.Predmet.ProtuStrankaListFormated_1">
      <item>ELEKTRO DARIJO jednostavno društvo s ograničenom odgovornošću za usluge zastupanog po punomoćniku Darijo Sruk</item>
    </derivirana_varijabla>
  </DomainObject.Predmet.ProtuStrankaListFormated>
  <DomainObject.Predmet.ProtuStrankaListFormatedOIB>
    <izvorni_sadrzaj>
      <item>ELEKTRO DARIJO jednostavno društvo s ograničenom odgovornošću za usluge, OIB 98908083577 zastupanog po punomoćniku Darijo Sruk</item>
    </izvorni_sadrzaj>
    <derivirana_varijabla naziv="DomainObject.Predmet.ProtuStrankaListFormatedOIB_1">
      <item>ELEKTRO DARIJO jednostavno društvo s ograničenom odgovornošću za usluge, OIB 98908083577 zastupanog po punomoćniku Darijo Sruk</item>
    </derivirana_varijabla>
  </DomainObject.Predmet.ProtuStrankaListFormatedOIB>
  <DomainObject.Predmet.ProtuStrankaListFormatedWithAdress>
    <izvorni_sadrzaj>
      <item>ELEKTRO DARIJO jednostavno društvo s ograničenom odgovornošću za usluge, Prigorska 98, 10000 Zagreb zastupanog po punomoćniku Darijo Sruk</item>
    </izvorni_sadrzaj>
    <derivirana_varijabla naziv="DomainObject.Predmet.ProtuStrankaListFormatedWithAdress_1">
      <item>ELEKTRO DARIJO jednostavno društvo s ograničenom odgovornošću za usluge, Prigorska 98, 10000 Zagreb zastupanog po punomoćniku Darijo Sruk</item>
    </derivirana_varijabla>
  </DomainObject.Predmet.ProtuStrankaListFormatedWithAdress>
  <DomainObject.Predmet.ProtuStrankaListFormatedWithAdressOIB>
    <izvorni_sadrzaj>
      <item>ELEKTRO DARIJO jednostavno društvo s ograničenom odgovornošću za usluge, OIB 98908083577, Prigorska 98, 10000 Zagreb zastupanog po punomoćniku Darijo Sruk</item>
    </izvorni_sadrzaj>
    <derivirana_varijabla naziv="DomainObject.Predmet.ProtuStrankaListFormatedWithAdressOIB_1">
      <item>ELEKTRO DARIJO jednostavno društvo s ograničenom odgovornošću za usluge, OIB 98908083577, Prigorska 98, 10000 Zagreb zastupanog po punomoćniku Darijo Sruk</item>
    </derivirana_varijabla>
  </DomainObject.Predmet.ProtuStrankaListFormatedWithAdressOIB>
  <DomainObject.Predmet.ProtuStrankaListNazivFormated>
    <izvorni_sadrzaj>
      <item>ELEKTRO DARIJO jednostavno društvo s ograničenom odgovornošću za usluge</item>
    </izvorni_sadrzaj>
    <derivirana_varijabla naziv="DomainObject.Predmet.ProtuStrankaListNazivFormated_1">
      <item>ELEKTRO DARIJO jednostavno društvo s ograničenom odgovornošću za usluge</item>
    </derivirana_varijabla>
  </DomainObject.Predmet.ProtuStrankaListNazivFormated>
  <DomainObject.Predmet.ProtuStrankaListNazivFormatedOIB>
    <izvorni_sadrzaj>
      <item>ELEKTRO DARIJO jednostavno društvo s ograničenom odgovornošću za usluge, OIB 98908083577</item>
    </izvorni_sadrzaj>
    <derivirana_varijabla naziv="DomainObject.Predmet.ProtuStrankaListNazivFormatedOIB_1">
      <item>ELEKTRO DARIJO jednostavno društvo s ograničenom odgovornošću za usluge, OIB 98908083577</item>
    </derivirana_varijabla>
  </DomainObject.Predmet.ProtuStrankaListNazivFormatedOIB>
  <DomainObject.Predmet.OstaliListFormated>
    <izvorni_sadrzaj>
      <item>Darijo Sruk punomoćnik sudionika u postupku ELEKTRO DARIJO jednostavno društvo s ograničenom odgovornošću za usluge</item>
    </izvorni_sadrzaj>
    <derivirana_varijabla naziv="DomainObject.Predmet.OstaliListFormated_1">
      <item>Darijo Sruk punomoćnik sudionika u postupku ELEKTRO DARIJO jednostavno društvo s ograničenom odgovornošću za usluge</item>
    </derivirana_varijabla>
  </DomainObject.Predmet.OstaliListFormated>
  <DomainObject.Predmet.OstaliListFormatedOIB>
    <izvorni_sadrzaj>
      <item>Darijo Sruk, OIB 11051761339 punomoćnik sudionika u postupku ELEKTRO DARIJO jednostavno društvo s ograničenom odgovornošću za usluge</item>
    </izvorni_sadrzaj>
    <derivirana_varijabla naziv="DomainObject.Predmet.OstaliListFormatedOIB_1">
      <item>Darijo Sruk, OIB 11051761339 punomoćnik sudionika u postupku ELEKTRO DARIJO jednostavno društvo s ograničenom odgovornošću za usluge</item>
    </derivirana_varijabla>
  </DomainObject.Predmet.OstaliListFormatedOIB>
  <DomainObject.Predmet.OstaliListFormatedWithAdress>
    <izvorni_sadrzaj>
      <item>Darijo Sruk, Prigorska 98, 10000 Zagreb punomoćnik sudionika u postupku ELEKTRO DARIJO jednostavno društvo s ograničenom odgovornošću za usluge</item>
    </izvorni_sadrzaj>
    <derivirana_varijabla naziv="DomainObject.Predmet.OstaliListFormatedWithAdress_1">
      <item>Darijo Sruk, Prigorska 98, 10000 Zagreb punomoćnik sudionika u postupku ELEKTRO DARIJO jednostavno društvo s ograničenom odgovornošću za usluge</item>
    </derivirana_varijabla>
  </DomainObject.Predmet.OstaliListFormatedWithAdress>
  <DomainObject.Predmet.OstaliListFormatedWithAdressOIB>
    <izvorni_sadrzaj>
      <item>Darijo Sruk, OIB 11051761339, Prigorska 98, 10000 Zagreb punomoćnik sudionika u postupku ELEKTRO DARIJO jednostavno društvo s ograničenom odgovornošću za usluge</item>
    </izvorni_sadrzaj>
    <derivirana_varijabla naziv="DomainObject.Predmet.OstaliListFormatedWithAdressOIB_1">
      <item>Darijo Sruk, OIB 11051761339, Prigorska 98, 10000 Zagreb punomoćnik sudionika u postupku ELEKTRO DARIJO jednostavno društvo s ograničenom odgovornošću za usluge</item>
    </derivirana_varijabla>
  </DomainObject.Predmet.OstaliListFormatedWithAdressOIB>
  <DomainObject.Predmet.OstaliListNazivFormated>
    <izvorni_sadrzaj>
      <item>Darijo Sruk</item>
    </izvorni_sadrzaj>
    <derivirana_varijabla naziv="DomainObject.Predmet.OstaliListNazivFormated_1">
      <item>Darijo Sruk</item>
    </derivirana_varijabla>
  </DomainObject.Predmet.OstaliListNazivFormated>
  <DomainObject.Predmet.OstaliListNazivFormatedOIB>
    <izvorni_sadrzaj>
      <item>Darijo Sruk, OIB 11051761339</item>
    </izvorni_sadrzaj>
    <derivirana_varijabla naziv="DomainObject.Predmet.OstaliListNazivFormatedOIB_1">
      <item>Darijo Sruk, OIB 11051761339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DARIJO jednostavno društvo s ograničenom odgovornošću za usluge</izvorni_sadrzaj>
    <derivirana_varijabla naziv="DomainObject.Predmet.ProtustrankaIDrugi_1">ELEKTRO DARIJO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ELEKTRO DARIJO jednostavno društvo s ograničenom odgovornošću za usluge, OIB 98908083577, Prigorska 98, 10000 Zagreb</izvorni_sadrzaj>
    <derivirana_varijabla naziv="DomainObject.Predmet.ProtustrankaIDrugiAdressOIB_1">ELEKTRO DARIJO jednostavno društvo s ograničenom odgovornošću za usluge, OIB 98908083577, Prigorska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St-1257/2017-8</izvorni_sadrzaj>
    <derivirana_varijabla naziv="DomainObject.Predmet.OdlukaRjesenje.Oznaka_1">St-1257/2017-8</derivirana_varijabla>
  </DomainObject.Predmet.OdlukaRjesenje.Oznaka>
  <DomainObject.Predmet.SudioniciListNaziv>
    <izvorni_sadrzaj>
      <item>ELEKTRO DARIJO jednostavno društvo s ograničenom odgovornošću za usluge</item>
      <item>FINA Regionalni centar Zagreb</item>
      <item>Darijo Sruk</item>
    </izvorni_sadrzaj>
    <derivirana_varijabla naziv="DomainObject.Predmet.SudioniciListNaziv_1">
      <item>ELEKTRO DARIJO jednostavno društvo s ograničenom odgovornošću za usluge</item>
      <item>FINA Regionalni centar Zagreb</item>
      <item>Darijo Sruk</item>
    </derivirana_varijabla>
  </DomainObject.Predmet.SudioniciListNaziv>
  <DomainObject.Predmet.SudioniciListAdressOIB>
    <izvorni_sadrzaj>
      <item>ELEKTRO DARIJO jednostavno društvo s ograničenom odgovornošću za usluge, OIB 98908083577, Prigorska 98,10000 Zagreb</item>
      <item>FINA Regionalni centar Zagreb, OIB 85821130368, Trg svibanjskih žrtava 1995. br. 1,10000 Zagreb</item>
      <item>Darijo Sruk, OIB 11051761339, Prigorska 98,10000 Zagreb</item>
    </izvorni_sadrzaj>
    <derivirana_varijabla naziv="DomainObject.Predmet.SudioniciListAdressOIB_1">
      <item>ELEKTRO DARIJO jednostavno društvo s ograničenom odgovornošću za usluge, OIB 98908083577, Prigorska 98,10000 Zagreb</item>
      <item>FINA Regionalni centar Zagreb, OIB 85821130368, Trg svibanjskih žrtava 1995. br. 1,10000 Zagreb</item>
      <item>Darijo Sruk, OIB 11051761339, Prigorska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98908083577</item>
      <item>, OIB 85821130368</item>
      <item>, OIB 11051761339</item>
    </izvorni_sadrzaj>
    <derivirana_varijabla naziv="DomainObject.Predmet.SudioniciListNazivOIB_1">
      <item>, OIB 98908083577</item>
      <item>, OIB 85821130368</item>
      <item>, OIB 11051761339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67386-78B2-4525-86D5-A66E9ADD1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2802</properties:Characters>
  <properties:Lines>91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2018-06-27T11:58:00Z</cp:lastPrinted>
  <dcterms:modified xmlns:xsi="http://www.w3.org/2001/XMLSchema-instance" xsi:type="dcterms:W3CDTF">2018-06-27T11:59:00Z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