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6d37" w14:paraId="2a66d3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F6365A">
        <w:t>St-2413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CD7753">
        <w:t>7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745DB1" w:rsidR="00903185">
      <w:pPr>
        <w:pStyle w:val="Odlomakpopisa"/>
        <w:numPr>
          <w:ilvl w:val="0"/>
          <w:numId w:val="6"/>
        </w:numPr>
      </w:pPr>
      <w:r>
        <w:t xml:space="preserve">Za dužnika  </w:t>
      </w:r>
      <w:r w:rsidR="00745DB1" w:rsidRPr="00745DB1">
        <w:t>TIVLAS PROJEKT d.o.o., Hvarska 6A, Zagreb</w:t>
      </w:r>
      <w:r w:rsidR="00745DB1">
        <w:t>, (OIB:95482344597)</w:t>
      </w:r>
      <w:r w:rsidR="00903185">
        <w:t xml:space="preserve"> </w:t>
      </w:r>
    </w:p>
    <w:p w:rsidRDefault="00745DB1" w:rsidP="00745DB1" w:rsidR="00745DB1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745DB1">
        <w:t>680.767,63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CD7753">
        <w:t>7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D7B48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C0E32"/>
    <w:rsid w:val="008F02CD"/>
    <w:rsid w:val="00902E3C"/>
    <w:rsid w:val="00903185"/>
    <w:rsid w:val="009055CA"/>
    <w:rsid w:val="00920CA0"/>
    <w:rsid w:val="009419D8"/>
    <w:rsid w:val="00A15265"/>
    <w:rsid w:val="00A37A72"/>
    <w:rsid w:val="00A50527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St-2413/2015</izvorni_sadrzaj>
    <derivirana_varijabla naziv="DomainObject.Predmet.OznakaBroj_1">St-2413/2015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TIVLAS PROJEKT d.o.o. zastupanog po punomoćniku Irina Titova</izvorni_sadrzaj>
    <derivirana_varijabla naziv="DomainObject.Predmet.ProtustrankaFormated_1">  TIVLAS PROJEKT d.o.o. zastupanog po punomoćniku Irina Titova</derivirana_varijabla>
  </DomainObject.Predmet.ProtustrankaFormated>
  <DomainObject.Predmet.ProtustrankaFormatedOIB>
    <izvorni_sadrzaj>  TIVLAS PROJEKT d.o.o., OIB 95482344597 zastupanog po punomoćniku Irina Titova</izvorni_sadrzaj>
    <derivirana_varijabla naziv="DomainObject.Predmet.ProtustrankaFormatedOIB_1">  TIVLAS PROJEKT d.o.o., OIB 95482344597 zastupanog po punomoćniku Irina Titova</derivirana_varijabla>
  </DomainObject.Predmet.ProtustrankaFormatedOIB>
  <DomainObject.Predmet.ProtustrankaFormatedWithAdress>
    <izvorni_sadrzaj> TIVLAS PROJEKT d.o.o., Hvarska 6/A, 10000 Zagreb zastupanog po punomoćniku Irina Titova</izvorni_sadrzaj>
    <derivirana_varijabla naziv="DomainObject.Predmet.ProtustrankaFormatedWithAdress_1"> TIVLAS PROJEKT d.o.o., Hvarska 6/A, 10000 Zagreb zastupanog po punomoćniku Irina Titova</derivirana_varijabla>
  </DomainObject.Predmet.ProtustrankaFormatedWithAdress>
  <DomainObject.Predmet.ProtustrankaFormatedWithAdressOIB>
    <izvorni_sadrzaj> TIVLAS PROJEKT d.o.o., OIB 95482344597, Hvarska 6/A, 10000 Zagreb zastupanog po punomoćniku Irina Titova</izvorni_sadrzaj>
    <derivirana_varijabla naziv="DomainObject.Predmet.ProtustrankaFormatedWithAdressOIB_1"> TIVLAS PROJEKT d.o.o., OIB 95482344597, Hvarska 6/A, 10000 Zagreb zastupanog po punomoćniku Irina Titova</derivirana_varijabla>
  </DomainObject.Predmet.ProtustrankaFormatedWithAdressOIB>
  <DomainObject.Predmet.ProtustrankaWithAdress>
    <izvorni_sadrzaj>TIVLAS PROJEKT d.o.o. Hvarska 6/A, 10000 Zagreb</izvorni_sadrzaj>
    <derivirana_varijabla naziv="DomainObject.Predmet.ProtustrankaWithAdress_1">TIVLAS PROJEKT d.o.o. Hvarska 6/A, 10000 Zagreb</derivirana_varijabla>
  </DomainObject.Predmet.ProtustrankaWithAdress>
  <DomainObject.Predmet.ProtustrankaWithAdressOIB>
    <izvorni_sadrzaj>TIVLAS PROJEKT d.o.o., OIB 95482344597, Hvarska 6/A, 10000 Zagreb</izvorni_sadrzaj>
    <derivirana_varijabla naziv="DomainObject.Predmet.ProtustrankaWithAdressOIB_1">TIVLAS PROJEKT d.o.o., OIB 95482344597, Hvarska 6/A, 10000 Zagreb</derivirana_varijabla>
  </DomainObject.Predmet.ProtustrankaWithAdressOIB>
  <DomainObject.Predmet.ProtustrankaNazivFormated>
    <izvorni_sadrzaj>TIVLAS PROJEKT d.o.o.</izvorni_sadrzaj>
    <derivirana_varijabla naziv="DomainObject.Predmet.ProtustrankaNazivFormated_1">TIVLAS PROJEKT d.o.o.</derivirana_varijabla>
  </DomainObject.Predmet.ProtustrankaNazivFormated>
  <DomainObject.Predmet.ProtustrankaNazivFormatedOIB>
    <izvorni_sadrzaj>TIVLAS PROJEKT d.o.o., OIB 95482344597</izvorni_sadrzaj>
    <derivirana_varijabla naziv="DomainObject.Predmet.ProtustrankaNazivFormatedOIB_1">TIVLAS PROJEKT d.o.o., OIB 95482344597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TIVLAS PROJEKT d.o.o. zastupanog po punomoćniku Irina Titova</item>
    </izvorni_sadrzaj>
    <derivirana_varijabla naziv="DomainObject.Predmet.ProtuStrankaListFormated_1">
      <item>TIVLAS PROJEKT d.o.o. zastupanog po punomoćniku Irina Titova</item>
    </derivirana_varijabla>
  </DomainObject.Predmet.ProtuStrankaListFormated>
  <DomainObject.Predmet.ProtuStrankaListFormatedOIB>
    <izvorni_sadrzaj>
      <item>TIVLAS PROJEKT d.o.o., OIB 95482344597 zastupanog po punomoćniku Irina Titova</item>
    </izvorni_sadrzaj>
    <derivirana_varijabla naziv="DomainObject.Predmet.ProtuStrankaListFormatedOIB_1">
      <item>TIVLAS PROJEKT d.o.o., OIB 95482344597 zastupanog po punomoćniku Irina Titova</item>
    </derivirana_varijabla>
  </DomainObject.Predmet.ProtuStrankaListFormatedOIB>
  <DomainObject.Predmet.ProtuStrankaListFormatedWithAdress>
    <izvorni_sadrzaj>
      <item>TIVLAS PROJEKT d.o.o., Hvarska 6/A, 10000 Zagreb zastupanog po punomoćniku Irina Titova</item>
    </izvorni_sadrzaj>
    <derivirana_varijabla naziv="DomainObject.Predmet.ProtuStrankaListFormatedWithAdress_1">
      <item>TIVLAS PROJEKT d.o.o., Hvarska 6/A, 10000 Zagreb zastupanog po punomoćniku Irina Titova</item>
    </derivirana_varijabla>
  </DomainObject.Predmet.ProtuStrankaListFormatedWithAdress>
  <DomainObject.Predmet.ProtuStrankaListFormatedWithAdressOIB>
    <izvorni_sadrzaj>
      <item>TIVLAS PROJEKT d.o.o., OIB 95482344597, Hvarska 6/A, 10000 Zagreb zastupanog po punomoćniku Irina Titova</item>
    </izvorni_sadrzaj>
    <derivirana_varijabla naziv="DomainObject.Predmet.ProtuStrankaListFormatedWithAdressOIB_1">
      <item>TIVLAS PROJEKT d.o.o., OIB 95482344597, Hvarska 6/A, 10000 Zagreb zastupanog po punomoćniku Irina Titova</item>
    </derivirana_varijabla>
  </DomainObject.Predmet.ProtuStrankaListFormatedWithAdressOIB>
  <DomainObject.Predmet.ProtuStrankaListNazivFormated>
    <izvorni_sadrzaj>
      <item>TIVLAS PROJEKT d.o.o.</item>
    </izvorni_sadrzaj>
    <derivirana_varijabla naziv="DomainObject.Predmet.ProtuStrankaListNazivFormated_1">
      <item>TIVLAS PROJEKT d.o.o.</item>
    </derivirana_varijabla>
  </DomainObject.Predmet.ProtuStrankaListNazivFormated>
  <DomainObject.Predmet.ProtuStrankaListNazivFormatedOIB>
    <izvorni_sadrzaj>
      <item>TIVLAS PROJEKT d.o.o., OIB 95482344597</item>
    </izvorni_sadrzaj>
    <derivirana_varijabla naziv="DomainObject.Predmet.ProtuStrankaListNazivFormatedOIB_1">
      <item>TIVLAS PROJEKT d.o.o., OIB 95482344597</item>
    </derivirana_varijabla>
  </DomainObject.Predmet.ProtuStrankaListNazivFormatedOIB>
  <DomainObject.Predmet.OstaliListFormated>
    <izvorni_sadrzaj>
      <item>Irina Titova punomoćnik sudionika u postupku TIVLAS PROJEKT d.o.o.</item>
      <item>Davor Šarin</item>
    </izvorni_sadrzaj>
    <derivirana_varijabla naziv="DomainObject.Predmet.OstaliListFormated_1">
      <item>Irina Titova punomoćnik sudionika u postupku TIVLAS PROJEKT d.o.o.</item>
      <item>Davor Šarin</item>
    </derivirana_varijabla>
  </DomainObject.Predmet.OstaliListFormated>
  <DomainObject.Predmet.OstaliListFormatedOIB>
    <izvorni_sadrzaj>
      <item>Irina Titova, OIB 20051091887 punomoćnik sudionika u postupku TIVLAS PROJEKT d.o.o.</item>
      <item>Davor Šarin, OIB 79297061187</item>
    </izvorni_sadrzaj>
    <derivirana_varijabla naziv="DomainObject.Predmet.OstaliListFormatedOIB_1">
      <item>Irina Titova, OIB 20051091887 punomoćnik sudionika u postupku TIVLAS PROJEKT d.o.o.</item>
      <item>Davor Šarin, OIB 79297061187</item>
    </derivirana_varijabla>
  </DomainObject.Predmet.OstaliListFormatedOIB>
  <DomainObject.Predmet.OstaliListFormatedWithAdress>
    <izvorni_sadrzaj>
      <item>Irina Titova, Krasnyh zorj 7/12, Ivanovo punomoćnik sudionika u postupku TIVLAS PROJEKT d.o.o.</item>
      <item>Davor Šarin, Ljudevita Gaja 9 A, 10000 Zagreb</item>
    </izvorni_sadrzaj>
    <derivirana_varijabla naziv="DomainObject.Predmet.OstaliListFormatedWithAdress_1">
      <item>Irina Titova, Krasnyh zorj 7/12, Ivanovo punomoćnik sudionika u postupku TIVLAS PROJEKT d.o.o.</item>
      <item>Davor Šarin, Ljudevita Gaja 9 A, 10000 Zagreb</item>
    </derivirana_varijabla>
  </DomainObject.Predmet.OstaliListFormatedWithAdress>
  <DomainObject.Predmet.OstaliListFormatedWithAdressOIB>
    <izvorni_sadrzaj>
      <item>Irina Titova, OIB 20051091887, Krasnyh zorj 7/12, Ivanovo punomoćnik sudionika u postupku TIVLAS PROJEKT d.o.o.</item>
      <item>Davor Šarin, OIB 79297061187, Ljudevita Gaja 9 A, 10000 Zagreb</item>
    </izvorni_sadrzaj>
    <derivirana_varijabla naziv="DomainObject.Predmet.OstaliListFormatedWithAdressOIB_1">
      <item>Irina Titova, OIB 20051091887, Krasnyh zorj 7/12, Ivanovo punomoćnik sudionika u postupku TIVLAS PROJEKT d.o.o.</item>
      <item>Davor Šarin, OIB 79297061187, Ljudevita Gaja 9 A, 10000 Zagreb</item>
    </derivirana_varijabla>
  </DomainObject.Predmet.OstaliListFormatedWithAdressOIB>
  <DomainObject.Predmet.OstaliListNazivFormated>
    <izvorni_sadrzaj>
      <item>Irina Titova</item>
      <item>Davor Šarin</item>
    </izvorni_sadrzaj>
    <derivirana_varijabla naziv="DomainObject.Predmet.OstaliListNazivFormated_1">
      <item>Irina Titova</item>
      <item>Davor Šarin</item>
    </derivirana_varijabla>
  </DomainObject.Predmet.OstaliListNazivFormated>
  <DomainObject.Predmet.OstaliListNazivFormatedOIB>
    <izvorni_sadrzaj>
      <item>Irina Titova, OIB 20051091887</item>
      <item>Davor Šarin, OIB 79297061187</item>
    </izvorni_sadrzaj>
    <derivirana_varijabla naziv="DomainObject.Predmet.OstaliListNazivFormatedOIB_1">
      <item>Irina Titova, OIB 20051091887</item>
      <item>Davor Šarin, OIB 79297061187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TIVLAS PROJEKT d.o.o.</izvorni_sadrzaj>
    <derivirana_varijabla naziv="DomainObject.Predmet.ProtustrankaIDrugi_1">TIVLAS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TIVLAS PROJEKT d.o.o., OIB 95482344597, Hvarska 6/A, 10000 Zagreb</izvorni_sadrzaj>
    <derivirana_varijabla naziv="DomainObject.Predmet.ProtustrankaIDrugiAdressOIB_1">TIVLAS PROJEKT d.o.o., OIB 95482344597, Hvarska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TIVLAS PROJEKT d.o.o.</item>
      <item>FINA Regionalni centar Zagreb</item>
      <item>Irina Titova</item>
      <item>Davor Šarin</item>
    </izvorni_sadrzaj>
    <derivirana_varijabla naziv="DomainObject.Predmet.SudioniciListNaziv_1">
      <item>TIVLAS PROJEKT d.o.o.</item>
      <item>FINA Regionalni centar Zagreb</item>
      <item>Irina Titova</item>
      <item>Davor Šarin</item>
    </derivirana_varijabla>
  </DomainObject.Predmet.SudioniciListNaziv>
  <DomainObject.Predmet.SudioniciListAdressOIB>
    <izvorni_sadrzaj>
      <item>TIVLAS PROJEKT d.o.o., OIB 95482344597, Hvarska 6/A,10000 Zagreb</item>
      <item>FINA Regionalni centar Zagreb, OIB 85821130368, Trg svibanjskih žrtava 1995. 1,10000 Zagreb</item>
      <item>Irina Titova, OIB 20051091887, Krasnyh zorj 7/12,Ivanovo</item>
      <item>Davor Šarin, OIB 79297061187, Ljudevita Gaja 9 A,10000 Zagreb</item>
    </izvorni_sadrzaj>
    <derivirana_varijabla naziv="DomainObject.Predmet.SudioniciListAdressOIB_1">
      <item>TIVLAS PROJEKT d.o.o., OIB 95482344597, Hvarska 6/A,10000 Zagreb</item>
      <item>FINA Regionalni centar Zagreb, OIB 85821130368, Trg svibanjskih žrtava 1995. 1,10000 Zagreb</item>
      <item>Irina Titova, OIB 20051091887, Krasnyh zorj 7/12,Ivanovo</item>
      <item>Davor Šarin, OIB 79297061187, Ljudevita Gaja 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95482344597</item>
      <item>, OIB 85821130368</item>
      <item>, OIB 20051091887</item>
      <item>, OIB 79297061187</item>
    </izvorni_sadrzaj>
    <derivirana_varijabla naziv="DomainObject.Predmet.SudioniciListNazivOIB_1">
      <item>, OIB 95482344597</item>
      <item>, OIB 85821130368</item>
      <item>, OIB 20051091887</item>
      <item>, OIB 79297061187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1309</properties:Characters>
  <properties:Lines>45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2015-11-17T11:18:00Z</cp:lastPrinted>
  <dcterms:modified xmlns:xsi="http://www.w3.org/2001/XMLSchema-instance" xsi:type="dcterms:W3CDTF">2015-11-17T11:23:00Z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