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c441" w14:paraId="efcc441" w:rsidRDefault="00AB46EE" w:rsidP="00AB46EE" w:rsidR="00AB46EE">
      <w:pPr>
        <w:pStyle w:val="Bezproreda"/>
        <w15:collapsed w:val="false"/>
      </w:pPr>
      <w:bookmarkStart w:name="_GoBack" w:id="0"/>
      <w:bookmarkEnd w:id="0"/>
    </w:p>
    <w:p w:rsidRDefault="00AB46EE" w:rsidP="00AB46EE" w:rsidR="00AB46EE">
      <w:pPr>
        <w:pStyle w:val="Bezproreda"/>
      </w:pPr>
      <w:r>
        <w:t xml:space="preserve">  </w:t>
      </w:r>
    </w:p>
    <w:p w:rsidRDefault="00420CC7" w:rsidP="00420CC7" w:rsidR="00AB46EE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6EE" w:rsidP="00AB46EE" w:rsidR="00AB46EE">
      <w:pPr>
        <w:pStyle w:val="Bezproreda"/>
      </w:pPr>
      <w:r>
        <w:t xml:space="preserve">REPUBLIKA HRVATSKA </w:t>
      </w:r>
    </w:p>
    <w:p w:rsidRDefault="00AB46EE" w:rsidP="00AB46EE" w:rsidR="00AB46EE">
      <w:pPr>
        <w:pStyle w:val="Bezproreda"/>
      </w:pPr>
      <w:r>
        <w:t>Trgovački sud u Zagrebu</w:t>
      </w:r>
    </w:p>
    <w:p w:rsidRDefault="00AB46EE" w:rsidP="00AB46EE" w:rsidR="00AB46EE">
      <w:pPr>
        <w:pStyle w:val="Bezproreda"/>
      </w:pPr>
      <w:r>
        <w:t xml:space="preserve">  Zagreb, Amruševa 2/II</w:t>
      </w:r>
    </w:p>
    <w:p w:rsidRDefault="00AB46EE" w:rsidP="00AB46EE" w:rsidR="00AB46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90.St-5032/2015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  <w:jc w:val="center"/>
      </w:pPr>
      <w:r>
        <w:t>R E P U B L I K A    H R V A T S K A</w:t>
      </w:r>
    </w:p>
    <w:p w:rsidRDefault="00AB46EE" w:rsidP="00AB46EE" w:rsidR="00AB46EE">
      <w:pPr>
        <w:pStyle w:val="Bezproreda"/>
        <w:jc w:val="center"/>
      </w:pPr>
    </w:p>
    <w:p w:rsidRDefault="00AB46EE" w:rsidP="00AB46EE" w:rsidR="00AB46EE">
      <w:pPr>
        <w:pStyle w:val="Bezproreda"/>
        <w:jc w:val="center"/>
      </w:pPr>
      <w:r>
        <w:t>R J E Š E N J E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ab/>
        <w:t>Trgovački sud u Zagrebu po sucu Sandri Rotar Vogrin u skraćenom stečajnom postupku pokrenutom nad dužnikom</w:t>
      </w:r>
      <w:r w:rsidR="00522A08">
        <w:t xml:space="preserve"> </w:t>
      </w:r>
      <w:r w:rsidR="00522A08" w:rsidRPr="00522A08">
        <w:t>PONTUS NOVE d.o.o.  Zagreb, Ivane Brlić</w:t>
      </w:r>
      <w:r w:rsidR="00522A08">
        <w:t xml:space="preserve"> Mažuranić 10, OIB: 59248932510</w:t>
      </w:r>
      <w:r>
        <w:t xml:space="preserve">, dana 30. ožujka 2016. 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  <w:jc w:val="center"/>
      </w:pPr>
      <w:r>
        <w:t>r i j e š i o    je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>I.)</w:t>
      </w:r>
      <w:r>
        <w:tab/>
        <w:t xml:space="preserve">Otvara se stečajni postupak nad dužnikom </w:t>
      </w:r>
      <w:r w:rsidR="00522A08" w:rsidRPr="00522A08">
        <w:t>PONTUS NOVE d.o.o.  Zagreb, Ivane Brlić Mažuranić 10, OIB: 59248932510.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>II.)</w:t>
      </w:r>
      <w:r>
        <w:tab/>
        <w:t xml:space="preserve">Za stečajnog upravitelja imenuje se </w:t>
      </w:r>
      <w:r w:rsidR="004179FE">
        <w:t xml:space="preserve">Jugoslav Puran iz Bjelovara, Josipa Jelačića 12, OIB: </w:t>
      </w:r>
      <w:r w:rsidR="004179FE" w:rsidRPr="004179FE">
        <w:t>70582689973</w:t>
      </w:r>
      <w:r w:rsidR="004179FE">
        <w:t>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>III.)</w:t>
      </w:r>
      <w:r>
        <w:tab/>
        <w:t xml:space="preserve">Zaključuje se stečajni postupak nad dužnikom </w:t>
      </w:r>
      <w:r w:rsidR="00522A08" w:rsidRPr="00522A08">
        <w:t>PONTUS NOVE d.o.o.  Zagreb, Ivane Brlić Mažuranić 10, OIB: 59248932510.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  <w:jc w:val="center"/>
      </w:pPr>
      <w:r>
        <w:t>Obrazloženje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B46EE" w:rsidP="00AB46EE" w:rsidR="00AB46EE">
      <w:pPr>
        <w:pStyle w:val="Bezproreda"/>
      </w:pPr>
      <w:r>
        <w:t xml:space="preserve"> </w:t>
      </w:r>
    </w:p>
    <w:p w:rsidRDefault="00AB46EE" w:rsidP="00AB46EE" w:rsidR="00AB46E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  <w:jc w:val="center"/>
      </w:pPr>
      <w:r>
        <w:t>U Zagrebu, 30. ožujka 2016.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B46EE" w:rsidP="00420CC7" w:rsidR="00AB46EE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  <w:r>
        <w:t>Uputa o pravnom lijeku:</w:t>
      </w:r>
    </w:p>
    <w:p w:rsidRDefault="00AB46EE" w:rsidP="00AB46EE" w:rsidR="00AB46E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AB46EE" w:rsidP="00AB46EE" w:rsidR="00AB46EE">
      <w:pPr>
        <w:pStyle w:val="Bezproreda"/>
      </w:pPr>
    </w:p>
    <w:p w:rsidRDefault="00C2212F" w:rsidP="00AB46EE" w:rsidR="00C2212F">
      <w:pPr>
        <w:pStyle w:val="Bezproreda"/>
      </w:pPr>
    </w:p>
    <w:sectPr w:rsidSect="00420CC7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CC7" w:rsidP="00420CC7" w:rsidR="00420CC7">
      <w:pPr>
        <w:spacing w:lineRule="auto" w:line="240" w:after="0"/>
      </w:pPr>
      <w:r>
        <w:separator/>
      </w:r>
    </w:p>
  </w:endnote>
  <w:endnote w:id="0" w:type="continuationSeparator">
    <w:p w:rsidRDefault="00420CC7" w:rsidP="00420CC7" w:rsidR="00420C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CC7" w:rsidP="00420CC7" w:rsidR="00420CC7">
      <w:pPr>
        <w:spacing w:lineRule="auto" w:line="240" w:after="0"/>
      </w:pPr>
      <w:r>
        <w:separator/>
      </w:r>
    </w:p>
  </w:footnote>
  <w:footnote w:id="0" w:type="continuationSeparator">
    <w:p w:rsidRDefault="00420CC7" w:rsidP="00420CC7" w:rsidR="00420C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7556835"/>
      <w:docPartObj>
        <w:docPartGallery w:val="Page Numbers (Top of Page)"/>
        <w:docPartUnique/>
      </w:docPartObj>
    </w:sdtPr>
    <w:sdtEndPr/>
    <w:sdtContent>
      <w:p w:rsidRDefault="00420CC7" w:rsidR="00420CC7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0D1A">
          <w:rPr>
            <w:noProof/>
          </w:rPr>
          <w:t>2</w:t>
        </w:r>
        <w:r>
          <w:fldChar w:fldCharType="end"/>
        </w:r>
        <w:r>
          <w:t xml:space="preserve">                                        90. St-5032/2015</w:t>
        </w:r>
      </w:p>
    </w:sdtContent>
  </w:sdt>
  <w:p w:rsidRDefault="00420CC7" w:rsidR="00420CC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6EE"/>
    <w:rsid w:val="004179FE"/>
    <w:rsid w:val="00420CC7"/>
    <w:rsid w:val="00522A08"/>
    <w:rsid w:val="00AB46EE"/>
    <w:rsid w:val="00C2212F"/>
    <w:rsid w:val="00CA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6E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0C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C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20C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0CC7"/>
  </w:style>
  <w:style w:styleId="Podnoje" w:type="paragraph">
    <w:name w:val="footer"/>
    <w:basedOn w:val="Normal"/>
    <w:link w:val="PodnojeChar"/>
    <w:uiPriority w:val="99"/>
    <w:unhideWhenUsed/>
    <w:rsid w:val="00420C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0CC7"/>
  </w:style>
  <w:style w:styleId="Tekstrezerviranogmjesta" w:type="character">
    <w:name w:val="Placeholder Text"/>
    <w:basedOn w:val="Zadanifontodlomka"/>
    <w:uiPriority w:val="99"/>
    <w:semiHidden/>
    <w:rsid w:val="00CA0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6E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0C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C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20C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0CC7"/>
  </w:style>
  <w:style w:styleId="Podnoje" w:type="paragraph">
    <w:name w:val="footer"/>
    <w:basedOn w:val="Normal"/>
    <w:link w:val="PodnojeChar"/>
    <w:uiPriority w:val="99"/>
    <w:unhideWhenUsed/>
    <w:rsid w:val="00420C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0CC7"/>
  </w:style>
  <w:style w:styleId="Tekstrezerviranogmjesta" w:type="character">
    <w:name w:val="Placeholder Text"/>
    <w:basedOn w:val="Zadanifontodlomka"/>
    <w:uiPriority w:val="99"/>
    <w:semiHidden/>
    <w:rsid w:val="00CA0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5032</izvorni_sadrzaj>
    <derivirana_varijabla naziv="DomainObject.Predmet.Broj_1">5032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St-5032/2015</izvorni_sadrzaj>
    <derivirana_varijabla naziv="DomainObject.Predmet.OznakaBroj_1">St-5032/2015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PONTUS NOVE d.o.o.</izvorni_sadrzaj>
    <derivirana_varijabla naziv="DomainObject.Predmet.ProtustrankaFormated_1">  PONTUS NOVE d.o.o.</derivirana_varijabla>
  </DomainObject.Predmet.ProtustrankaFormated>
  <DomainObject.Predmet.ProtustrankaFormatedOIB>
    <izvorni_sadrzaj>  PONTUS NOVE d.o.o., OIB 59248932510</izvorni_sadrzaj>
    <derivirana_varijabla naziv="DomainObject.Predmet.ProtustrankaFormatedOIB_1">  PONTUS NOVE d.o.o., OIB 59248932510</derivirana_varijabla>
  </DomainObject.Predmet.ProtustrankaFormatedOIB>
  <DomainObject.Predmet.ProtustrankaFormatedWithAdress>
    <izvorni_sadrzaj> PONTUS NOVE d.o.o., Ivane Brlić-Mažuranić 10, 10000 Zagreb</izvorni_sadrzaj>
    <derivirana_varijabla naziv="DomainObject.Predmet.ProtustrankaFormatedWithAdress_1"> PONTUS NOVE d.o.o., Ivane Brlić-Mažuranić 10, 10000 Zagreb</derivirana_varijabla>
  </DomainObject.Predmet.ProtustrankaFormatedWithAdress>
  <DomainObject.Predmet.ProtustrankaFormatedWithAdressOIB>
    <izvorni_sadrzaj> PONTUS NOVE d.o.o., OIB 59248932510, Ivane Brlić-Mažuranić 10, 10000 Zagreb</izvorni_sadrzaj>
    <derivirana_varijabla naziv="DomainObject.Predmet.ProtustrankaFormatedWithAdressOIB_1"> PONTUS NOVE d.o.o., OIB 59248932510, Ivane Brlić-Mažuranić 10, 10000 Zagreb</derivirana_varijabla>
  </DomainObject.Predmet.ProtustrankaFormatedWithAdressOIB>
  <DomainObject.Predmet.ProtustrankaWithAdress>
    <izvorni_sadrzaj>PONTUS NOVE d.o.o. Ivane Brlić-Mažuranić 10, 10000 Zagreb</izvorni_sadrzaj>
    <derivirana_varijabla naziv="DomainObject.Predmet.ProtustrankaWithAdress_1">PONTUS NOVE d.o.o. Ivane Brlić-Mažuranić 10, 10000 Zagreb</derivirana_varijabla>
  </DomainObject.Predmet.ProtustrankaWithAdress>
  <DomainObject.Predmet.ProtustrankaWithAdressOIB>
    <izvorni_sadrzaj>PONTUS NOVE d.o.o., OIB 59248932510, Ivane Brlić-Mažuranić 10, 10000 Zagreb</izvorni_sadrzaj>
    <derivirana_varijabla naziv="DomainObject.Predmet.ProtustrankaWithAdressOIB_1">PONTUS NOVE d.o.o., OIB 59248932510, Ivane Brlić-Mažuranić 10, 10000 Zagreb</derivirana_varijabla>
  </DomainObject.Predmet.ProtustrankaWithAdressOIB>
  <DomainObject.Predmet.ProtustrankaNazivFormated>
    <izvorni_sadrzaj>PONTUS NOVE d.o.o.</izvorni_sadrzaj>
    <derivirana_varijabla naziv="DomainObject.Predmet.ProtustrankaNazivFormated_1">PONTUS NOVE d.o.o.</derivirana_varijabla>
  </DomainObject.Predmet.ProtustrankaNazivFormated>
  <DomainObject.Predmet.ProtustrankaNazivFormatedOIB>
    <izvorni_sadrzaj>PONTUS NOVE d.o.o., OIB 59248932510</izvorni_sadrzaj>
    <derivirana_varijabla naziv="DomainObject.Predmet.ProtustrankaNazivFormatedOIB_1">PONTUS NOVE d.o.o., OIB 59248932510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PONTUS NOVE d.o.o.</item>
    </izvorni_sadrzaj>
    <derivirana_varijabla naziv="DomainObject.Predmet.ProtuStrankaListFormated_1">
      <item>PONTUS NOVE d.o.o.</item>
    </derivirana_varijabla>
  </DomainObject.Predmet.ProtuStrankaListFormated>
  <DomainObject.Predmet.ProtuStrankaListFormatedOIB>
    <izvorni_sadrzaj>
      <item>PONTUS NOVE d.o.o., OIB 59248932510</item>
    </izvorni_sadrzaj>
    <derivirana_varijabla naziv="DomainObject.Predmet.ProtuStrankaListFormatedOIB_1">
      <item>PONTUS NOVE d.o.o., OIB 59248932510</item>
    </derivirana_varijabla>
  </DomainObject.Predmet.ProtuStrankaListFormatedOIB>
  <DomainObject.Predmet.ProtuStrankaListFormatedWithAdress>
    <izvorni_sadrzaj>
      <item>PONTUS NOVE d.o.o., Ivane Brlić-Mažuranić 10, 10000 Zagreb</item>
    </izvorni_sadrzaj>
    <derivirana_varijabla naziv="DomainObject.Predmet.ProtuStrankaListFormatedWithAdress_1">
      <item>PONTUS NOVE d.o.o., Ivane Brlić-Mažuranić 10, 10000 Zagreb</item>
    </derivirana_varijabla>
  </DomainObject.Predmet.ProtuStrankaListFormatedWithAdress>
  <DomainObject.Predmet.ProtuStrankaListFormatedWithAdressOIB>
    <izvorni_sadrzaj>
      <item>PONTUS NOVE d.o.o., OIB 59248932510, Ivane Brlić-Mažuranić 10, 10000 Zagreb</item>
    </izvorni_sadrzaj>
    <derivirana_varijabla naziv="DomainObject.Predmet.ProtuStrankaListFormatedWithAdressOIB_1">
      <item>PONTUS NOVE d.o.o., OIB 59248932510, Ivane Brlić-Mažuranić 10, 10000 Zagreb</item>
    </derivirana_varijabla>
  </DomainObject.Predmet.ProtuStrankaListFormatedWithAdressOIB>
  <DomainObject.Predmet.ProtuStrankaListNazivFormated>
    <izvorni_sadrzaj>
      <item>PONTUS NOVE d.o.o.</item>
    </izvorni_sadrzaj>
    <derivirana_varijabla naziv="DomainObject.Predmet.ProtuStrankaListNazivFormated_1">
      <item>PONTUS NOVE d.o.o.</item>
    </derivirana_varijabla>
  </DomainObject.Predmet.ProtuStrankaListNazivFormated>
  <DomainObject.Predmet.ProtuStrankaListNazivFormatedOIB>
    <izvorni_sadrzaj>
      <item>PONTUS NOVE d.o.o., OIB 59248932510</item>
    </izvorni_sadrzaj>
    <derivirana_varijabla naziv="DomainObject.Predmet.ProtuStrankaListNazivFormatedOIB_1">
      <item>PONTUS NOVE d.o.o., OIB 59248932510</item>
    </derivirana_varijabla>
  </DomainObject.Predmet.ProtuStrankaListNazivFormatedOIB>
  <DomainObject.Predmet.OstaliListFormated>
    <izvorni_sadrzaj>
      <item>Željko Ćebo</item>
      <item>Jugoslav Puran</item>
    </izvorni_sadrzaj>
    <derivirana_varijabla naziv="DomainObject.Predmet.OstaliListFormated_1">
      <item>Željko Ćebo</item>
      <item>Jugoslav Puran</item>
    </derivirana_varijabla>
  </DomainObject.Predmet.OstaliListFormated>
  <DomainObject.Predmet.OstaliListFormatedOIB>
    <izvorni_sadrzaj>
      <item>Željko Ćebo, OIB 71138018765</item>
      <item>Jugoslav Puran, OIB 70582689973</item>
    </izvorni_sadrzaj>
    <derivirana_varijabla naziv="DomainObject.Predmet.OstaliListFormatedOIB_1">
      <item>Željko Ćebo, OIB 71138018765</item>
      <item>Jugoslav Puran, OIB 70582689973</item>
    </derivirana_varijabla>
  </DomainObject.Predmet.OstaliListFormatedOIB>
  <DomainObject.Predmet.OstaliListFormatedWithAdress>
    <izvorni_sadrzaj>
      <item>Željko Ćebo, Ivane Brlić-mažuranić 10, 10000 Zagreb</item>
      <item>Jugoslav Puran, Josipa Jelačića 12, 43000 Bjelovar</item>
    </izvorni_sadrzaj>
    <derivirana_varijabla naziv="DomainObject.Predmet.OstaliListFormatedWithAdress_1">
      <item>Željko Ćebo, Ivane Brlić-mažuranić 10, 10000 Zagreb</item>
      <item>Jugoslav Puran, Josipa Jelačića 12, 43000 Bjelovar</item>
    </derivirana_varijabla>
  </DomainObject.Predmet.OstaliListFormatedWithAdress>
  <DomainObject.Predmet.OstaliListFormatedWithAdressOIB>
    <izvorni_sadrzaj>
      <item>Željko Ćebo, OIB 71138018765, Ivane Brlić-mažuranić 10, 10000 Zagreb</item>
      <item>Jugoslav Puran, OIB 70582689973, Josipa Jelačića 12, 43000 Bjelovar</item>
    </izvorni_sadrzaj>
    <derivirana_varijabla naziv="DomainObject.Predmet.OstaliListFormatedWithAdressOIB_1">
      <item>Željko Ćebo, OIB 71138018765, Ivane Brlić-mažuranić 10, 10000 Zagreb</item>
      <item>Jugoslav Puran, OIB 70582689973, Josipa Jelačića 12, 43000 Bjelovar</item>
    </derivirana_varijabla>
  </DomainObject.Predmet.OstaliListFormatedWithAdressOIB>
  <DomainObject.Predmet.OstaliListNazivFormated>
    <izvorni_sadrzaj>
      <item>Željko Ćebo</item>
      <item>Jugoslav Puran</item>
    </izvorni_sadrzaj>
    <derivirana_varijabla naziv="DomainObject.Predmet.OstaliListNazivFormated_1">
      <item>Željko Ćebo</item>
      <item>Jugoslav Puran</item>
    </derivirana_varijabla>
  </DomainObject.Predmet.OstaliListNazivFormated>
  <DomainObject.Predmet.OstaliListNazivFormatedOIB>
    <izvorni_sadrzaj>
      <item>Željko Ćebo, OIB 71138018765</item>
      <item>Jugoslav Puran, OIB 70582689973</item>
    </izvorni_sadrzaj>
    <derivirana_varijabla naziv="DomainObject.Predmet.OstaliListNazivFormatedOIB_1">
      <item>Željko Ćebo, OIB 71138018765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PONTUS NOVE d.o.o.</izvorni_sadrzaj>
    <derivirana_varijabla naziv="DomainObject.Predmet.ProtustrankaIDrugi_1">PONTUS NOVE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PONTUS NOVE d.o.o., OIB 59248932510, Ivane Brlić-Mažuranić 10, 10000 Zagreb</izvorni_sadrzaj>
    <derivirana_varijabla naziv="DomainObject.Predmet.ProtustrankaIDrugiAdressOIB_1">PONTUS NOVE d.o.o., OIB 59248932510, Ivane Brlić-Mažuranić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PONTUS NOVE d.o.o.</item>
      <item>FINA Regionalni centar Zagreb</item>
      <item>Željko Ćebo</item>
      <item>Jugoslav Puran</item>
    </izvorni_sadrzaj>
    <derivirana_varijabla naziv="DomainObject.Predmet.SudioniciListNaziv_1">
      <item>PONTUS NOVE d.o.o.</item>
      <item>FINA Regionalni centar Zagreb</item>
      <item>Željko Ćebo</item>
      <item>Jugoslav Puran</item>
    </derivirana_varijabla>
  </DomainObject.Predmet.SudioniciListNaziv>
  <DomainObject.Predmet.SudioniciListAdressOIB>
    <izvorni_sadrzaj>
      <item>PONTUS NOVE d.o.o., OIB 59248932510, Ivane Brlić-Mažuranić 10,10000 Zagreb</item>
      <item>FINA Regionalni centar Zagreb, OIB 85821130368, Trg svibanjskih žrtava 1995. 1,10000 Zagreb</item>
      <item>Željko Ćebo, OIB 71138018765, Ivane Brlić-mažuranić 10,10000 Zagreb</item>
      <item>Jugoslav Puran, OIB 70582689973, Josipa Jelačića 12,43000 Bjelovar</item>
    </izvorni_sadrzaj>
    <derivirana_varijabla naziv="DomainObject.Predmet.SudioniciListAdressOIB_1">
      <item>PONTUS NOVE d.o.o., OIB 59248932510, Ivane Brlić-Mažuranić 10,10000 Zagreb</item>
      <item>FINA Regionalni centar Zagreb, OIB 85821130368, Trg svibanjskih žrtava 1995. 1,10000 Zagreb</item>
      <item>Željko Ćebo, OIB 71138018765, Ivane Brlić-mažuranić 10,10000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59248932510</item>
      <item>, OIB 85821130368</item>
      <item>, OIB 71138018765</item>
      <item>, OIB 70582689973</item>
    </izvorni_sadrzaj>
    <derivirana_varijabla naziv="DomainObject.Predmet.SudioniciListNazivOIB_1">
      <item>, OIB 59248932510</item>
      <item>, OIB 85821130368</item>
      <item>, OIB 71138018765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1954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2016-03-22T10:20:00Z</dcterms:created>
  <dc:creator>Sandra Rotar Vogrin</dc:creator>
  <cp:lastModifiedBy>Višnja Jurlina</cp:lastModifiedBy>
  <cp:lastPrinted>2016-03-23T12:17:00Z</cp:lastPrinted>
  <dcterms:modified xmlns:xsi="http://www.w3.org/2001/XMLSchema-instance" xsi:type="dcterms:W3CDTF">2016-03-30T08:27:00Z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