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c617" w14:paraId="43bc617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EB248A">
        <w:t>4843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EB248A">
        <w:t>SKISPORT MEDIA d.o.o. Zagreb, Radićeva 32, OIB: 53361168074,</w:t>
      </w:r>
      <w:r w:rsidR="00CE28EB">
        <w:t xml:space="preserve"> </w:t>
      </w:r>
      <w:r w:rsidRPr="00AF1EFD">
        <w:t xml:space="preserve">dana </w:t>
      </w:r>
      <w:r w:rsidR="00EB248A">
        <w:t>7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EB248A">
        <w:t>SKISPORT MEDIA d.o.o. Zagreb, Radićeva 32, OIB: 53361168074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EB248A">
        <w:t>7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EB248A">
        <w:t>4</w:t>
      </w:r>
      <w:r w:rsidR="00793EF3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EB248A">
        <w:t>Neven Pavišić, Sesvete, Prva prigorska 21a, OIB: 13342388025.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EB248A">
        <w:t>SKISPORT MEDIA d.o.o. Zagreb, Radićeva 32, OIB: 53361168074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EB248A">
        <w:t>7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EB248A">
        <w:t>SKISPORT MEDIA d.o.o. Zagreb, Radićeva 32, OIB: 53361168074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EB248A">
        <w:t>SKISPORT MEDIA d.o.o. Zagreb, Radićeva 32, OIB: 53361168074</w:t>
      </w:r>
      <w:r w:rsidR="00D00069">
        <w:t>,</w:t>
      </w:r>
      <w:r w:rsidR="00195338">
        <w:t xml:space="preserve"> dana </w:t>
      </w:r>
      <w:r w:rsidR="000A1EA9">
        <w:t>30. listopada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EB248A">
        <w:t>4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EB248A">
        <w:t>7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C673DF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C673DF" w:rsidR="00C673DF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EB248A">
        <w:t>Neven Pavišić, Sesvete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4C3" w:rsidR="007654C3">
      <w:r>
        <w:separator/>
      </w:r>
    </w:p>
  </w:endnote>
  <w:endnote w:id="0" w:type="continuationSeparator">
    <w:p w:rsidRDefault="007654C3" w:rsidR="00765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4C3" w:rsidR="007654C3">
      <w:r>
        <w:separator/>
      </w:r>
    </w:p>
  </w:footnote>
  <w:footnote w:id="0" w:type="continuationSeparator">
    <w:p w:rsidRDefault="007654C3" w:rsidR="007654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73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EB248A">
      <w:t>4843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654C3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673DF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3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3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3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3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3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3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3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3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4843</izvorni_sadrzaj>
    <derivirana_varijabla naziv="DomainObject.Predmet.Broj_1">4843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St-4843/2015</izvorni_sadrzaj>
    <derivirana_varijabla naziv="DomainObject.Predmet.OznakaBroj_1">St-4843/2015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SKISPORT MEDIA d.o.o. zastupanog po punomoćniku Dan Figenwald</izvorni_sadrzaj>
    <derivirana_varijabla naziv="DomainObject.Predmet.ProtustrankaFormated_1">  SKISPORT MEDIA d.o.o. zastupanog po punomoćniku Dan Figenwald</derivirana_varijabla>
  </DomainObject.Predmet.ProtustrankaFormated>
  <DomainObject.Predmet.ProtustrankaFormatedOIB>
    <izvorni_sadrzaj>  SKISPORT MEDIA d.o.o., OIB 53361168074 zastupanog po punomoćniku Dan Figenwald</izvorni_sadrzaj>
    <derivirana_varijabla naziv="DomainObject.Predmet.ProtustrankaFormatedOIB_1">  SKISPORT MEDIA d.o.o., OIB 53361168074 zastupanog po punomoćniku Dan Figenwald</derivirana_varijabla>
  </DomainObject.Predmet.ProtustrankaFormatedOIB>
  <DomainObject.Predmet.ProtustrankaFormatedWithAdress>
    <izvorni_sadrzaj> SKISPORT MEDIA d.o.o., Radićeva 32, 10000 Zagreb zastupanog po punomoćniku Dan Figenwald</izvorni_sadrzaj>
    <derivirana_varijabla naziv="DomainObject.Predmet.ProtustrankaFormatedWithAdress_1"> SKISPORT MEDIA d.o.o., Radićeva 32, 10000 Zagreb zastupanog po punomoćniku Dan Figenwald</derivirana_varijabla>
  </DomainObject.Predmet.ProtustrankaFormatedWithAdress>
  <DomainObject.Predmet.ProtustrankaFormatedWithAdressOIB>
    <izvorni_sadrzaj> SKISPORT MEDIA d.o.o., OIB 53361168074, Radićeva 32, 10000 Zagreb zastupanog po punomoćniku Dan Figenwald</izvorni_sadrzaj>
    <derivirana_varijabla naziv="DomainObject.Predmet.ProtustrankaFormatedWithAdressOIB_1"> SKISPORT MEDIA d.o.o., OIB 53361168074, Radićeva 32, 10000 Zagreb zastupanog po punomoćniku Dan Figenwald</derivirana_varijabla>
  </DomainObject.Predmet.ProtustrankaFormatedWithAdressOIB>
  <DomainObject.Predmet.ProtustrankaWithAdress>
    <izvorni_sadrzaj>SKISPORT MEDIA d.o.o. Radićeva 32, 10000 Zagreb</izvorni_sadrzaj>
    <derivirana_varijabla naziv="DomainObject.Predmet.ProtustrankaWithAdress_1">SKISPORT MEDIA d.o.o. Radićeva 32, 10000 Zagreb</derivirana_varijabla>
  </DomainObject.Predmet.ProtustrankaWithAdress>
  <DomainObject.Predmet.ProtustrankaWithAdressOIB>
    <izvorni_sadrzaj>SKISPORT MEDIA d.o.o., OIB 53361168074, Radićeva 32, 10000 Zagreb</izvorni_sadrzaj>
    <derivirana_varijabla naziv="DomainObject.Predmet.ProtustrankaWithAdressOIB_1">SKISPORT MEDIA d.o.o., OIB 53361168074, Radićeva 32, 10000 Zagreb</derivirana_varijabla>
  </DomainObject.Predmet.ProtustrankaWithAdressOIB>
  <DomainObject.Predmet.ProtustrankaNazivFormated>
    <izvorni_sadrzaj>SKISPORT MEDIA d.o.o.</izvorni_sadrzaj>
    <derivirana_varijabla naziv="DomainObject.Predmet.ProtustrankaNazivFormated_1">SKISPORT MEDIA d.o.o.</derivirana_varijabla>
  </DomainObject.Predmet.ProtustrankaNazivFormated>
  <DomainObject.Predmet.ProtustrankaNazivFormatedOIB>
    <izvorni_sadrzaj>SKISPORT MEDIA d.o.o., OIB 53361168074</izvorni_sadrzaj>
    <derivirana_varijabla naziv="DomainObject.Predmet.ProtustrankaNazivFormatedOIB_1">SKISPORT MEDIA d.o.o., OIB 53361168074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SKISPORT MEDIA d.o.o. zastupanog po punomoćniku Dan Figenwald</item>
    </izvorni_sadrzaj>
    <derivirana_varijabla naziv="DomainObject.Predmet.ProtuStrankaListFormated_1">
      <item>SKISPORT MEDIA d.o.o. zastupanog po punomoćniku Dan Figenwald</item>
    </derivirana_varijabla>
  </DomainObject.Predmet.ProtuStrankaListFormated>
  <DomainObject.Predmet.ProtuStrankaListFormatedOIB>
    <izvorni_sadrzaj>
      <item>SKISPORT MEDIA d.o.o., OIB 53361168074 zastupanog po punomoćniku Dan Figenwald</item>
    </izvorni_sadrzaj>
    <derivirana_varijabla naziv="DomainObject.Predmet.ProtuStrankaListFormatedOIB_1">
      <item>SKISPORT MEDIA d.o.o., OIB 53361168074 zastupanog po punomoćniku Dan Figenwald</item>
    </derivirana_varijabla>
  </DomainObject.Predmet.ProtuStrankaListFormatedOIB>
  <DomainObject.Predmet.ProtuStrankaListFormatedWithAdress>
    <izvorni_sadrzaj>
      <item>SKISPORT MEDIA d.o.o., Radićeva 32, 10000 Zagreb zastupanog po punomoćniku Dan Figenwald</item>
    </izvorni_sadrzaj>
    <derivirana_varijabla naziv="DomainObject.Predmet.ProtuStrankaListFormatedWithAdress_1">
      <item>SKISPORT MEDIA d.o.o., Radićeva 32, 10000 Zagreb zastupanog po punomoćniku Dan Figenwald</item>
    </derivirana_varijabla>
  </DomainObject.Predmet.ProtuStrankaListFormatedWithAdress>
  <DomainObject.Predmet.ProtuStrankaListFormatedWithAdressOIB>
    <izvorni_sadrzaj>
      <item>SKISPORT MEDIA d.o.o., OIB 53361168074, Radićeva 32, 10000 Zagreb zastupanog po punomoćniku Dan Figenwald</item>
    </izvorni_sadrzaj>
    <derivirana_varijabla naziv="DomainObject.Predmet.ProtuStrankaListFormatedWithAdressOIB_1">
      <item>SKISPORT MEDIA d.o.o., OIB 53361168074, Radićeva 32, 10000 Zagreb zastupanog po punomoćniku Dan Figenwald</item>
    </derivirana_varijabla>
  </DomainObject.Predmet.ProtuStrankaListFormatedWithAdressOIB>
  <DomainObject.Predmet.ProtuStrankaListNazivFormated>
    <izvorni_sadrzaj>
      <item>SKISPORT MEDIA d.o.o.</item>
    </izvorni_sadrzaj>
    <derivirana_varijabla naziv="DomainObject.Predmet.ProtuStrankaListNazivFormated_1">
      <item>SKISPORT MEDIA d.o.o.</item>
    </derivirana_varijabla>
  </DomainObject.Predmet.ProtuStrankaListNazivFormated>
  <DomainObject.Predmet.ProtuStrankaListNazivFormatedOIB>
    <izvorni_sadrzaj>
      <item>SKISPORT MEDIA d.o.o., OIB 53361168074</item>
    </izvorni_sadrzaj>
    <derivirana_varijabla naziv="DomainObject.Predmet.ProtuStrankaListNazivFormatedOIB_1">
      <item>SKISPORT MEDIA d.o.o., OIB 53361168074</item>
    </derivirana_varijabla>
  </DomainObject.Predmet.ProtuStrankaListNazivFormatedOIB>
  <DomainObject.Predmet.OstaliListFormated>
    <izvorni_sadrzaj>
      <item>Dan Figenwald punomoćnik sudionika u postupku SKISPORT MEDIA d.o.o.</item>
    </izvorni_sadrzaj>
    <derivirana_varijabla naziv="DomainObject.Predmet.OstaliListFormated_1">
      <item>Dan Figenwald punomoćnik sudionika u postupku SKISPORT MEDIA d.o.o.</item>
    </derivirana_varijabla>
  </DomainObject.Predmet.OstaliListFormated>
  <DomainObject.Predmet.OstaliListFormatedOIB>
    <izvorni_sadrzaj>
      <item>Dan Figenwald, OIB 34258774364 punomoćnik sudionika u postupku SKISPORT MEDIA d.o.o.</item>
    </izvorni_sadrzaj>
    <derivirana_varijabla naziv="DomainObject.Predmet.OstaliListFormatedOIB_1">
      <item>Dan Figenwald, OIB 34258774364 punomoćnik sudionika u postupku SKISPORT MEDIA d.o.o.</item>
    </derivirana_varijabla>
  </DomainObject.Predmet.OstaliListFormatedOIB>
  <DomainObject.Predmet.OstaliListFormatedWithAdress>
    <izvorni_sadrzaj>
      <item>Dan Figenwald, Šenoina Ulica 23, 10000 Zagreb punomoćnik sudionika u postupku SKISPORT MEDIA d.o.o.</item>
    </izvorni_sadrzaj>
    <derivirana_varijabla naziv="DomainObject.Predmet.OstaliListFormatedWithAdress_1">
      <item>Dan Figenwald, Šenoina Ulica 23, 10000 Zagreb punomoćnik sudionika u postupku SKISPORT MEDIA d.o.o.</item>
    </derivirana_varijabla>
  </DomainObject.Predmet.OstaliListFormatedWithAdress>
  <DomainObject.Predmet.OstaliListFormatedWithAdressOIB>
    <izvorni_sadrzaj>
      <item>Dan Figenwald, OIB 34258774364, Šenoina Ulica 23, 10000 Zagreb punomoćnik sudionika u postupku SKISPORT MEDIA d.o.o.</item>
    </izvorni_sadrzaj>
    <derivirana_varijabla naziv="DomainObject.Predmet.OstaliListFormatedWithAdressOIB_1">
      <item>Dan Figenwald, OIB 34258774364, Šenoina Ulica 23, 10000 Zagreb punomoćnik sudionika u postupku SKISPORT MEDIA d.o.o.</item>
    </derivirana_varijabla>
  </DomainObject.Predmet.OstaliListFormatedWithAdressOIB>
  <DomainObject.Predmet.OstaliListNazivFormated>
    <izvorni_sadrzaj>
      <item>Dan Figenwald</item>
    </izvorni_sadrzaj>
    <derivirana_varijabla naziv="DomainObject.Predmet.OstaliListNazivFormated_1">
      <item>Dan Figenwald</item>
    </derivirana_varijabla>
  </DomainObject.Predmet.OstaliListNazivFormated>
  <DomainObject.Predmet.OstaliListNazivFormatedOIB>
    <izvorni_sadrzaj>
      <item>Dan Figenwald, OIB 34258774364</item>
    </izvorni_sadrzaj>
    <derivirana_varijabla naziv="DomainObject.Predmet.OstaliListNazivFormatedOIB_1">
      <item>Dan Figenwald, OIB 34258774364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SKISPORT MEDIA d.o.o.</izvorni_sadrzaj>
    <derivirana_varijabla naziv="DomainObject.Predmet.ProtustrankaIDrugi_1">SKISPORT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SKISPORT MEDIA d.o.o., OIB 53361168074, Radićeva 32, 10000 Zagreb</izvorni_sadrzaj>
    <derivirana_varijabla naziv="DomainObject.Predmet.ProtustrankaIDrugiAdressOIB_1">SKISPORT MEDIA d.o.o., OIB 53361168074, Radićeva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SKISPORT MEDIA d.o.o.</item>
      <item>Dan Figenwald</item>
    </izvorni_sadrzaj>
    <derivirana_varijabla naziv="DomainObject.Predmet.SudioniciListNaziv_1">
      <item>FINA Regionalni centar Zagreb</item>
      <item>SKISPORT MEDIA d.o.o.</item>
      <item>Dan Figenwald</item>
    </derivirana_varijabla>
  </DomainObject.Predmet.SudioniciListNaziv>
  <DomainObject.Predmet.SudioniciListAdressOIB>
    <izvorni_sadrzaj>
      <item>FINA Regionalni centar Zagreb, OIB 85821130368, Trg svibanjskih žrtava 1995. 1,10000 Zagreb</item>
      <item>SKISPORT MEDIA d.o.o., OIB 53361168074, Radićeva 32,10000 Zagreb</item>
      <item>Dan Figenwald, OIB 34258774364, Šenoina Ulica 23,10000 Zagreb</item>
    </izvorni_sadrzaj>
    <derivirana_varijabla naziv="DomainObject.Predmet.SudioniciListAdressOIB_1">
      <item>FINA Regionalni centar Zagreb, OIB 85821130368, Trg svibanjskih žrtava 1995. 1,10000 Zagreb</item>
      <item>SKISPORT MEDIA d.o.o., OIB 53361168074, Radićeva 32,10000 Zagreb</item>
      <item>Dan Figenwald, OIB 34258774364, Šenoina Ulica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53361168074</item>
      <item>, OIB 34258774364</item>
    </izvorni_sadrzaj>
    <derivirana_varijabla naziv="DomainObject.Predmet.SudioniciListNazivOIB_1">
      <item>, OIB 85821130368</item>
      <item>, OIB 53361168074</item>
      <item>, OIB 34258774364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2722</properties:Characters>
  <properties:Lines>92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2016-03-07T12:49:00Z</dcterms:created>
  <dc:creator>Korisnik</dc:creator>
  <cp:lastModifiedBy>Draženka Prpić</cp:lastModifiedBy>
  <cp:lastPrinted>2016-03-07T12:50:00Z</cp:lastPrinted>
  <dcterms:modified xmlns:xsi="http://www.w3.org/2001/XMLSchema-instance" xsi:type="dcterms:W3CDTF">2016-03-07T12:50:00Z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