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7535" w14:paraId="9147535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C35720">
        <w:rPr>
          <w:lang w:val="hr-HR"/>
        </w:rPr>
        <w:t>200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C35720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</w:t>
      </w:r>
      <w:r w:rsidR="00C35720">
        <w:t>KIRIN d.o.o., OIB: 07627859178 sa sjedištem u Starogradska 27, 48269 Kalnik</w:t>
      </w:r>
      <w:r w:rsidR="007D62AA">
        <w:t xml:space="preserve">, dana 6. studenog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 xml:space="preserve">Odbacuje se zahtjev pedlagatelja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</w:t>
      </w:r>
      <w:r w:rsidR="00C35720">
        <w:t>KIRIN d.o.o., OIB: 07627859178 sa sjedištem u Starogradska 27, 48269 Kalnik, zaprimljen na ovom sudu 17</w:t>
      </w:r>
      <w:r>
        <w:t xml:space="preserve">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C35720" w:rsidP="008C40F6" w:rsidR="007D62AA">
      <w:pPr>
        <w:jc w:val="both"/>
      </w:pPr>
      <w:r>
        <w:tab/>
        <w:t>Predlagatelj je dana 17</w:t>
      </w:r>
      <w:r w:rsidR="007D62AA">
        <w:t xml:space="preserve">. 09. 2015. podnio zahtjev za provedbu skraćenog stečajnog postupka nad dužnikom </w:t>
      </w:r>
      <w:r>
        <w:t>KIRIN d.o.o., OIB: 07627859178 sa sjedištem u Starogradska 27, 48269 Kalnik</w:t>
      </w:r>
      <w:r w:rsidR="007D62AA">
        <w:t>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Iz izvatka sudskog registra za dužnika proizlazi da je</w:t>
      </w:r>
      <w:r w:rsidR="008C40F6">
        <w:t xml:space="preserve"> dužnik brisan iz sudskog registra</w:t>
      </w:r>
      <w:r>
        <w:t xml:space="preserve"> rješenjem ovog </w:t>
      </w:r>
      <w:r w:rsidR="00C35720">
        <w:t>suda poslovni broj Tt-15/356-113</w:t>
      </w:r>
      <w:r w:rsidR="008C40F6">
        <w:t xml:space="preserve"> od 05. 11. 2015. </w:t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5B010B" w:rsidRPr="008C40F6">
      <w:pPr>
        <w:ind w:firstLine="720"/>
        <w:jc w:val="both"/>
      </w:pPr>
      <w:r>
        <w:lastRenderedPageBreak/>
        <w:t>Stoga nisu ispunjene pretpostavke iz čl. 428. SZ-a za provedbu skraćenog stečajnog postupka, slijedom čega je sud donio rješenje kao u izreci.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C40F6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C40F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C35720" w:rsidR="00C3572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C35720" w:rsidP="005B010B" w:rsidR="00C35720">
      <w:pPr>
        <w:outlineLvl w:val="0"/>
      </w:pPr>
      <w:r>
        <w:t>- 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EE8" w:rsidP="007F64E0" w:rsidR="00ED5EE8">
      <w:r>
        <w:separator/>
      </w:r>
    </w:p>
  </w:endnote>
  <w:endnote w:id="0" w:type="continuationSeparator">
    <w:p w:rsidRDefault="00ED5EE8" w:rsidP="007F64E0" w:rsidR="00ED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EE8" w:rsidP="007F64E0" w:rsidR="00ED5EE8">
      <w:r>
        <w:separator/>
      </w:r>
    </w:p>
  </w:footnote>
  <w:footnote w:id="0" w:type="continuationSeparator">
    <w:p w:rsidRDefault="00ED5EE8" w:rsidP="007F64E0" w:rsidR="00ED5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0F6" w:rsidP="008C40F6" w:rsidR="008C40F6">
    <w:pPr>
      <w:jc w:val="right"/>
      <w:outlineLvl w:val="0"/>
      <w:rPr>
        <w:lang w:val="hr-HR"/>
      </w:rPr>
    </w:pPr>
    <w:r>
      <w:rPr>
        <w:lang w:val="hr-HR"/>
      </w:rPr>
      <w:t>Poslovni broj: 6</w:t>
    </w:r>
    <w:r w:rsidRPr="00F20BF1">
      <w:rPr>
        <w:lang w:val="hr-HR"/>
      </w:rPr>
      <w:t xml:space="preserve"> St-</w:t>
    </w:r>
    <w:r w:rsidR="00C35720">
      <w:rPr>
        <w:lang w:val="hr-HR"/>
      </w:rPr>
      <w:t>200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C35720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305E" w:rsidRPr="00E6305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35720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05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EE8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70. ZSR-a</izvorni_sadrzaj>
    <derivirana_varijabla naziv="DomainObject.Predmet.PrimjedbaSuca_1">Pokrenut postupak brisanja po čl. 70.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KIRIN društvo s ograničenom odgovornošću za trgovinu</izvorni_sadrzaj>
    <derivirana_varijabla naziv="DomainObject.Predmet.ProtustrankaFormated_1">  KIRIN društvo s ograničenom odgovornošću za trgovinu</derivirana_varijabla>
  </DomainObject.Predmet.ProtustrankaFormated>
  <DomainObject.Predmet.ProtustrankaFormatedOIB>
    <izvorni_sadrzaj>  KIRIN društvo s ograničenom odgovornošću za trgovinu, OIB 07627859178</izvorni_sadrzaj>
    <derivirana_varijabla naziv="DomainObject.Predmet.ProtustrankaFormatedOIB_1">  KIRIN društvo s ograničenom odgovornošću za trgovinu, OIB 07627859178</derivirana_varijabla>
  </DomainObject.Predmet.ProtustrankaFormatedOIB>
  <DomainObject.Predmet.ProtustrankaFormatedWithAdress>
    <izvorni_sadrzaj> KIRIN društvo s ograničenom odgovornošću za trgovinu, Starogradska 27, 48267 Kalnik</izvorni_sadrzaj>
    <derivirana_varijabla naziv="DomainObject.Predmet.ProtustrankaFormatedWithAdress_1"> KIRIN društvo s ograničenom odgovornošću za trgovinu, Starogradska 27, 48267 Kalnik</derivirana_varijabla>
  </DomainObject.Predmet.ProtustrankaFormatedWithAdress>
  <DomainObject.Predmet.ProtustrankaFormatedWithAdressOIB>
    <izvorni_sadrzaj> KIRIN društvo s ograničenom odgovornošću za trgovinu, OIB 07627859178, Starogradska 27, 48267 Kalnik</izvorni_sadrzaj>
    <derivirana_varijabla naziv="DomainObject.Predmet.ProtustrankaFormatedWithAdressOIB_1"> KIRIN društvo s ograničenom odgovornošću za trgovinu, OIB 07627859178, Starogradska 27, 48267 Kalnik</derivirana_varijabla>
  </DomainObject.Predmet.ProtustrankaFormatedWithAdressOIB>
  <DomainObject.Predmet.ProtustrankaWithAdress>
    <izvorni_sadrzaj>KIRIN društvo s ograničenom odgovornošću za trgovinu Starogradska 27, 48267 Kalnik</izvorni_sadrzaj>
    <derivirana_varijabla naziv="DomainObject.Predmet.ProtustrankaWithAdress_1">KIRIN društvo s ograničenom odgovornošću za trgovinu Starogradska 27, 48267 Kalnik</derivirana_varijabla>
  </DomainObject.Predmet.ProtustrankaWithAdress>
  <DomainObject.Predmet.ProtustrankaWithAdressOIB>
    <izvorni_sadrzaj>KIRIN društvo s ograničenom odgovornošću za trgovinu, OIB 07627859178, Starogradska 27, 48267 Kalnik</izvorni_sadrzaj>
    <derivirana_varijabla naziv="DomainObject.Predmet.ProtustrankaWithAdressOIB_1">KIRIN društvo s ograničenom odgovornošću za trgovinu, OIB 07627859178, Starogradska 27, 48267 Kalnik</derivirana_varijabla>
  </DomainObject.Predmet.ProtustrankaWithAdressOIB>
  <DomainObject.Predmet.ProtustrankaNazivFormated>
    <izvorni_sadrzaj>KIRIN društvo s ograničenom odgovornošću za trgovinu</izvorni_sadrzaj>
    <derivirana_varijabla naziv="DomainObject.Predmet.ProtustrankaNazivFormated_1">KIRIN društvo s ograničenom odgovornošću za trgovinu</derivirana_varijabla>
  </DomainObject.Predmet.ProtustrankaNazivFormated>
  <DomainObject.Predmet.ProtustrankaNazivFormatedOIB>
    <izvorni_sadrzaj>KIRIN društvo s ograničenom odgovornošću za trgovinu, OIB 07627859178</izvorni_sadrzaj>
    <derivirana_varijabla naziv="DomainObject.Predmet.ProtustrankaNazivFormatedOIB_1">KIRIN društvo s ograničenom odgovornošću za trgovinu, OIB 07627859178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632644.37</izvorni_sadrzaj>
    <derivirana_varijabla naziv="DomainObject.Predmet.TrenutnaVrijednost_1">632644.37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KIRIN društvo s ograničenom odgovornošću za trgovinu</item>
    </izvorni_sadrzaj>
    <derivirana_varijabla naziv="DomainObject.Predmet.ProtuStrankaListFormated_1">
      <item>KIRIN društvo s ograničenom odgovornošću za trgovinu</item>
    </derivirana_varijabla>
  </DomainObject.Predmet.ProtuStrankaListFormated>
  <DomainObject.Predmet.ProtuStrankaListFormatedOIB>
    <izvorni_sadrzaj>
      <item>KIRIN društvo s ograničenom odgovornošću za trgovinu, OIB 07627859178</item>
    </izvorni_sadrzaj>
    <derivirana_varijabla naziv="DomainObject.Predmet.ProtuStrankaListFormatedOIB_1">
      <item>KIRIN društvo s ograničenom odgovornošću za trgovinu, OIB 07627859178</item>
    </derivirana_varijabla>
  </DomainObject.Predmet.ProtuStrankaListFormatedOIB>
  <DomainObject.Predmet.ProtuStrankaListFormatedWithAdress>
    <izvorni_sadrzaj>
      <item>KIRIN društvo s ograničenom odgovornošću za trgovinu, Starogradska 27, 48267 Kalnik</item>
    </izvorni_sadrzaj>
    <derivirana_varijabla naziv="DomainObject.Predmet.ProtuStrankaListFormatedWithAdress_1">
      <item>KIRIN društvo s ograničenom odgovornošću za trgovinu, Starogradska 27, 48267 Kalnik</item>
    </derivirana_varijabla>
  </DomainObject.Predmet.ProtuStrankaListFormatedWithAdress>
  <DomainObject.Predmet.ProtuStrankaListFormatedWithAdressOIB>
    <izvorni_sadrzaj>
      <item>KIRIN društvo s ograničenom odgovornošću za trgovinu, OIB 07627859178, Starogradska 27, 48267 Kalnik</item>
    </izvorni_sadrzaj>
    <derivirana_varijabla naziv="DomainObject.Predmet.ProtuStrankaListFormatedWithAdressOIB_1">
      <item>KIRIN društvo s ograničenom odgovornošću za trgovinu, OIB 07627859178, Starogradska 27, 48267 Kalnik</item>
    </derivirana_varijabla>
  </DomainObject.Predmet.ProtuStrankaListFormatedWithAdressOIB>
  <DomainObject.Predmet.ProtuStrankaListNazivFormated>
    <izvorni_sadrzaj>
      <item>KIRIN društvo s ograničenom odgovornošću za trgovinu</item>
    </izvorni_sadrzaj>
    <derivirana_varijabla naziv="DomainObject.Predmet.ProtuStrankaListNazivFormated_1">
      <item>KIRIN društvo s ograničenom odgovornošću za trgovinu</item>
    </derivirana_varijabla>
  </DomainObject.Predmet.ProtuStrankaListNazivFormated>
  <DomainObject.Predmet.ProtuStrankaListNazivFormatedOIB>
    <izvorni_sadrzaj>
      <item>KIRIN društvo s ograničenom odgovornošću za trgovinu, OIB 07627859178</item>
    </izvorni_sadrzaj>
    <derivirana_varijabla naziv="DomainObject.Predmet.ProtuStrankaListNazivFormatedOIB_1">
      <item>KIRIN društvo s ograničenom odgovornošću za trgovinu, OIB 07627859178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KIRIN društvo s ograničenom odgovornošću za trgovinu</izvorni_sadrzaj>
    <derivirana_varijabla naziv="DomainObject.Predmet.ProtustrankaIDrugi_1">KIRIN društvo s ograničenom odgovornošću za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KIRIN društvo s ograničenom odgovornošću za trgovinu, OIB 07627859178, Starogradska 27, 48267 Kalnik</izvorni_sadrzaj>
    <derivirana_varijabla naziv="DomainObject.Predmet.ProtustrankaIDrugiAdressOIB_1">KIRIN društvo s ograničenom odgovornošću za trgovinu, OIB 07627859178, Starogradska 27,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KIRIN društvo s ograničenom odgovornošću za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KIRIN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KIRIN društvo s ograničenom odgovornošću za trgovinu, OIB 07627859178, Starogradska 27,48267 Kalnik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KIRIN društvo s ograničenom odgovornošću za trgovinu, OIB 07627859178, Starogradska 27,48267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07627859178</item>
      <item>, OIB null</item>
      <item>, OIB null</item>
    </izvorni_sadrzaj>
    <derivirana_varijabla naziv="DomainObject.Predmet.SudioniciListNazivOIB_1">
      <item>, OIB null</item>
      <item>, OIB 07627859178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277</properties:Words>
  <properties:Characters>1631</properties:Characters>
  <properties:Lines>62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2015-11-06T09:40:00Z</dcterms:created>
  <dc:creator>user</dc:creator>
  <cp:lastModifiedBy>Marko Makaj</cp:lastModifiedBy>
  <cp:lastPrinted>2015-11-06T09:39:00Z</cp:lastPrinted>
  <dcterms:modified xmlns:xsi="http://www.w3.org/2001/XMLSchema-instance" xsi:type="dcterms:W3CDTF">2015-11-06T09:41:00Z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