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4c0f" w14:paraId="0184c0f" w:rsidRDefault="00937FF9" w:rsidP="007D5522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D5522">
        <w:rPr>
          <w:rFonts w:cs="Times New Roman" w:eastAsia="Times New Roman"/>
          <w:noProof/>
          <w:szCs w:val="20"/>
          <w:lang w:eastAsia="hr-HR"/>
        </w:rPr>
        <w:t xml:space="preserve">           5. St-1014/2016-5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5522" w:rsidP="007D5522" w:rsidR="007D552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D552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D552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noProof/>
          <w:szCs w:val="20"/>
          <w:lang w:eastAsia="hr-HR"/>
        </w:rPr>
        <w:tab/>
      </w:r>
      <w:r w:rsidRPr="007D5522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Sjeverna Hrvatska, koju zastupa Županijsko državno odvjetništvo u Bjelovaru, za otvaranje stečajnog postupka nad dužnikom KAPELIČANKA društvo za trgovinu i ugostiteljstvo s ograničenom odgovornošću, Garešnica, Kapelica 81, MBS: 010004805, OIB: 20147673579, kojeg zastupa punomoćnik Marina Lacković, odvjetnica iz Daruvara, 8. veljače 2017. 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>r i j e š i o   j e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KAPELIČANKA društvo za trgovinu i ugostiteljstvo s ograničenom odgovornošću, Garešnica, Kapelica 81,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7D5522">
        <w:rPr>
          <w:rFonts w:cs="Times New Roman" w:eastAsia="Times New Roman"/>
          <w:noProof/>
          <w:szCs w:val="20"/>
          <w:lang w:eastAsia="hr-HR"/>
        </w:rPr>
        <w:t xml:space="preserve"> model HR05 540-1014-16.          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toč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>Obrazloženje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Sjeverna Hrvatska, </w:t>
      </w:r>
      <w:r w:rsidRPr="007D5522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("Narodne novine" broj 71/15, dalje: SZ), p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 za otvaranje stečajnog postupka nad dužnikom navodeći da dužnik ima imovinu iz koje bi mogao naplatiti potraživanja. 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 xml:space="preserve">U zahtjevu za provedbu skraćenog stečajnog postupka, koji je podnijela FINA 12. studenog 2015., navedeno je da je na dan 1. rujna 2015. dužnik u Očevidniku redoslijeda osnova za plaćanje imao evidentirane neizvršene osnove za plaćanje u neprekinutom razdoblju od 813 dana, u ukupnom iznosu od 1.476.927,36 kn, u koji iznos je uračunata kamata i naknada Financijske agencije za provedbu ovrhe na novčanim sredstvima. Iz navedenog je proizlazila vjerojatnost postojanja stečajnog razloga nesposobnosti za plaćanje iz čl.6. st.2. SZ-a.   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lastRenderedPageBreak/>
        <w:t xml:space="preserve">Vjerovnik Republika Hrvatska je uz prijedlog dostavila isprave (izvadak o stanju računa dužnika kao poreznog obveznika i financijski izvještaj dužnika za 2014.), iz kojih proizlazi vjerojatnost njegove tražbine te je, po ocjeni suda kao vjerovnik, u smislu odredbe čl.109. st.1.-3. SZ-a, ovlaštena podnijeti prijedlog za otvaranje stečajnog postupka. 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 xml:space="preserve">Kako je iz podataka Financijske agencije proizlazila vjerojatnost postojanja stečajnog razloga – nesposobnosti za plaćanje iz čl.6. st.2. SZ-a, sud je temeljem čl.115. st.1. SZ-a, donio rješenje od 11. svibnja 2016. o pokretanju prethodnog postupka radi utvrđivanja pretpostavki za otvaranje stečajnog postupka. Istim rješenjem sazvano je ročište radi izjašnjenja o prijedlogu i rasprave o uvjetima za otvaranje stečajnog postupka na koje su pozvani predlagatelj Republika Hrvatska,  zakonski zastupnici i Financijska agencija. 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 xml:space="preserve">Prema navodima dužnika sa ročišta održanog 3. studenog 2016. dužnik nema imovine niti za pokriće troškova stečajnog postupka. Dugotrajna imovina na koju se poziva predlagatelj odnosi se na nekretnine upisane u zk.ul.br. 353 k.o. Garešnica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čkbr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. 1248/3 i 1249/2,  koje su prodane u ovršnom postupku pred Općinskim sudom u Bjelovaru, Stalna služba u Garešnici, pod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posl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. brojem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Ovr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-1030/15. U tom je ovršnom postupku Erste &amp;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bank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 kao ovrhovoditelj i ujedno založni vjerovnik navedene nekretnine kupio za iznos od 360.000,00 kn time da je izvršen prijeboj potraživanja banke sa kupoprodajnom cijenom. Erste &amp;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bank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 d.d. je iste nekretnine Ugovorom o kupoprodaji od 4. studenog 2015. dalje prodala kupcima Miloradu Tadiću i Ani Tadić. Tim su kupcima nekretnine od strane dužnika 20. studenog 2015. predane u posjed. Obzirom da druge imovine nema, a račun je u neprekidnoj blokadi više od 3 godine, dužnik je predložio da se nad njim stečajni postupak otvori i istovremeno zaključi.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 xml:space="preserve">Sud je izvršio uvid u izvadak iz zemljišne knjige (list 38) te utvrdio da su nekretnine iz zk.ul.br. 353 k.o. Garešnica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čkbr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. 1248/3 jednokatna stambeno-poslovna građevina, gospodarska građevina, četiri pomoćne građevine i dvorište u ul. Matije Gupca sa 326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čhv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čkbr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. 1249/2 vrt sa 46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čhv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 upisane kao vlasništvo Erste &amp;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bank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. 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 xml:space="preserve">Iz </w:t>
      </w:r>
      <w:proofErr w:type="spellStart"/>
      <w:r w:rsidRPr="007D5522">
        <w:rPr>
          <w:rFonts w:cs="Times New Roman" w:eastAsia="Times New Roman"/>
          <w:szCs w:val="20"/>
          <w:lang w:eastAsia="hr-HR"/>
        </w:rPr>
        <w:t>prokaznog</w:t>
      </w:r>
      <w:proofErr w:type="spellEnd"/>
      <w:r w:rsidRPr="007D5522">
        <w:rPr>
          <w:rFonts w:cs="Times New Roman" w:eastAsia="Times New Roman"/>
          <w:szCs w:val="20"/>
          <w:lang w:eastAsia="hr-HR"/>
        </w:rPr>
        <w:t xml:space="preserve"> popisa imovine i obveza dužnika, kojeg su podnijele osobe ovlaštene za zastupanje dužnika, proizlazi da dužnik nema imovine. 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 xml:space="preserve">Financijski izvještaj, kojeg je priložio vjerovnik Republika Hrvatska (list 29-30), odnosi se na 2014. godinu. Iz njega proizlazi da je dužnik 2014. imao kratkotrajnu imovinu u vrijednosti od 17.085,00 kn (zalihe - 6.160,00 kn; potraživanja – 6.250,00 kn i novac u banci i blagajni – 4.675,00 kn). S obzirom da se radi o kratkotrajnoj imovini iz 2014., upitno je gdje se ta imovina nalazi. 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>Na temelju navedenog sud zaključuje da dužnik ne raspolaže imovinom koja bi bila dovoljna za namirenje troškova stečajnog postupka, koji bi nastali u iznosu od najmanje 15.000,00 kn, a odnosili bi se na izradu žiga, otvaranje i zatvaranje  računa,  knjigovodstvene poslove i zbrinjavanje arhive, telefon, uredski materijal i poštarinu, putovanje stečajnog upravitelja, nagradu i osiguranje stečajnog upravitelja.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SZ,</w:t>
      </w:r>
      <w:r w:rsidRPr="007D5522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7D5522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uz  upozorenje da će sud, ukoliko predujam ne bude plaćen u roku od 15 dana, donijeti rješenje o otvaranju i zaključenju stečajnog postupka nad dužnikom.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lastRenderedPageBreak/>
        <w:t>Slijedom navedenog riješeno je kao u izreci.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>U Bjelovaru, 8. veljače 2017.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>MARIJA PETRINA KUBICA v.r.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7D552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7D552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7D5522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552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D5522" w:rsidP="007D5522" w:rsidR="007D5522" w:rsidRPr="007D5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522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58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St-1014/2016-5</izvorni_sadrzaj>
    <derivirana_varijabla naziv="DomainObject.Oznaka_1">St-1014/2016-5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KAPELIČANKA društvo za trgovinu i ugostiteljstvo s ograničenom odgovornošću, Garešnica</izvorni_sadrzaj>
    <derivirana_varijabla naziv="DomainObject.Predmet.ProtustrankaFormated_1">  KAPELIČANKA društvo za trgovinu i ugostiteljstvo s ograničenom odgovornošću, Garešnica</derivirana_varijabla>
  </DomainObject.Predmet.ProtustrankaFormated>
  <DomainObject.Predmet.ProtustrankaFormatedOIB>
    <izvorni_sadrzaj>  KAPELIČANKA društvo za trgovinu i ugostiteljstvo s ograničenom odgovornošću, Garešnica, OIB 20147673579</izvorni_sadrzaj>
    <derivirana_varijabla naziv="DomainObject.Predmet.ProtustrankaFormatedOIB_1">  KAPELIČANKA društvo za trgovinu i ugostiteljstvo s ograničenom odgovornošću, Garešnica, OIB 20147673579</derivirana_varijabla>
  </DomainObject.Predmet.ProtustrankaFormatedOIB>
  <DomainObject.Predmet.ProtustrankaFormatedWithAdress>
    <izvorni_sadrzaj> KAPELIČANKA društvo za trgovinu i ugostiteljstvo s ograničenom odgovornošću, Garešnica, Kapelica 81, 43280 Garešnica</izvorni_sadrzaj>
    <derivirana_varijabla naziv="DomainObject.Predmet.ProtustrankaFormatedWithAdress_1"> KAPELIČANKA društvo za trgovinu i ugostiteljstvo s ograničenom odgovornošću, Garešnica, Kapelica 81, 43280 Garešnica</derivirana_varijabla>
  </DomainObject.Predmet.ProtustrankaFormatedWithAdress>
  <DomainObject.Predmet.ProtustrankaFormatedWithAdressOIB>
    <izvorni_sadrzaj> KAPELIČANKA društvo za trgovinu i ugostiteljstvo s ograničenom odgovornošću, Garešnica, OIB 20147673579, Kapelica 81, 43280 Garešnica</izvorni_sadrzaj>
    <derivirana_varijabla naziv="DomainObject.Predmet.ProtustrankaFormatedWithAdressOIB_1"> KAPELIČANKA društvo za trgovinu i ugostiteljstvo s ograničenom odgovornošću, Garešnica, OIB 20147673579, Kapelica 81, 43280 Garešnica</derivirana_varijabla>
  </DomainObject.Predmet.ProtustrankaFormatedWithAdressOIB>
  <DomainObject.Predmet.ProtustrankaWithAdress>
    <izvorni_sadrzaj>KAPELIČANKA društvo za trgovinu i ugostiteljstvo s ograničenom odgovornošću, Garešnica Kapelica 81, 43280 Garešnica</izvorni_sadrzaj>
    <derivirana_varijabla naziv="DomainObject.Predmet.ProtustrankaWithAdress_1">KAPELIČANKA društvo za trgovinu i ugostiteljstvo s ograničenom odgovornošću, Garešnica Kapelica 81, 43280 Garešnica</derivirana_varijabla>
  </DomainObject.Predmet.ProtustrankaWithAdress>
  <DomainObject.Predmet.ProtustrankaWithAdressOIB>
    <izvorni_sadrzaj>KAPELIČANKA društvo za trgovinu i ugostiteljstvo s ograničenom odgovornošću, Garešnica, OIB 20147673579, Kapelica 81, 43280 Garešnica</izvorni_sadrzaj>
    <derivirana_varijabla naziv="DomainObject.Predmet.ProtustrankaWithAdressOIB_1">KAPELIČANKA društvo za trgovinu i ugostiteljstvo s ograničenom odgovornošću, Garešnica, OIB 20147673579, Kapelica 81, 43280 Garešnica</derivirana_varijabla>
  </DomainObject.Predmet.ProtustrankaWithAdressOIB>
  <DomainObject.Predmet.ProtustrankaNazivFormated>
    <izvorni_sadrzaj>KAPELIČANKA društvo za trgovinu i ugostiteljstvo s ograničenom odgovornošću, Garešnica</izvorni_sadrzaj>
    <derivirana_varijabla naziv="DomainObject.Predmet.ProtustrankaNazivFormated_1">KAPELIČANKA društvo za trgovinu i ugostiteljstvo s ograničenom odgovornošću, Garešnica</derivirana_varijabla>
  </DomainObject.Predmet.ProtustrankaNazivFormated>
  <DomainObject.Predmet.ProtustrankaNazivFormatedOIB>
    <izvorni_sadrzaj>KAPELIČANKA društvo za trgovinu i ugostiteljstvo s ograničenom odgovornošću, Garešnica, OIB 20147673579</izvorni_sadrzaj>
    <derivirana_varijabla naziv="DomainObject.Predmet.ProtustrankaNazivFormatedOIB_1">KAPELIČANKA društvo za trgovinu i ugostiteljstvo s ograničenom odgovornošću, Garešnica, OIB 20147673579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KAPELIČANKA društvo za trgovinu i ugostiteljstvo s ograničenom odgovornošću, Garešnica</item>
    </izvorni_sadrzaj>
    <derivirana_varijabla naziv="DomainObject.Predmet.ProtuStrankaListFormated_1">
      <item>KAPELIČANKA društvo za trgovinu i ugostiteljstvo s ograničenom odgovornošću, Garešnica</item>
    </derivirana_varijabla>
  </DomainObject.Predmet.ProtuStrankaListFormated>
  <DomainObject.Predmet.ProtuStrankaListFormatedOIB>
    <izvorni_sadrzaj>
      <item>KAPELIČANKA društvo za trgovinu i ugostiteljstvo s ograničenom odgovornošću, Garešnica, OIB 20147673579</item>
    </izvorni_sadrzaj>
    <derivirana_varijabla naziv="DomainObject.Predmet.ProtuStrankaListFormatedOIB_1">
      <item>KAPELIČANKA društvo za trgovinu i ugostiteljstvo s ograničenom odgovornošću, Garešnica, OIB 20147673579</item>
    </derivirana_varijabla>
  </DomainObject.Predmet.ProtuStrankaListFormatedOIB>
  <DomainObject.Predmet.ProtuStrankaListFormatedWithAdress>
    <izvorni_sadrzaj>
      <item>KAPELIČANKA društvo za trgovinu i ugostiteljstvo s ograničenom odgovornošću, Garešnica, Kapelica 81, 43280 Garešnica</item>
    </izvorni_sadrzaj>
    <derivirana_varijabla naziv="DomainObject.Predmet.ProtuStrankaListFormatedWithAdress_1">
      <item>KAPELIČANKA društvo za trgovinu i ugostiteljstvo s ograničenom odgovornošću, Garešnica, Kapelica 81, 43280 Garešnica</item>
    </derivirana_varijabla>
  </DomainObject.Predmet.ProtuStrankaListFormatedWithAdress>
  <DomainObject.Predmet.ProtuStrankaListFormatedWithAdressOIB>
    <izvorni_sadrzaj>
      <item>KAPELIČANKA društvo za trgovinu i ugostiteljstvo s ograničenom odgovornošću, Garešnica, OIB 20147673579, Kapelica 81, 43280 Garešnica</item>
    </izvorni_sadrzaj>
    <derivirana_varijabla naziv="DomainObject.Predmet.ProtuStrankaListFormatedWithAdressOIB_1">
      <item>KAPELIČANKA društvo za trgovinu i ugostiteljstvo s ograničenom odgovornošću, Garešnica, OIB 20147673579, Kapelica 81, 43280 Garešnica</item>
    </derivirana_varijabla>
  </DomainObject.Predmet.ProtuStrankaListFormatedWithAdressOIB>
  <DomainObject.Predmet.ProtuStrankaListNazivFormated>
    <izvorni_sadrzaj>
      <item>KAPELIČANKA društvo za trgovinu i ugostiteljstvo s ograničenom odgovornošću, Garešnica</item>
    </izvorni_sadrzaj>
    <derivirana_varijabla naziv="DomainObject.Predmet.ProtuStrankaListNazivFormated_1">
      <item>KAPELIČANKA društvo za trgovinu i ugostiteljstvo s ograničenom odgovornošću, Garešnica</item>
    </derivirana_varijabla>
  </DomainObject.Predmet.ProtuStrankaListNazivFormated>
  <DomainObject.Predmet.ProtuStrankaListNazivFormatedOIB>
    <izvorni_sadrzaj>
      <item>KAPELIČANKA društvo za trgovinu i ugostiteljstvo s ograničenom odgovornošću, Garešnica, OIB 20147673579</item>
    </izvorni_sadrzaj>
    <derivirana_varijabla naziv="DomainObject.Predmet.ProtuStrankaListNazivFormatedOIB_1">
      <item>KAPELIČANKA društvo za trgovinu i ugostiteljstvo s ograničenom odgovornošću, Garešnica, OIB 20147673579</item>
    </derivirana_varijabla>
  </DomainObject.Predmet.ProtuStrankaListNazivFormatedOIB>
  <DomainObject.Predmet.OstaliListFormated>
    <izvorni_sadrzaj>
      <item>Ivica Mihaljinac</item>
      <item>ŽUPANIJSKO DRŽAVNO ODVJETNIŠTVO U BJELOVARU</item>
      <item>Marina Lacković</item>
      <item>Snježana Mihaljinac</item>
      <item>FINANCIJSKA AGENCIJA</item>
    </izvorni_sadrzaj>
    <derivirana_varijabla naziv="DomainObject.Predmet.OstaliListFormated_1">
      <item>Ivica Mihaljinac</item>
      <item>ŽUPANIJSKO DRŽAVNO ODVJETNIŠTVO U BJELOVARU</item>
      <item>Marina Lacković</item>
      <item>Snježana Mihaljinac</item>
      <item>FINANCIJSKA AGENCIJA</item>
    </derivirana_varijabla>
  </DomainObject.Predmet.OstaliListFormated>
  <DomainObject.Predmet.OstaliListFormatedOIB>
    <izvorni_sadrzaj>
      <item>Ivica Mihaljinac, OIB 61266485399</item>
      <item>ŽUPANIJSKO DRŽAVNO ODVJETNIŠTVO U BJELOVARU</item>
      <item>Marina Lacković</item>
      <item>Snježana Mihaljinac, OIB 10501721334</item>
      <item>FINANCIJSKA AGENCIJA, OIB 85821130368</item>
    </izvorni_sadrzaj>
    <derivirana_varijabla naziv="DomainObject.Predmet.OstaliListFormatedOIB_1">
      <item>Ivica Mihaljinac, OIB 61266485399</item>
      <item>ŽUPANIJSKO DRŽAVNO ODVJETNIŠTVO U BJELOVARU</item>
      <item>Marina Lacković</item>
      <item>Snježana Mihaljinac, OIB 10501721334</item>
      <item>FINANCIJSKA AGENCIJA, OIB 85821130368</item>
    </derivirana_varijabla>
  </DomainObject.Predmet.OstaliListFormatedOIB>
  <DomainObject.Predmet.OstaliListFormatedWithAdress>
    <izvorni_sadrzaj>
      <item>Ivica Mihaljinac, Kapelica 81., 43280 Garešnica</item>
      <item>ŽUPANIJSKO DRŽAVNO ODVJETNIŠTVO U BJELOVARU</item>
      <item>Marina Lacković, S. Radića 10., 43500 Daruvar</item>
      <item>Snježana Mihaljinac, Kapelica 81, 43280 Kapelica</item>
      <item>FINANCIJSKA AGENCIJA</item>
    </izvorni_sadrzaj>
    <derivirana_varijabla naziv="DomainObject.Predmet.OstaliListFormatedWithAdress_1">
      <item>Ivica Mihaljinac, Kapelica 81., 43280 Garešnica</item>
      <item>ŽUPANIJSKO DRŽAVNO ODVJETNIŠTVO U BJELOVARU</item>
      <item>Marina Lacković, S. Radića 10., 43500 Daruvar</item>
      <item>Snježana Mihaljinac, Kapelica 81, 43280 Kapelica</item>
      <item>FINANCIJSKA AGENCIJA</item>
    </derivirana_varijabla>
  </DomainObject.Predmet.OstaliListFormatedWithAdress>
  <DomainObject.Predmet.OstaliListFormatedWithAdressOIB>
    <izvorni_sadrzaj>
      <item>Ivica Mihaljinac, OIB 61266485399, Kapelica 81., 43280 Garešnica</item>
      <item>ŽUPANIJSKO DRŽAVNO ODVJETNIŠTVO U BJELOVARU</item>
      <item>Marina Lacković, S. Radića 10., 43500 Daruvar</item>
      <item>Snježana Mihaljinac, OIB 10501721334, Kapelica 81, 43280 Kapelica</item>
      <item>FINANCIJSKA AGENCIJA, OIB 85821130368</item>
    </izvorni_sadrzaj>
    <derivirana_varijabla naziv="DomainObject.Predmet.OstaliListFormatedWithAdressOIB_1">
      <item>Ivica Mihaljinac, OIB 61266485399, Kapelica 81., 43280 Garešnica</item>
      <item>ŽUPANIJSKO DRŽAVNO ODVJETNIŠTVO U BJELOVARU</item>
      <item>Marina Lacković, S. Radića 10., 43500 Daruvar</item>
      <item>Snježana Mihaljinac, OIB 10501721334, Kapelica 81, 43280 Kapelica</item>
      <item>FINANCIJSKA AGENCIJA, OIB 85821130368</item>
    </derivirana_varijabla>
  </DomainObject.Predmet.OstaliListFormatedWithAdressOIB>
  <DomainObject.Predmet.OstaliListNazivFormated>
    <izvorni_sadrzaj>
      <item>Ivica Mihaljinac</item>
      <item>ŽUPANIJSKO DRŽAVNO ODVJETNIŠTVO U BJELOVARU</item>
      <item>Marina Lacković</item>
      <item>Snježana Mihaljinac</item>
      <item>FINANCIJSKA AGENCIJA</item>
    </izvorni_sadrzaj>
    <derivirana_varijabla naziv="DomainObject.Predmet.OstaliListNazivFormated_1">
      <item>Ivica Mihaljinac</item>
      <item>ŽUPANIJSKO DRŽAVNO ODVJETNIŠTVO U BJELOVARU</item>
      <item>Marina Lacković</item>
      <item>Snježana Mihaljinac</item>
      <item>FINANCIJSKA AGENCIJA</item>
    </derivirana_varijabla>
  </DomainObject.Predmet.OstaliListNazivFormated>
  <DomainObject.Predmet.OstaliListNazivFormatedOIB>
    <izvorni_sadrzaj>
      <item>Ivica Mihaljinac, OIB 61266485399</item>
      <item>ŽUPANIJSKO DRŽAVNO ODVJETNIŠTVO U BJELOVARU</item>
      <item>Marina Lacković</item>
      <item>Snježana Mihaljinac, OIB 10501721334</item>
      <item>FINANCIJSKA AGENCIJA, OIB 85821130368</item>
    </izvorni_sadrzaj>
    <derivirana_varijabla naziv="DomainObject.Predmet.OstaliListNazivFormatedOIB_1">
      <item>Ivica Mihaljinac, OIB 61266485399</item>
      <item>ŽUPANIJSKO DRŽAVNO ODVJETNIŠTVO U BJELOVARU</item>
      <item>Marina Lacković</item>
      <item>Snježana Mihaljinac, OIB 10501721334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St-1014/2016-5</izvorni_sadrzaj>
    <derivirana_varijabla naziv="DomainObject.PoslovniBrojDokumenta_1">St-1014/2016-5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KAPELIČANKA društvo za trgovinu i ugostiteljstvo s ograničenom odgovornošću, Garešnica</izvorni_sadrzaj>
    <derivirana_varijabla naziv="DomainObject.Predmet.ProtustrankaIDrugi_1">KAPELIČANKA društvo za trgovinu i ugostiteljstvo s ograničenom odgovornošću, Garešnica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KAPELIČANKA društvo za trgovinu i ugostiteljstvo s ograničenom odgovornošću, Garešnica, OIB 20147673579, Kapelica 81, 43280 Garešnica</izvorni_sadrzaj>
    <derivirana_varijabla naziv="DomainObject.Predmet.ProtustrankaIDrugiAdressOIB_1">KAPELIČANKA društvo za trgovinu i ugostiteljstvo s ograničenom odgovornošću, Garešnica, OIB 20147673579, Kapelica 81,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KAPELIČANKA društvo za trgovinu i ugostiteljstvo s ograničenom odgovornošću, Garešnica</item>
      <item>Ivica Mihaljinac</item>
      <item>RH, Ministarstvo financija, Porezna uprava, Područni ured Sjeverna Hrvatska</item>
      <item>ŽUPANIJSKO DRŽAVNO ODVJETNIŠTVO U BJELOVARU</item>
      <item>Marina Lacković</item>
      <item>Snježana Mihaljinac</item>
      <item>FINANCIJSKA AGENCIJA</item>
    </izvorni_sadrzaj>
    <derivirana_varijabla naziv="DomainObject.Predmet.SudioniciListNaziv_1">
      <item>KAPELIČANKA društvo za trgovinu i ugostiteljstvo s ograničenom odgovornošću, Garešnica</item>
      <item>Ivica Mihaljinac</item>
      <item>RH, Ministarstvo financija, Porezna uprava, Područni ured Sjeverna Hrvatska</item>
      <item>ŽUPANIJSKO DRŽAVNO ODVJETNIŠTVO U BJELOVARU</item>
      <item>Marina Lacković</item>
      <item>Snježana Mihaljinac</item>
      <item>FINANCIJSKA AGENCIJA</item>
    </derivirana_varijabla>
  </DomainObject.Predmet.SudioniciListNaziv>
  <DomainObject.Predmet.SudioniciListAdressOIB>
    <izvorni_sadrzaj>
      <item>KAPELIČANKA društvo za trgovinu i ugostiteljstvo s ograničenom odgovornošću, Garešnica, OIB 20147673579, Kapelica 81,43280 Garešnica</item>
      <item>Ivica Mihaljinac, OIB 61266485399, Kapelica 81.,43280 Garešnica</item>
      <item>RH, Ministarstvo financija, Porezna uprava, Područni ured Sjeverna Hrvatska, OIB 52634238587</item>
      <item>ŽUPANIJSKO DRŽAVNO ODVJETNIŠTVO U BJELOVARU</item>
      <item>Marina Lacković, S. Radića 10.,43500 Daruvar</item>
      <item>Snježana Mihaljinac, OIB 10501721334, Kapelica 81,43280 Kapelica</item>
      <item>FINANCIJSKA AGENCIJA, OIB 85821130368</item>
    </izvorni_sadrzaj>
    <derivirana_varijabla naziv="DomainObject.Predmet.SudioniciListAdressOIB_1">
      <item>KAPELIČANKA društvo za trgovinu i ugostiteljstvo s ograničenom odgovornošću, Garešnica, OIB 20147673579, Kapelica 81,43280 Garešnica</item>
      <item>Ivica Mihaljinac, OIB 61266485399, Kapelica 81.,43280 Garešnica</item>
      <item>RH, Ministarstvo financija, Porezna uprava, Područni ured Sjeverna Hrvatska, OIB 52634238587</item>
      <item>ŽUPANIJSKO DRŽAVNO ODVJETNIŠTVO U BJELOVARU</item>
      <item>Marina Lacković, S. Radića 10.,43500 Daruvar</item>
      <item>Snježana Mihaljinac, OIB 10501721334, Kapelica 81,43280 Kapelica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50F97-E9FD-4E60-905E-34ADD4C5D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5412</properties:Characters>
  <properties:Lines>118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2017-02-08T13:42:00Z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St-1014/2016-5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