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22e1" w14:paraId="11f22e1" w:rsidRDefault="00281502" w:rsidP="0085688A" w:rsidR="00281502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42343" w:rsidR="0085688A" w:rsidRPr="002A37B5">
        <w:trPr>
          <w:gridAfter w:val="1"/>
          <w:wAfter w:type="dxa" w:w="284"/>
        </w:trPr>
        <w:tc>
          <w:tcPr>
            <w:tcW w:type="dxa" w:w="2943"/>
          </w:tcPr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42343" w:rsidR="0085688A" w:rsidRPr="002A37B5">
        <w:tc>
          <w:tcPr>
            <w:tcW w:type="dxa" w:w="3227"/>
            <w:gridSpan w:val="2"/>
          </w:tcPr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511649" w:rsidR="00511649"/>
    <w:p w:rsidRDefault="0085688A" w:rsidR="0085688A" w:rsidRPr="002F070A"/>
    <w:p w:rsidRDefault="00FF3392" w:rsidP="00FF3392" w:rsidR="00FF3392" w:rsidRPr="0085688A">
      <w:pPr>
        <w:jc w:val="center"/>
      </w:pPr>
      <w:r w:rsidRPr="0085688A">
        <w:t>R E P U B L I K A   H R V A T S K A</w:t>
      </w:r>
    </w:p>
    <w:p w:rsidRDefault="00281502" w:rsidR="00281502" w:rsidRPr="0085688A"/>
    <w:p w:rsidRDefault="00E44291" w:rsidP="00E44291" w:rsidR="00281502" w:rsidRPr="0085688A">
      <w:pPr>
        <w:jc w:val="center"/>
      </w:pPr>
      <w:r w:rsidRPr="0085688A">
        <w:t xml:space="preserve"> Z A  K LJ U Č A K </w:t>
      </w:r>
    </w:p>
    <w:p w:rsidRDefault="00281502" w:rsidR="00DA6398" w:rsidRPr="00EC361A">
      <w:r w:rsidRPr="00EC361A">
        <w:tab/>
      </w:r>
    </w:p>
    <w:p w:rsidRDefault="00CA7947" w:rsidP="00CC754E" w:rsidR="00CC754E">
      <w:pPr>
        <w:jc w:val="both"/>
        <w:rPr>
          <w:rFonts w:cstheme="majorBidi" w:hAnsiTheme="majorBidi" w:asciiTheme="majorBidi"/>
        </w:rPr>
      </w:pPr>
      <w:r w:rsidRPr="00EC361A">
        <w:t xml:space="preserve">        </w:t>
      </w:r>
      <w:r w:rsidR="006158E1">
        <w:tab/>
      </w:r>
      <w:r w:rsidR="00CC754E">
        <w:rPr>
          <w:rFonts w:cstheme="majorBidi" w:hAnsiTheme="majorBidi" w:asciiTheme="majorBidi"/>
        </w:rPr>
        <w:t xml:space="preserve">Trgovački sud u Zadru, po sutkinji Ani Markač, u stečajnom postupku nad stečajnim dužnikom </w:t>
      </w:r>
      <w:r w:rsidR="00CC754E" w:rsidRPr="00E408DC">
        <w:t>MEDIA ZADAR, d.o.o. za izdavačku djelatnost i marketing</w:t>
      </w:r>
      <w:r w:rsidR="00CC754E">
        <w:t xml:space="preserve"> u stečaju, Zadar, </w:t>
      </w:r>
      <w:r w:rsidR="00CC754E" w:rsidRPr="00E408DC">
        <w:t xml:space="preserve">Ulica knezova Šubića Bribirskih 9, OIB:49507428086, </w:t>
      </w:r>
      <w:r w:rsidR="00CC754E">
        <w:t xml:space="preserve">kojeg zastupa stečajna upraviteljica </w:t>
      </w:r>
      <w:r w:rsidR="00CC754E">
        <w:rPr>
          <w:rFonts w:cstheme="majorBidi" w:hAnsiTheme="majorBidi" w:asciiTheme="majorBidi"/>
        </w:rPr>
        <w:t>Radojka Danek iz Šibenika, 6. svibnja 2019.</w:t>
      </w:r>
    </w:p>
    <w:p w:rsidRDefault="00CC754E" w:rsidP="00CC754E" w:rsidR="00CC754E">
      <w:pPr>
        <w:jc w:val="center"/>
        <w:rPr>
          <w:rFonts w:cstheme="majorBidi" w:hAnsiTheme="majorBidi" w:asciiTheme="majorBidi"/>
        </w:rPr>
      </w:pPr>
    </w:p>
    <w:p w:rsidRDefault="00E44291" w:rsidP="00CC754E" w:rsidR="00281502" w:rsidRPr="00EC361A">
      <w:pPr>
        <w:jc w:val="center"/>
      </w:pPr>
      <w:r w:rsidRPr="00EC361A">
        <w:t xml:space="preserve">z a k </w:t>
      </w:r>
      <w:proofErr w:type="spellStart"/>
      <w:r w:rsidRPr="00EC361A">
        <w:t>lj</w:t>
      </w:r>
      <w:proofErr w:type="spellEnd"/>
      <w:r w:rsidRPr="00EC361A">
        <w:t xml:space="preserve"> u č i o  j e</w:t>
      </w:r>
    </w:p>
    <w:p w:rsidRDefault="00281502" w:rsidP="00281502" w:rsidR="00281502" w:rsidRPr="00EC361A">
      <w:pPr>
        <w:rPr>
          <w:b/>
          <w:sz w:val="28"/>
          <w:szCs w:val="28"/>
        </w:rPr>
      </w:pPr>
    </w:p>
    <w:p w:rsidRDefault="003C5261" w:rsidP="00AB6BF3" w:rsidR="003334A1">
      <w:pPr>
        <w:ind w:firstLine="708"/>
        <w:jc w:val="both"/>
      </w:pPr>
      <w:r w:rsidRPr="00EC361A">
        <w:t>Nalaže se</w:t>
      </w:r>
      <w:r w:rsidR="0062560D">
        <w:t xml:space="preserve"> </w:t>
      </w:r>
      <w:r w:rsidR="00483F5B">
        <w:t>s</w:t>
      </w:r>
      <w:r w:rsidRPr="00EC361A">
        <w:t>tečajno</w:t>
      </w:r>
      <w:r w:rsidR="00DA6398">
        <w:t>j upraviteljici</w:t>
      </w:r>
      <w:r w:rsidRPr="00EC361A">
        <w:t xml:space="preserve"> </w:t>
      </w:r>
      <w:r w:rsidR="00CC754E">
        <w:t>Radojki Danek</w:t>
      </w:r>
      <w:r w:rsidR="003334A1">
        <w:t xml:space="preserve"> </w:t>
      </w:r>
      <w:r w:rsidRPr="00EC361A">
        <w:t xml:space="preserve">da </w:t>
      </w:r>
      <w:r w:rsidR="003D0EAA">
        <w:t>sukladno odredbi čl. 89. st. 2. Stečajnog zakona (Narodne novine broj 71/15</w:t>
      </w:r>
      <w:r w:rsidR="0085688A">
        <w:t xml:space="preserve"> i 104/17</w:t>
      </w:r>
      <w:r w:rsidR="003D0EAA">
        <w:t xml:space="preserve">) </w:t>
      </w:r>
      <w:r w:rsidR="00AB6BF3">
        <w:t>da u roku 3</w:t>
      </w:r>
      <w:r w:rsidR="0085688A">
        <w:t xml:space="preserve"> (</w:t>
      </w:r>
      <w:r w:rsidR="00AB6BF3">
        <w:t>tri</w:t>
      </w:r>
      <w:r w:rsidR="0085688A">
        <w:t xml:space="preserve">) dana od dana </w:t>
      </w:r>
      <w:r w:rsidR="00754D5E">
        <w:t xml:space="preserve">primitka prijepisa ovog zaključka, </w:t>
      </w:r>
      <w:r w:rsidRPr="00EC361A">
        <w:t xml:space="preserve">podnese pisano izviješće </w:t>
      </w:r>
      <w:r w:rsidR="00483F5B">
        <w:t xml:space="preserve">o tijeku stečajnog postupka i stanju stečajne mase nad </w:t>
      </w:r>
      <w:r w:rsidR="0062560D">
        <w:t xml:space="preserve">stečajnim dužnikom </w:t>
      </w:r>
      <w:r w:rsidR="00CC754E" w:rsidRPr="00E408DC">
        <w:t>MEDIA ZADAR, d.o.o. za izdavačku djelatnost i marketing</w:t>
      </w:r>
      <w:r w:rsidR="00CC754E">
        <w:t xml:space="preserve"> u stečaju, Zadar, </w:t>
      </w:r>
      <w:r w:rsidR="00CC754E" w:rsidRPr="00E408DC">
        <w:t>Ulica knezova Šubića Bribirskih 9, OIB:49507428086</w:t>
      </w:r>
      <w:r w:rsidR="003F55A5">
        <w:t>.</w:t>
      </w:r>
    </w:p>
    <w:p w:rsidRDefault="003C5261" w:rsidP="004D05A0" w:rsidR="003C5261" w:rsidRPr="00EC361A"/>
    <w:p w:rsidRDefault="003C5261" w:rsidP="003C5261" w:rsidR="003C5261" w:rsidRPr="00EC361A">
      <w:pPr>
        <w:jc w:val="center"/>
      </w:pPr>
      <w:r w:rsidRPr="00EC361A">
        <w:t>U Zadru</w:t>
      </w:r>
      <w:r w:rsidR="00754D5E">
        <w:t xml:space="preserve"> </w:t>
      </w:r>
      <w:r w:rsidR="00CC754E">
        <w:t>6. svibnja</w:t>
      </w:r>
      <w:r w:rsidR="00AB6BF3">
        <w:t xml:space="preserve"> 2019</w:t>
      </w:r>
      <w:r w:rsidRPr="00EC361A">
        <w:t>.</w:t>
      </w:r>
    </w:p>
    <w:p w:rsidRDefault="0085688A" w:rsidP="0085688A" w:rsidR="0085688A"/>
    <w:p w:rsidRDefault="00BB103F" w:rsidP="00BB103F" w:rsidR="00BB103F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BB103F" w:rsidP="00BB103F" w:rsidR="00BB103F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85688A" w:rsidP="0085688A" w:rsidR="0085688A"/>
    <w:p w:rsidRDefault="0085688A" w:rsidP="0085688A" w:rsidR="0085688A">
      <w:pPr>
        <w:rPr>
          <w:szCs w:val="22"/>
        </w:rPr>
      </w:pPr>
    </w:p>
    <w:p w:rsidRDefault="00FB2F80" w:rsidP="0085688A" w:rsidR="0085688A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Default="003C5261" w:rsidP="003C5261" w:rsidR="003C5261" w:rsidRPr="00EC361A">
      <w:r w:rsidRPr="00EC361A">
        <w:t xml:space="preserve">POUKA O PRAVNOM LIJEKU: </w:t>
      </w:r>
    </w:p>
    <w:p w:rsidRDefault="003C5261" w:rsidP="003C5261" w:rsidR="003C5261" w:rsidRPr="00EC361A">
      <w:r w:rsidRPr="00EC361A">
        <w:t>Protiv ovog zaključka nije dopuštena žalba.</w:t>
      </w:r>
      <w:r w:rsidR="006A39D3">
        <w:t xml:space="preserve"> </w:t>
      </w:r>
      <w:r w:rsidRPr="00EC361A">
        <w:t xml:space="preserve">(čl. </w:t>
      </w:r>
      <w:r w:rsidR="004632E8">
        <w:t>19</w:t>
      </w:r>
      <w:r w:rsidRPr="00EC361A">
        <w:t xml:space="preserve">. st. </w:t>
      </w:r>
      <w:r w:rsidR="004632E8">
        <w:t>7</w:t>
      </w:r>
      <w:r w:rsidRPr="00EC361A">
        <w:t>. Stečajnog zakona)</w:t>
      </w:r>
    </w:p>
    <w:p w:rsidRDefault="00927E84" w:rsidP="00927E84" w:rsidR="00927E84"/>
    <w:p w:rsidRDefault="00AB6BF3" w:rsidP="00927E84" w:rsidR="00AB6BF3" w:rsidRPr="00EC361A"/>
    <w:p w:rsidRDefault="00C543F0" w:rsidP="00C543F0" w:rsidR="00C543F0" w:rsidRPr="00EC361A">
      <w:r w:rsidRPr="00EC361A">
        <w:t>DNA:</w:t>
      </w:r>
    </w:p>
    <w:p w:rsidRDefault="00C543F0" w:rsidP="00C543F0" w:rsidR="00DA6398">
      <w:pPr>
        <w:numPr>
          <w:ilvl w:val="0"/>
          <w:numId w:val="2"/>
        </w:numPr>
      </w:pPr>
      <w:r w:rsidRPr="00EC361A">
        <w:t>steča</w:t>
      </w:r>
      <w:r w:rsidR="00DA6398">
        <w:t>jnoj upraviteljici</w:t>
      </w:r>
      <w:r w:rsidRPr="00EC361A">
        <w:t xml:space="preserve"> </w:t>
      </w:r>
      <w:r w:rsidR="00CC754E">
        <w:t>Radojki Danek</w:t>
      </w:r>
      <w:r w:rsidR="0085688A">
        <w:t xml:space="preserve"> putem </w:t>
      </w:r>
      <w:r w:rsidR="00CC754E">
        <w:t>e-mail</w:t>
      </w:r>
    </w:p>
    <w:p w:rsidRDefault="003D2C10" w:rsidP="00C543F0" w:rsidR="003D2C10">
      <w:pPr>
        <w:numPr>
          <w:ilvl w:val="0"/>
          <w:numId w:val="2"/>
        </w:numPr>
      </w:pPr>
      <w:r>
        <w:t>e-Oglasna ploča sudova</w:t>
      </w:r>
    </w:p>
    <w:p w:rsidRDefault="00C543F0" w:rsidP="00C543F0" w:rsidR="00C543F0" w:rsidRPr="00EC361A">
      <w:pPr>
        <w:numPr>
          <w:ilvl w:val="0"/>
          <w:numId w:val="2"/>
        </w:numPr>
      </w:pPr>
      <w:r w:rsidRPr="00EC361A">
        <w:t>u spis</w:t>
      </w:r>
    </w:p>
    <w:p w:rsidRDefault="00C543F0" w:rsidP="00C543F0" w:rsidR="00C543F0" w:rsidRPr="00EC361A"/>
    <w:p w:rsidRDefault="00C543F0" w:rsidP="00C543F0" w:rsidR="00C543F0" w:rsidRPr="00EC361A"/>
    <w:p w:rsidRDefault="003C5261" w:rsidP="003C5261" w:rsidR="003C5261" w:rsidRPr="00EC361A"/>
    <w:sectPr w:rsidR="003C5261" w:rsidRPr="00EC361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5B" w:rsidP="00483F5B" w:rsidR="00483F5B">
      <w:r>
        <w:separator/>
      </w:r>
    </w:p>
  </w:endnote>
  <w:endnote w:id="0" w:type="continuationSeparator">
    <w:p w:rsidRDefault="00483F5B" w:rsidP="00483F5B" w:rsidR="004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5B" w:rsidP="00483F5B" w:rsidR="00483F5B">
      <w:r>
        <w:separator/>
      </w:r>
    </w:p>
  </w:footnote>
  <w:footnote w:id="0" w:type="continuationSeparator">
    <w:p w:rsidRDefault="00483F5B" w:rsidP="00483F5B" w:rsidR="004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F5B" w:rsidP="00483F5B" w:rsidR="00483F5B">
    <w:pPr>
      <w:pStyle w:val="Zaglavlje"/>
      <w:jc w:val="right"/>
    </w:pPr>
    <w:r>
      <w:t>P</w:t>
    </w:r>
    <w:r w:rsidR="0085688A">
      <w:t>oslovni broj: 2 St-</w:t>
    </w:r>
    <w:r w:rsidR="00CC754E">
      <w:t>1037/2016</w:t>
    </w:r>
    <w:r w:rsidR="00C777F7">
      <w:t>-</w:t>
    </w:r>
    <w:r w:rsidR="00CC754E">
      <w:t>120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DB7D7B"/>
    <w:multiLevelType w:val="hybridMultilevel"/>
    <w:tmpl w:val="B2E0ABFC"/>
    <w:lvl w:tplc="AFF83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EB5"/>
    <w:rsid w:val="000C546A"/>
    <w:rsid w:val="00192640"/>
    <w:rsid w:val="00260E0C"/>
    <w:rsid w:val="00281502"/>
    <w:rsid w:val="002A7187"/>
    <w:rsid w:val="002D0398"/>
    <w:rsid w:val="002F070A"/>
    <w:rsid w:val="003334A1"/>
    <w:rsid w:val="00360918"/>
    <w:rsid w:val="003831F3"/>
    <w:rsid w:val="003C5261"/>
    <w:rsid w:val="003D0EAA"/>
    <w:rsid w:val="003D2C10"/>
    <w:rsid w:val="003D6C9A"/>
    <w:rsid w:val="003E7213"/>
    <w:rsid w:val="003F55A5"/>
    <w:rsid w:val="004632E8"/>
    <w:rsid w:val="00483F5B"/>
    <w:rsid w:val="004D05A0"/>
    <w:rsid w:val="00511649"/>
    <w:rsid w:val="00527C13"/>
    <w:rsid w:val="00583EB8"/>
    <w:rsid w:val="00607AF8"/>
    <w:rsid w:val="006158E1"/>
    <w:rsid w:val="0062560D"/>
    <w:rsid w:val="006A39D3"/>
    <w:rsid w:val="00754D5E"/>
    <w:rsid w:val="00771CDD"/>
    <w:rsid w:val="007B63C5"/>
    <w:rsid w:val="007D5136"/>
    <w:rsid w:val="008433CE"/>
    <w:rsid w:val="0085688A"/>
    <w:rsid w:val="008D4AC4"/>
    <w:rsid w:val="00927E84"/>
    <w:rsid w:val="00974B89"/>
    <w:rsid w:val="00A241EB"/>
    <w:rsid w:val="00A723FC"/>
    <w:rsid w:val="00AB6BF3"/>
    <w:rsid w:val="00AC6D10"/>
    <w:rsid w:val="00B355AE"/>
    <w:rsid w:val="00BB103F"/>
    <w:rsid w:val="00C543F0"/>
    <w:rsid w:val="00C60D85"/>
    <w:rsid w:val="00C6383B"/>
    <w:rsid w:val="00C777F7"/>
    <w:rsid w:val="00CA7947"/>
    <w:rsid w:val="00CB0A10"/>
    <w:rsid w:val="00CC754E"/>
    <w:rsid w:val="00D27926"/>
    <w:rsid w:val="00D734F1"/>
    <w:rsid w:val="00DA6398"/>
    <w:rsid w:val="00E44291"/>
    <w:rsid w:val="00E464AB"/>
    <w:rsid w:val="00E8758E"/>
    <w:rsid w:val="00E902E2"/>
    <w:rsid w:val="00E95115"/>
    <w:rsid w:val="00EA43C7"/>
    <w:rsid w:val="00EA61FC"/>
    <w:rsid w:val="00EC361A"/>
    <w:rsid w:val="00EF3728"/>
    <w:rsid w:val="00EF6422"/>
    <w:rsid w:val="00F824FD"/>
    <w:rsid w:val="00FB2F80"/>
    <w:rsid w:val="00FB4684"/>
    <w:rsid w:val="00FD70FD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85688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B1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0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0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0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0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85688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B1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0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0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0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0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76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08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ormaru u sobi 42</izvorni_sadrzaj>
    <derivirana_varijabla naziv="DomainObject.Predmet.Opis_1">prijave tražbina čuvaju se u ormaru u sobi 42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ZADAR, d.o.o. za izdavačku djelatnost i marketing zastupanog po punomoćniku Alen Vimer</izvorni_sadrzaj>
    <derivirana_varijabla naziv="DomainObject.Predmet.ProtustrankaFormated_1">  MEDIA ZADAR, d.o.o. za izdavačku djelatnost i marketing zastupanog po punomoćniku Alen Vimer</derivirana_varijabla>
  </DomainObject.Predmet.ProtustrankaFormated>
  <DomainObject.Predmet.ProtustrankaFormatedOIB>
    <izvorni_sadrzaj>  MEDIA ZADAR, d.o.o. za izdavačku djelatnost i marketing, OIB 49507428086 zastupanog po punomoćniku Alen Vimer</izvorni_sadrzaj>
    <derivirana_varijabla naziv="DomainObject.Predmet.ProtustrankaFormatedOIB_1">  MEDIA ZADAR, d.o.o. za izdavačku djelatnost i marketing, OIB 49507428086 zastupanog po punomoćniku Alen Vimer</derivirana_varijabla>
  </DomainObject.Predmet.ProtustrankaFormatedOIB>
  <DomainObject.Predmet.ProtustrankaFormatedWithAdress>
    <izvorni_sadrzaj> MEDIA ZADAR, d.o.o. za izdavačku djelatnost i marketing, Ulica Knezova Šubića Bribirskih 9, 23000 Zadar zastupanog po punomoćniku Alen Vimer</izvorni_sadrzaj>
    <derivirana_varijabla naziv="DomainObject.Predmet.ProtustrankaFormatedWithAdress_1"> MEDIA ZADAR, d.o.o. za izdavačku djelatnost i marketing, Ulica Knezova Šubića Bribirskih 9, 23000 Zadar zastupanog po punomoćniku Alen Vimer</derivirana_varijabla>
  </DomainObject.Predmet.ProtustrankaFormatedWithAdress>
  <DomainObject.Predmet.ProtustrankaFormatedWithAdressOIB>
    <izvorni_sadrzaj> MEDIA ZADAR, d.o.o. za izdavačku djelatnost i marketing, OIB 49507428086, Ulica Knezova Šubića Bribirskih 9, 23000 Zadar zastupanog po punomoćniku Alen Vimer</izvorni_sadrzaj>
    <derivirana_varijabla naziv="DomainObject.Predmet.ProtustrankaFormatedWithAdressOIB_1"> MEDIA ZADAR, d.o.o. za izdavačku djelatnost i marketing, OIB 49507428086, Ulica Knezova Šubića Bribirskih 9, 23000 Zadar zastupanog po punomoćniku Alen Vimer</derivirana_varijabla>
  </DomainObject.Predmet.ProtustrankaFormatedWithAdressOIB>
  <DomainObject.Predmet.ProtustrankaWithAdress>
    <izvorni_sadrzaj>MEDIA ZADAR, d.o.o. za izdavačku djelatnost i marketing Ulica Knezova Šubića Bribirskih 9, 23000 Zadar</izvorni_sadrzaj>
    <derivirana_varijabla naziv="DomainObject.Predmet.ProtustrankaWithAdress_1">MEDIA ZADAR, d.o.o. za izdavačku djelatnost i marketing Ulica Knezova Šubića Bribirskih 9, 23000 Zadar</derivirana_varijabla>
  </DomainObject.Predmet.ProtustrankaWithAdress>
  <DomainObject.Predmet.ProtustrankaWithAdressOIB>
    <izvorni_sadrzaj>MEDIA ZADAR, d.o.o. za izdavačku djelatnost i marketing, OIB 49507428086, Ulica Knezova Šubića Bribirskih 9, 23000 Zadar</izvorni_sadrzaj>
    <derivirana_varijabla naziv="DomainObject.Predmet.ProtustrankaWithAdressOIB_1">MEDIA ZADAR, d.o.o. za izdavačku djelatnost i marketing, OIB 49507428086, Ulica Knezova Šubića Bribirskih 9, 23000 Zadar</derivirana_varijabla>
  </DomainObject.Predmet.ProtustrankaWithAdressOIB>
  <DomainObject.Predmet.ProtustrankaNazivFormated>
    <izvorni_sadrzaj>MEDIA ZADAR, d.o.o. za izdavačku djelatnost i marketing</izvorni_sadrzaj>
    <derivirana_varijabla naziv="DomainObject.Predmet.ProtustrankaNazivFormated_1">MEDIA ZADAR, d.o.o. za izdavačku djelatnost i marketing</derivirana_varijabla>
  </DomainObject.Predmet.ProtustrankaNazivFormated>
  <DomainObject.Predmet.ProtustrankaNazivFormatedOIB>
    <izvorni_sadrzaj>MEDIA ZADAR, d.o.o. za izdavačku djelatnost i marketing, OIB 49507428086</izvorni_sadrzaj>
    <derivirana_varijabla naziv="DomainObject.Predmet.ProtustrankaNazivFormatedOIB_1">MEDIA ZADAR, d.o.o. za izdavačku djelatnost i marketing, OIB 49507428086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AG, Alpen- Adria -Platz 1, Klagenfurt am Worthersee, Austrija zastupanog po punomoćniku OD Jelaković &amp; partneri j.t.d.; CAPRICORNO, društvo s ograničenom odgovornošću za trgovinu; HETA ASSET RESOLUTION AG</izvorni_sadrzaj>
    <derivirana_varijabla naziv="DomainObject.Predmet.StrankaFormated_1">  HETA ASSET RESOLUTION AG, Alpen- Adria -Platz 1, Klagenfurt am Worthersee, Austrija zastupanog po punomoćniku OD Jelaković &amp; partneri j.t.d.; CAPRICORNO, društvo s ograničenom odgovornošću za trgovinu; HETA ASSET RESOLUTION AG</derivirana_varijabla>
  </DomainObject.Predmet.StrankaFormated>
  <DomainObject.Predmet.StrankaFormatedOIB>
    <izvorni_sadrzaj>  HETA ASSET RESOLUTION AG, Alpen- Adria -Platz 1, Klagenfurt am Worthersee, Austrija, OIB 90730821413 zastupanog po punomoćniku OD Jelaković &amp; partneri j.t.d.; CAPRICORNO, društvo s ograničenom odgovornošću za trgovinu, OIB 09517317411; HETA ASSET RESOLUTION AG, OIB 90730821413</izvorni_sadrzaj>
    <derivirana_varijabla naziv="DomainObject.Predmet.StrankaFormatedOIB_1">  HETA ASSET RESOLUTION AG, Alpen- Adria -Platz 1, Klagenfurt am Worthersee, Austrija, OIB 90730821413 zastupanog po punomoćniku OD Jelaković &amp; partneri j.t.d.; CAPRICORNO, društvo s ograničenom odgovornošću za trgovinu, OIB 09517317411; HETA ASSET RESOLUTION AG, OIB 90730821413</derivirana_varijabla>
  </DomainObject.Predmet.StrankaFormatedOIB>
  <DomainObject.Predmet.StrankaFormatedWithAdress>
    <izvorni_sadrzaj> HETA ASSET RESOLUTION AG, Alpen- Adria -Platz 1, Klagenfurt am Worthersee, Austrija zastupanog po punomoćniku OD Jelaković &amp; partneri j.t.d.; CAPRICORNO, društvo s ograničenom odgovornošću za trgovinu, Hercegovačka 57A, 21000 Split; HETA ASSET RESOLUTION AG, Alpen-adria Platz 1, 9020 Klagenfurt</izvorni_sadrzaj>
    <derivirana_varijabla naziv="DomainObject.Predmet.StrankaFormatedWithAdress_1"> HETA ASSET RESOLUTION AG, Alpen- Adria -Platz 1, Klagenfurt am Worthersee, Austrija zastupanog po punomoćniku OD Jelaković &amp; partneri j.t.d.; CAPRICORNO, društvo s ograničenom odgovornošću za trgovinu, Hercegovačka 57A, 21000 Split; HETA ASSET RESOLUTION AG, Alpen-adria Platz 1, 9020 Klagenfurt</derivirana_varijabla>
  </DomainObject.Predmet.StrankaFormatedWithAdress>
  <DomainObject.Predmet.StrankaFormatedWithAdressOIB>
    <izvorni_sadrzaj> HETA ASSET RESOLUTION AG, Alpen- Adria -Platz 1, Klagenfurt am Worthersee, Austrija, OIB 90730821413 zastupanog po punomoćniku OD Jelaković &amp; partneri j.t.d.; CAPRICORNO, društvo s ograničenom odgovornošću za trgovinu, OIB 09517317411, Hercegovačka 57A, 21000 Split; HETA ASSET RESOLUTION AG, OIB 90730821413, Alpen-adria Platz 1, 9020 Klagenfurt</izvorni_sadrzaj>
    <derivirana_varijabla naziv="DomainObject.Predmet.StrankaFormatedWithAdressOIB_1"> HETA ASSET RESOLUTION AG, Alpen- Adria -Platz 1, Klagenfurt am Worthersee, Austrija, OIB 90730821413 zastupanog po punomoćniku OD Jelaković &amp; partneri j.t.d.; CAPRICORNO, društvo s ograničenom odgovornošću za trgovinu, OIB 09517317411, Hercegovačka 57A, 21000 Split; HETA ASSET RESOLUTION AG, OIB 90730821413, Alpen-adria Platz 1, 9020 Klagenfurt</derivirana_varijabla>
  </DomainObject.Predmet.StrankaFormatedWithAdressOIB>
  <DomainObject.Predmet.StrankaWithAdress>
    <izvorni_sadrzaj>HETA ASSET RESOLUTION AG, Alpen- Adria -Platz 1, Klagenfurt am Worthersee, Austrija ,CAPRICORNO, društvo s ograničenom odgovornošću za trgovinu Hercegovačka 57A,21000 Split,HETA ASSET RESOLUTION AG Alpen-adria Platz 1,9020 Klagenfurt</izvorni_sadrzaj>
    <derivirana_varijabla naziv="DomainObject.Predmet.StrankaWithAdress_1">HETA ASSET RESOLUTION AG, Alpen- Adria -Platz 1, Klagenfurt am Worthersee, Austrija ,CAPRICORNO, društvo s ograničenom odgovornošću za trgovinu Hercegovačka 57A,21000 Split,HETA ASSET RESOLUTION AG Alpen-adria Platz 1,9020 Klagenfurt</derivirana_varijabla>
  </DomainObject.Predmet.StrankaWithAdress>
  <DomainObject.Predmet.StrankaWithAdressOIB>
    <izvorni_sadrzaj>HETA ASSET RESOLUTION AG, Alpen- Adria -Platz 1, Klagenfurt am Worthersee, Austrija, OIB 90730821413,CAPRICORNO, društvo s ograničenom odgovornošću za trgovinu, OIB 09517317411, Hercegovačka 57A,21000 Split,HETA ASSET RESOLUTION AG, OIB 90730821413, Alpen-adria Platz 1,9020 Klagenfurt</izvorni_sadrzaj>
    <derivirana_varijabla naziv="DomainObject.Predmet.StrankaWithAdressOIB_1">HETA ASSET RESOLUTION AG, Alpen- Adria -Platz 1, Klagenfurt am Worthersee, Austrija, OIB 90730821413,CAPRICORNO, društvo s ograničenom odgovornošću za trgovinu, OIB 09517317411, Hercegovačka 57A,21000 Split,HETA ASSET RESOLUTION AG, OIB 90730821413, Alpen-adria Platz 1,9020 Klagenfurt</derivirana_varijabla>
  </DomainObject.Predmet.StrankaWithAdressOIB>
  <DomainObject.Predmet.StrankaNazivFormated>
    <izvorni_sadrzaj>HETA ASSET RESOLUTION AG, Alpen- Adria -Platz 1, Klagenfurt am Worthersee, Austrija,CAPRICORNO, društvo s ograničenom odgovornošću za trgovinu,HETA ASSET RESOLUTION AG</izvorni_sadrzaj>
    <derivirana_varijabla naziv="DomainObject.Predmet.StrankaNazivFormated_1">HETA ASSET RESOLUTION AG, Alpen- Adria -Platz 1, Klagenfurt am Worthersee, Austrija,CAPRICORNO, društvo s ograničenom odgovornošću za trgovinu,HETA ASSET RESOLUTION AG</derivirana_varijabla>
  </DomainObject.Predmet.StrankaNazivFormated>
  <DomainObject.Predmet.StrankaNazivFormatedOIB>
    <izvorni_sadrzaj>HETA ASSET RESOLUTION AG, Alpen- Adria -Platz 1, Klagenfurt am Worthersee, Austrija, OIB 90730821413,CAPRICORNO, društvo s ograničenom odgovornošću za trgovinu, OIB 09517317411,HETA ASSET RESOLUTION AG, OIB 90730821413</izvorni_sadrzaj>
    <derivirana_varijabla naziv="DomainObject.Predmet.StrankaNazivFormatedOIB_1">HETA ASSET RESOLUTION AG, Alpen- Adria -Platz 1, Klagenfurt am Worthersee, Austrija, OIB 90730821413,CAPRICORNO, društvo s ograničenom odgovornošću za trgovinu, OIB 09517317411,HETA ASSET RESOLUTION AG, OIB 90730821413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HETA ASSET RESOLUTION AG, Alpen- Adria -Platz 1, Klagenfurt am Worthersee, Austrija zastupanog po punomoćniku OD Jelaković &amp; partneri j.t.d.</item>
      <item>CAPRICORNO, društvo s ograničenom odgovornošću za trgovinu</item>
      <item>HETA ASSET RESOLUTION AG</item>
    </izvorni_sadrzaj>
    <derivirana_varijabla naziv="DomainObject.Predmet.StrankaListFormated_1">
      <item>HETA ASSET RESOLUTION AG, Alpen- Adria -Platz 1, Klagenfurt am Worthersee, Austrija zastupanog po punomoćniku OD Jelaković &amp; partneri j.t.d.</item>
      <item>CAPRICORNO, društvo s ograničenom odgovornošću za trgovinu</item>
      <item>HETA ASSET RESOLUTION AG</item>
    </derivirana_varijabla>
  </DomainObject.Predmet.StrankaListFormated>
  <DomainObject.Predmet.StrankaListFormatedOIB>
    <izvorni_sadrzaj>
      <item>HETA ASSET RESOLUTION AG, Alpen- Adria -Platz 1, Klagenfurt am Worthersee, Austrija, OIB 90730821413 zastupanog po punomoćniku OD Jelaković &amp; partneri j.t.d.</item>
      <item>CAPRICORNO, društvo s ograničenom odgovornošću za trgovinu, OIB 09517317411</item>
      <item>HETA ASSET RESOLUTION AG, OIB 90730821413</item>
    </izvorni_sadrzaj>
    <derivirana_varijabla naziv="DomainObject.Predmet.StrankaListFormatedOIB_1">
      <item>HETA ASSET RESOLUTION AG, Alpen- Adria -Platz 1, Klagenfurt am Worthersee, Austrija, OIB 90730821413 zastupanog po punomoćniku OD Jelaković &amp; partneri j.t.d.</item>
      <item>CAPRICORNO, društvo s ograničenom odgovornošću za trgovinu, OIB 09517317411</item>
      <item>HETA ASSET RESOLUTION AG, OIB 90730821413</item>
    </derivirana_varijabla>
  </DomainObject.Predmet.StrankaListFormatedOIB>
  <DomainObject.Predmet.StrankaListFormatedWithAdress>
    <izvorni_sadrzaj>
      <item>HETA ASSET RESOLUTION AG, Alpen- Adria -Platz 1, Klagenfurt am Worthersee, Austrija zastupanog po punomoćniku OD Jelaković &amp; partneri j.t.d.</item>
      <item>CAPRICORNO, društvo s ograničenom odgovornošću za trgovinu, Hercegovačka 57A, 21000 Split</item>
      <item>HETA ASSET RESOLUTION AG, Alpen-adria Platz 1, 9020 Klagenfurt</item>
    </izvorni_sadrzaj>
    <derivirana_varijabla naziv="DomainObject.Predmet.StrankaListFormatedWithAdress_1">
      <item>HETA ASSET RESOLUTION AG, Alpen- Adria -Platz 1, Klagenfurt am Worthersee, Austrija zastupanog po punomoćniku OD Jelaković &amp; partneri j.t.d.</item>
      <item>CAPRICORNO, društvo s ograničenom odgovornošću za trgovinu, Hercegovačka 57A, 21000 Split</item>
      <item>HETA ASSET RESOLUTION AG, Alpen-adria Platz 1, 9020 Klagenfurt</item>
    </derivirana_varijabla>
  </DomainObject.Predmet.StrankaListFormatedWithAdress>
  <DomainObject.Predmet.StrankaListFormatedWithAdressOIB>
    <izvorni_sadrzaj>
      <item>HETA ASSET RESOLUTION AG, Alpen- Adria -Platz 1, Klagenfurt am Worthersee, Austrija, OIB 90730821413 zastupanog po punomoćniku OD Jelaković &amp; partneri j.t.d.</item>
      <item>CAPRICORNO, društvo s ograničenom odgovornošću za trgovinu, OIB 09517317411, Hercegovačka 57A, 21000 Split</item>
      <item>HETA ASSET RESOLUTION AG, OIB 90730821413, Alpen-adria Platz 1, 9020 Klagenfurt</item>
    </izvorni_sadrzaj>
    <derivirana_varijabla naziv="DomainObject.Predmet.StrankaListFormatedWithAdressOIB_1">
      <item>HETA ASSET RESOLUTION AG, Alpen- Adria -Platz 1, Klagenfurt am Worthersee, Austrija, OIB 90730821413 zastupanog po punomoćniku OD Jelaković &amp; partneri j.t.d.</item>
      <item>CAPRICORNO, društvo s ograničenom odgovornošću za trgovinu, OIB 09517317411, Hercegovačka 57A, 21000 Split</item>
      <item>HETA ASSET RESOLUTION AG, OIB 90730821413, Alpen-adria Platz 1, 9020 Klagenfurt</item>
    </derivirana_varijabla>
  </DomainObject.Predmet.StrankaListFormatedWithAdressOIB>
  <DomainObject.Predmet.StrankaListNazivFormated>
    <izvorni_sadrzaj>
      <item>HETA ASSET RESOLUTION AG, Alpen- Adria -Platz 1, Klagenfurt am Worthersee, Austrija</item>
      <item>CAPRICORNO, društvo s ograničenom odgovornošću za trgovinu</item>
      <item>HETA ASSET RESOLUTION AG</item>
    </izvorni_sadrzaj>
    <derivirana_varijabla naziv="DomainObject.Predmet.StrankaListNazivFormated_1">
      <item>HETA ASSET RESOLUTION AG, Alpen- Adria -Platz 1, Klagenfurt am Worthersee, Austrija</item>
      <item>CAPRICORNO, društvo s ograničenom odgovornošću za trgovinu</item>
      <item>HETA ASSET RESOLUTION AG</item>
    </derivirana_varijabla>
  </DomainObject.Predmet.StrankaListNazivFormated>
  <DomainObject.Predmet.StrankaListNazivFormatedOIB>
    <izvorni_sadrzaj>
      <item>HETA ASSET RESOLUTION AG, Alpen- Adria -Platz 1, Klagenfurt am Worthersee, Austrija, OIB 90730821413</item>
      <item>CAPRICORNO, društvo s ograničenom odgovornošću za trgovinu, OIB 09517317411</item>
      <item>HETA ASSET RESOLUTION AG, OIB 90730821413</item>
    </izvorni_sadrzaj>
    <derivirana_varijabla naziv="DomainObject.Predmet.StrankaListNazivFormatedOIB_1">
      <item>HETA ASSET RESOLUTION AG, Alpen- Adria -Platz 1, Klagenfurt am Worthersee, Austrija, OIB 90730821413</item>
      <item>CAPRICORNO, društvo s ograničenom odgovornošću za trgovinu, OIB 09517317411</item>
      <item>HETA ASSET RESOLUTION AG, OIB 90730821413</item>
    </derivirana_varijabla>
  </DomainObject.Predmet.StrankaListNazivFormatedOIB>
  <DomainObject.Predmet.ProtuStrankaListFormated>
    <izvorni_sadrzaj>
      <item>MEDIA ZADAR, d.o.o. za izdavačku djelatnost i marketing zastupanog po punomoćniku Alen Vimer</item>
    </izvorni_sadrzaj>
    <derivirana_varijabla naziv="DomainObject.Predmet.ProtuStrankaListFormated_1">
      <item>MEDIA ZADAR, d.o.o. za izdavačku djelatnost i marketing zastupanog po punomoćniku Alen Vimer</item>
    </derivirana_varijabla>
  </DomainObject.Predmet.ProtuStrankaListFormated>
  <DomainObject.Predmet.ProtuStrankaListFormatedOIB>
    <izvorni_sadrzaj>
      <item>MEDIA ZADAR, d.o.o. za izdavačku djelatnost i marketing, OIB 49507428086 zastupanog po punomoćniku Alen Vimer</item>
    </izvorni_sadrzaj>
    <derivirana_varijabla naziv="DomainObject.Predmet.ProtuStrankaListFormatedOIB_1">
      <item>MEDIA ZADAR, d.o.o. za izdavačku djelatnost i marketing, OIB 49507428086 zastupanog po punomoćniku Alen Vimer</item>
    </derivirana_varijabla>
  </DomainObject.Predmet.ProtuStrankaListFormatedOIB>
  <DomainObject.Predmet.ProtuStrankaListFormatedWithAdress>
    <izvorni_sadrzaj>
      <item>MEDIA ZADAR, d.o.o. za izdavačku djelatnost i marketing, Ulica Knezova Šubića Bribirskih 9, 23000 Zadar zastupanog po punomoćniku Alen Vimer</item>
    </izvorni_sadrzaj>
    <derivirana_varijabla naziv="DomainObject.Predmet.ProtuStrankaListFormatedWithAdress_1">
      <item>MEDIA ZADAR, d.o.o. za izdavačku djelatnost i marketing, Ulica Knezova Šubića Bribirskih 9, 23000 Zadar zastupanog po punomoćniku Alen Vimer</item>
    </derivirana_varijabla>
  </DomainObject.Predmet.ProtuStrankaListFormatedWithAdress>
  <DomainObject.Predmet.ProtuStrankaListFormatedWithAdressOIB>
    <izvorni_sadrzaj>
      <item>MEDIA ZADAR, d.o.o. za izdavačku djelatnost i marketing, OIB 49507428086, Ulica Knezova Šubića Bribirskih 9, 23000 Zadar zastupanog po punomoćniku Alen Vimer</item>
    </izvorni_sadrzaj>
    <derivirana_varijabla naziv="DomainObject.Predmet.ProtuStrankaListFormatedWithAdressOIB_1">
      <item>MEDIA ZADAR, d.o.o. za izdavačku djelatnost i marketing, OIB 49507428086, Ulica Knezova Šubića Bribirskih 9, 23000 Zadar zastupanog po punomoćniku Alen Vimer</item>
    </derivirana_varijabla>
  </DomainObject.Predmet.ProtuStrankaListFormatedWithAdressOIB>
  <DomainObject.Predmet.ProtuStrankaListNazivFormated>
    <izvorni_sadrzaj>
      <item>MEDIA ZADAR, d.o.o. za izdavačku djelatnost i marketing</item>
    </izvorni_sadrzaj>
    <derivirana_varijabla naziv="DomainObject.Predmet.ProtuStrankaListNazivFormated_1">
      <item>MEDIA ZADAR, d.o.o. za izdavačku djelatnost i marketing</item>
    </derivirana_varijabla>
  </DomainObject.Predmet.ProtuStrankaListNazivFormated>
  <DomainObject.Predmet.ProtuStrankaListNazivFormatedOIB>
    <izvorni_sadrzaj>
      <item>MEDIA ZADAR, d.o.o. za izdavačku djelatnost i marketing, OIB 49507428086</item>
    </izvorni_sadrzaj>
    <derivirana_varijabla naziv="DomainObject.Predmet.ProtuStrankaListNazivFormatedOIB_1">
      <item>MEDIA ZADAR, d.o.o. za izdavačku djelatnost i marketing, OIB 49507428086</item>
    </derivirana_varijabla>
  </DomainObject.Predmet.ProtuStrankaListNazivFormatedOIB>
  <DomainObject.Predmet.OstaliListFormated>
    <izvorni_sadrzaj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_1"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>
  <DomainObject.Predmet.OstaliListFormatedOIB>
    <izvorni_sadrzaj>
      <item>OD Jelaković &amp; partneri j.t.d., OIB 71198181260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OIB_1">
      <item>OD Jelaković &amp; partneri j.t.d., OIB 71198181260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OIB>
  <DomainObject.Predmet.OstaliListFormatedWithAdress>
    <izvorni_sadrzaj>
      <item>OD Jelaković &amp; partneri j.t.d., Zagrebačka 61/III,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_1">
      <item>OD Jelaković &amp; partneri j.t.d., Zagrebačka 61/III,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>
  <DomainObject.Predmet.OstaliListFormatedWithAdressOIB>
    <izvorni_sadrzaj>
      <item>OD Jelaković &amp; partneri j.t.d., OIB 71198181260, Zagrebačka 61/III,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OIB_1">
      <item>OD Jelaković &amp; partneri j.t.d., OIB 71198181260, Zagrebačka 61/III,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OIB>
  <DomainObject.Predmet.OstaliListNazivFormated>
    <izvorni_sadrzaj>
      <item>OD Jelaković &amp; partneri j.t.d.</item>
      <item>Alen Vimer</item>
    </izvorni_sadrzaj>
    <derivirana_varijabla naziv="DomainObject.Predmet.OstaliListNazivFormated_1">
      <item>OD Jelaković &amp; partneri j.t.d.</item>
      <item>Alen Vimer</item>
    </derivirana_varijabla>
  </DomainObject.Predmet.OstaliListNazivFormated>
  <DomainObject.Predmet.OstaliListNazivFormatedOIB>
    <izvorni_sadrzaj>
      <item>OD Jelaković &amp; partneri j.t.d., OIB 71198181260</item>
      <item>Alen Vimer</item>
    </izvorni_sadrzaj>
    <derivirana_varijabla naziv="DomainObject.Predmet.OstaliListNazivFormatedOIB_1">
      <item>OD Jelaković &amp; partneri j.t.d., OIB 71198181260</item>
      <item>Alen Vimer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AG, Alpen- Adria -Platz 1, Klagenfurt am Worthersee, Austrija i dr.</izvorni_sadrzaj>
    <derivirana_varijabla naziv="DomainObject.Predmet.StrankaIDrugi_1">HETA ASSET RESOLUTION AG, Alpen- Adria -Platz 1, Klagenfurt am Worthersee, Austrija i dr.</derivirana_varijabla>
  </DomainObject.Predmet.StrankaIDrugi>
  <DomainObject.Predmet.ProtustrankaIDrugi>
    <izvorni_sadrzaj>MEDIA ZADAR, d.o.o. za izdavačku djelatnost i marketing</izvorni_sadrzaj>
    <derivirana_varijabla naziv="DomainObject.Predmet.ProtustrankaIDrugi_1">MEDIA ZADAR, d.o.o. za izdavačku djelatnost i marketing</derivirana_varijabla>
  </DomainObject.Predmet.ProtustrankaIDrugi>
  <DomainObject.Predmet.StrankaIDrugiAdressOIB>
    <izvorni_sadrzaj>HETA ASSET RESOLUTION AG, Alpen- Adria -Platz 1, Klagenfurt am Worthersee, Austrija, OIB 90730821413 i dr.</izvorni_sadrzaj>
    <derivirana_varijabla naziv="DomainObject.Predmet.StrankaIDrugiAdressOIB_1">HETA ASSET RESOLUTION AG, Alpen- Adria -Platz 1, Klagenfurt am Worthersee, Austrija, OIB 90730821413 i dr.</derivirana_varijabla>
  </DomainObject.Predmet.StrankaIDrugiAdressOIB>
  <DomainObject.Predmet.ProtustrankaIDrugiAdressOIB>
    <izvorni_sadrzaj>MEDIA ZADAR, d.o.o. za izdavačku djelatnost i marketing, OIB 49507428086, Ulica Knezova Šubića Bribirskih 9, 23000 Zadar</izvorni_sadrzaj>
    <derivirana_varijabla naziv="DomainObject.Predmet.ProtustrankaIDrugiAdressOIB_1">MEDIA ZADAR, d.o.o. za izdavačku djelatnost i marketing, OIB 49507428086, Ulica Knezova Šubića Bribirskih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AG, Alpen- Adria -Platz 1, Klagenfurt am Worthersee, Austrija</item>
      <item>MEDIA ZADAR, d.o.o. za izdavačku djelatnost i marketing</item>
      <item>OD Jelaković &amp; partneri j.t.d.</item>
      <item>Alen Vimer</item>
      <item>CAPRICORNO, društvo s ograničenom odgovornošću za trgovinu</item>
      <item>HETA ASSET RESOLUTION AG</item>
    </izvorni_sadrzaj>
    <derivirana_varijabla naziv="DomainObject.Predmet.SudioniciListNaziv_1">
      <item>HETA ASSET RESOLUTION AG, Alpen- Adria -Platz 1, Klagenfurt am Worthersee, Austrija</item>
      <item>MEDIA ZADAR, d.o.o. za izdavačku djelatnost i marketing</item>
      <item>OD Jelaković &amp; partneri j.t.d.</item>
      <item>Alen Vimer</item>
      <item>CAPRICORNO, društvo s ograničenom odgovornošću za trgovinu</item>
      <item>HETA ASSET RESOLUTION AG</item>
    </derivirana_varijabla>
  </DomainObject.Predmet.SudioniciListNaziv>
  <DomainObject.Predmet.SudioniciListAdressOIB>
    <izvorni_sadrzaj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71198181260, Zagrebačka 61/III,42000 Varaždin</item>
      <item>Alen Vimer, Franje Petrića 1/d,23000 Zadar</item>
      <item>CAPRICORNO, društvo s ograničenom odgovornošću za trgovinu, OIB 09517317411, Hercegovačka 57A,21000 Split</item>
      <item>HETA ASSET RESOLUTION AG, OIB 90730821413, Alpen-adria Platz 1,9020 Klagenfurt</item>
    </izvorni_sadrzaj>
    <derivirana_varijabla naziv="DomainObject.Predmet.SudioniciListAdressOIB_1"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71198181260, Zagrebačka 61/III,42000 Varaždin</item>
      <item>Alen Vimer, Franje Petrića 1/d,23000 Zadar</item>
      <item>CAPRICORNO, društvo s ograničenom odgovornošću za trgovinu, OIB 09517317411, Hercegovačka 57A,21000 Split</item>
      <item>HETA ASSET RESOLUTION AG, OIB 90730821413, Alpen-adria Platz 1,9020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49507428086</item>
      <item>, OIB 71198181260</item>
      <item>, OIB null</item>
      <item>, OIB 09517317411</item>
      <item>, OIB 90730821413</item>
    </izvorni_sadrzaj>
    <derivirana_varijabla naziv="DomainObject.Predmet.SudioniciListNazivOIB_1">
      <item>, OIB 90730821413</item>
      <item>, OIB 49507428086</item>
      <item>, OIB 71198181260</item>
      <item>, OIB null</item>
      <item>, OIB 09517317411</item>
      <item>, OIB 90730821413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St-1037/2016-95</izvorni_sadrzaj>
    <derivirana_varijabla naziv="DomainObject.PredzadnjaOdlukaIzPredmeta.Oznaka_1">St-1037/2016-95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80635-C881-46F4-B893-DDFA1F55CA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972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2019-05-06T11:31:00Z</dcterms:created>
  <dc:creator>Administrator</dc:creator>
  <cp:lastModifiedBy>Martina Kalmeta</cp:lastModifiedBy>
  <cp:lastPrinted>2018-10-04T05:27:00Z</cp:lastPrinted>
  <dcterms:modified xmlns:xsi="http://www.w3.org/2001/XMLSchema-instance" xsi:type="dcterms:W3CDTF">2019-05-07T06:40:00Z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(St-1037-16 Radojka Danek.docx)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