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a435" w14:paraId="35ca43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43C37" w:rsidP="00A167C6" w:rsidR="00EC159D">
      <w:pPr>
        <w:pStyle w:val="Bezproreda"/>
      </w:pPr>
      <w:r>
        <w:tab/>
      </w:r>
      <w:r>
        <w:tab/>
      </w:r>
      <w:r w:rsidR="00FB5A8C">
        <w:tab/>
      </w:r>
      <w:r w:rsidR="00FB5A8C">
        <w:tab/>
      </w:r>
      <w:r w:rsidR="00FB5A8C">
        <w:tab/>
      </w:r>
      <w:r w:rsidR="00FB5A8C">
        <w:tab/>
      </w:r>
      <w:r w:rsidR="00FB5A8C">
        <w:tab/>
      </w:r>
      <w:r w:rsidR="00FB5A8C">
        <w:tab/>
      </w:r>
      <w:r w:rsidR="00FB5A8C">
        <w:tab/>
        <w:t xml:space="preserve">               70 St-1464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FB5A8C" w:rsidRPr="00FB5A8C">
        <w:t>I3 PROJEKT d.o.o.</w:t>
      </w:r>
      <w:r w:rsidR="00FB5A8C">
        <w:t xml:space="preserve"> OIB: </w:t>
      </w:r>
      <w:r w:rsidR="00FB5A8C" w:rsidRPr="00FB5A8C">
        <w:t>81136929772</w:t>
      </w:r>
      <w:r w:rsidR="00FB5A8C">
        <w:t xml:space="preserve"> MBS: </w:t>
      </w:r>
      <w:r w:rsidR="00FB5A8C" w:rsidRPr="00FB5A8C">
        <w:t>080850187</w:t>
      </w:r>
      <w:r w:rsidR="00FB5A8C">
        <w:t xml:space="preserve"> iz Karlovca, Maksimilijana Vrhovca 16 </w:t>
      </w:r>
      <w:r w:rsidR="007C052C">
        <w:t xml:space="preserve">dana </w:t>
      </w:r>
      <w:r w:rsidR="00FB5A8C">
        <w:t>22</w:t>
      </w:r>
      <w:r w:rsidR="00D43C37">
        <w:t>. veljače</w:t>
      </w:r>
      <w:r w:rsidR="00C92070">
        <w:t xml:space="preserve">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FB5A8C" w:rsidRPr="00FB5A8C">
        <w:t xml:space="preserve">I3 PROJEKT d.o.o. OIB: 81136929772 MBS: 080850187 iz Karlovca, Maksimilijana Vrhovca 16 </w:t>
      </w:r>
      <w:r w:rsidR="00FB5A8C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B5A8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B5A8C">
        <w:t xml:space="preserve"> </w:t>
      </w:r>
      <w:r w:rsidR="00FB5A8C" w:rsidRPr="00FB5A8C">
        <w:t>I3 PROJEKT d.o.o. OIB: 81136929772 MBS: 080850187 iz Karlovca, Maksimilijana Vrhovca 16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36046">
        <w:t xml:space="preserve">, </w:t>
      </w:r>
      <w:r w:rsidR="00FB5A8C">
        <w:t>22</w:t>
      </w:r>
      <w:r w:rsidR="00D43C37" w:rsidRPr="00D43C37">
        <w:t>. veljače 2016.godine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B372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B5A8C">
          <w:t>70.St-1464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245"/>
    <w:rsid w:val="006E4E2E"/>
    <w:rsid w:val="0070192A"/>
    <w:rsid w:val="007C052C"/>
    <w:rsid w:val="0092290B"/>
    <w:rsid w:val="009C1F6F"/>
    <w:rsid w:val="00A01C56"/>
    <w:rsid w:val="00A167C6"/>
    <w:rsid w:val="00A62139"/>
    <w:rsid w:val="00AB3726"/>
    <w:rsid w:val="00B95F85"/>
    <w:rsid w:val="00C40A68"/>
    <w:rsid w:val="00C92070"/>
    <w:rsid w:val="00D43C37"/>
    <w:rsid w:val="00D52F94"/>
    <w:rsid w:val="00D574B1"/>
    <w:rsid w:val="00DE2C63"/>
    <w:rsid w:val="00DF43CB"/>
    <w:rsid w:val="00EC159D"/>
    <w:rsid w:val="00F92056"/>
    <w:rsid w:val="00FB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1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1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St-1464/2016</izvorni_sadrzaj>
    <derivirana_varijabla naziv="DomainObject.Predmet.OznakaBroj_1">St-1464/2016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I3 PROJEKT d.o.o.</izvorni_sadrzaj>
    <derivirana_varijabla naziv="DomainObject.Predmet.ProtustrankaFormated_1">  I3 PROJEKT d.o.o.</derivirana_varijabla>
  </DomainObject.Predmet.ProtustrankaFormated>
  <DomainObject.Predmet.ProtustrankaFormatedOIB>
    <izvorni_sadrzaj>  I3 PROJEKT d.o.o., OIB 81136929772</izvorni_sadrzaj>
    <derivirana_varijabla naziv="DomainObject.Predmet.ProtustrankaFormatedOIB_1">  I3 PROJEKT d.o.o., OIB 81136929772</derivirana_varijabla>
  </DomainObject.Predmet.ProtustrankaFormatedOIB>
  <DomainObject.Predmet.ProtustrankaFormatedWithAdress>
    <izvorni_sadrzaj> I3 PROJEKT d.o.o., Maksimilijana Vrhovca 16, 47000 Karlovac</izvorni_sadrzaj>
    <derivirana_varijabla naziv="DomainObject.Predmet.ProtustrankaFormatedWithAdress_1"> I3 PROJEKT d.o.o., Maksimilijana Vrhovca 16, 47000 Karlovac</derivirana_varijabla>
  </DomainObject.Predmet.ProtustrankaFormatedWithAdress>
  <DomainObject.Predmet.ProtustrankaFormatedWithAdressOIB>
    <izvorni_sadrzaj> I3 PROJEKT d.o.o., OIB 81136929772, Maksimilijana Vrhovca 16, 47000 Karlovac</izvorni_sadrzaj>
    <derivirana_varijabla naziv="DomainObject.Predmet.ProtustrankaFormatedWithAdressOIB_1"> I3 PROJEKT d.o.o., OIB 81136929772, Maksimilijana Vrhovca 16, 47000 Karlovac</derivirana_varijabla>
  </DomainObject.Predmet.ProtustrankaFormatedWithAdressOIB>
  <DomainObject.Predmet.ProtustrankaWithAdress>
    <izvorni_sadrzaj>I3 PROJEKT d.o.o. Maksimilijana Vrhovca 16, 47000 Karlovac</izvorni_sadrzaj>
    <derivirana_varijabla naziv="DomainObject.Predmet.ProtustrankaWithAdress_1">I3 PROJEKT d.o.o. Maksimilijana Vrhovca 16, 47000 Karlovac</derivirana_varijabla>
  </DomainObject.Predmet.ProtustrankaWithAdress>
  <DomainObject.Predmet.ProtustrankaWithAdressOIB>
    <izvorni_sadrzaj>I3 PROJEKT d.o.o., OIB 81136929772, Maksimilijana Vrhovca 16, 47000 Karlovac</izvorni_sadrzaj>
    <derivirana_varijabla naziv="DomainObject.Predmet.ProtustrankaWithAdressOIB_1">I3 PROJEKT d.o.o., OIB 81136929772, Maksimilijana Vrhovca 16, 47000 Karlovac</derivirana_varijabla>
  </DomainObject.Predmet.ProtustrankaWithAdressOIB>
  <DomainObject.Predmet.ProtustrankaNazivFormated>
    <izvorni_sadrzaj>I3 PROJEKT d.o.o.</izvorni_sadrzaj>
    <derivirana_varijabla naziv="DomainObject.Predmet.ProtustrankaNazivFormated_1">I3 PROJEKT d.o.o.</derivirana_varijabla>
  </DomainObject.Predmet.ProtustrankaNazivFormated>
  <DomainObject.Predmet.ProtustrankaNazivFormatedOIB>
    <izvorni_sadrzaj>I3 PROJEKT d.o.o., OIB 81136929772</izvorni_sadrzaj>
    <derivirana_varijabla naziv="DomainObject.Predmet.ProtustrankaNazivFormatedOIB_1">I3 PROJEKT d.o.o., OIB 81136929772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I3 PROJEKT d.o.o.</item>
    </izvorni_sadrzaj>
    <derivirana_varijabla naziv="DomainObject.Predmet.ProtuStrankaListFormated_1">
      <item>I3 PROJEKT d.o.o.</item>
    </derivirana_varijabla>
  </DomainObject.Predmet.ProtuStrankaListFormated>
  <DomainObject.Predmet.ProtuStrankaListFormatedOIB>
    <izvorni_sadrzaj>
      <item>I3 PROJEKT d.o.o., OIB 81136929772</item>
    </izvorni_sadrzaj>
    <derivirana_varijabla naziv="DomainObject.Predmet.ProtuStrankaListFormatedOIB_1">
      <item>I3 PROJEKT d.o.o., OIB 81136929772</item>
    </derivirana_varijabla>
  </DomainObject.Predmet.ProtuStrankaListFormatedOIB>
  <DomainObject.Predmet.ProtuStrankaListFormatedWithAdress>
    <izvorni_sadrzaj>
      <item>I3 PROJEKT d.o.o., Maksimilijana Vrhovca 16, 47000 Karlovac</item>
    </izvorni_sadrzaj>
    <derivirana_varijabla naziv="DomainObject.Predmet.ProtuStrankaListFormatedWithAdress_1">
      <item>I3 PROJEKT d.o.o., Maksimilijana Vrhovca 16, 47000 Karlovac</item>
    </derivirana_varijabla>
  </DomainObject.Predmet.ProtuStrankaListFormatedWithAdress>
  <DomainObject.Predmet.ProtuStrankaListFormatedWithAdressOIB>
    <izvorni_sadrzaj>
      <item>I3 PROJEKT d.o.o., OIB 81136929772, Maksimilijana Vrhovca 16, 47000 Karlovac</item>
    </izvorni_sadrzaj>
    <derivirana_varijabla naziv="DomainObject.Predmet.ProtuStrankaListFormatedWithAdressOIB_1">
      <item>I3 PROJEKT d.o.o., OIB 81136929772, Maksimilijana Vrhovca 16, 47000 Karlovac</item>
    </derivirana_varijabla>
  </DomainObject.Predmet.ProtuStrankaListFormatedWithAdressOIB>
  <DomainObject.Predmet.ProtuStrankaListNazivFormated>
    <izvorni_sadrzaj>
      <item>I3 PROJEKT d.o.o.</item>
    </izvorni_sadrzaj>
    <derivirana_varijabla naziv="DomainObject.Predmet.ProtuStrankaListNazivFormated_1">
      <item>I3 PROJEKT d.o.o.</item>
    </derivirana_varijabla>
  </DomainObject.Predmet.ProtuStrankaListNazivFormated>
  <DomainObject.Predmet.ProtuStrankaListNazivFormatedOIB>
    <izvorni_sadrzaj>
      <item>I3 PROJEKT d.o.o., OIB 81136929772</item>
    </izvorni_sadrzaj>
    <derivirana_varijabla naziv="DomainObject.Predmet.ProtuStrankaListNazivFormatedOIB_1">
      <item>I3 PROJEKT d.o.o., OIB 81136929772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I3 PROJEKT d.o.o.</izvorni_sadrzaj>
    <derivirana_varijabla naziv="DomainObject.Predmet.ProtustrankaIDrugi_1">I3 PROJEKT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I3 PROJEKT d.o.o., OIB 81136929772, Maksimilijana Vrhovca 16, 47000 Karlovac</izvorni_sadrzaj>
    <derivirana_varijabla naziv="DomainObject.Predmet.ProtustrankaIDrugiAdressOIB_1">I3 PROJEKT d.o.o., OIB 81136929772, Maksimilijana Vrhovca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I3 PROJEKT d.o.o.</item>
    </izvorni_sadrzaj>
    <derivirana_varijabla naziv="DomainObject.Predmet.SudioniciListNaziv_1">
      <item>FINA, regionalni centar Zagreb, podružnica Karlovac</item>
      <item>I3 PROJEKT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I3 PROJEKT d.o.o., OIB 81136929772, Maksimilijana Vrhovca 16,47000 Karlovac</item>
    </izvorni_sadrzaj>
    <derivirana_varijabla naziv="DomainObject.Predmet.SudioniciListAdressOIB_1">
      <item>FINA, regionalni centar Zagreb, podružnica Karlovac, OIB 85821130368, Vitezovićeva 1,47000 Karlovac</item>
      <item>I3 PROJEKT d.o.o., OIB 81136929772, Maksimilijana Vrhovca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81136929772</item>
    </izvorni_sadrzaj>
    <derivirana_varijabla naziv="DomainObject.Predmet.SudioniciListNazivOIB_1">
      <item>, OIB 85821130368</item>
      <item>, OIB 81136929772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1751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2016-02-22T09:03:00Z</dcterms:created>
  <dc:creator>Maja Jurovicki</dc:creator>
  <cp:lastModifiedBy>Mirjana Gašparić</cp:lastModifiedBy>
  <cp:lastPrinted>2016-02-22T09:52:00Z</cp:lastPrinted>
  <dcterms:modified xmlns:xsi="http://www.w3.org/2001/XMLSchema-instance" xsi:type="dcterms:W3CDTF">2016-02-22T09:53:00Z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