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75b9" w14:paraId="97f75b9" w:rsidRDefault="00AE649C" w:rsidP="0043124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31243" w:rsidP="00431243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431243" w:rsidP="00431243" w:rsidR="00AE649C" w:rsidRPr="00B76F3C">
      <w:pPr>
        <w:pStyle w:val="SudNaziv"/>
      </w:pPr>
      <w:r>
        <w:t>TRGOVAČKI SUD U VARAŽDINU</w:t>
      </w:r>
    </w:p>
    <w:p w:rsidRDefault="00431243" w:rsidP="00431243" w:rsidR="00431243">
      <w:pPr>
        <w:spacing w:after="0"/>
        <w:jc w:val="center"/>
      </w:pPr>
    </w:p>
    <w:p w:rsidRDefault="00431243" w:rsidP="00431243" w:rsidR="00431243">
      <w:pPr>
        <w:spacing w:after="0"/>
        <w:jc w:val="center"/>
      </w:pPr>
    </w:p>
    <w:p w:rsidRDefault="00431243" w:rsidP="00431243" w:rsidR="00431243">
      <w:pPr>
        <w:spacing w:after="0"/>
        <w:jc w:val="center"/>
      </w:pPr>
    </w:p>
    <w:p w:rsidRDefault="00431243" w:rsidP="00431243" w:rsidR="00431243">
      <w:pPr>
        <w:spacing w:after="0"/>
      </w:pPr>
      <w:r>
        <w:t xml:space="preserve">                                        U  I M E  R E P U B L I K E  H R V A T S K E</w:t>
      </w:r>
    </w:p>
    <w:p w:rsidRDefault="00431243" w:rsidP="00431243" w:rsidR="00431243">
      <w:pPr>
        <w:spacing w:after="0"/>
      </w:pPr>
    </w:p>
    <w:p w:rsidRDefault="00431243" w:rsidP="00431243" w:rsidR="00431243">
      <w:pPr>
        <w:spacing w:after="0"/>
        <w:jc w:val="center"/>
      </w:pPr>
      <w:r>
        <w:t>R J E Š E NJ E</w:t>
      </w:r>
    </w:p>
    <w:p w:rsidRDefault="00431243" w:rsidP="00431243" w:rsidR="00431243">
      <w:pPr>
        <w:spacing w:after="0"/>
      </w:pPr>
    </w:p>
    <w:p w:rsidRDefault="00431243" w:rsidP="00431243" w:rsidR="00431243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DORA I SVEN j.d.o.o. Čakovec, Miroslava Krleže 16, OIB: 78582719548, dana 8. lipnja 2016., </w:t>
      </w:r>
    </w:p>
    <w:p w:rsidRDefault="00431243" w:rsidP="00431243" w:rsidR="00431243">
      <w:pPr>
        <w:spacing w:after="0"/>
        <w:jc w:val="center"/>
      </w:pPr>
    </w:p>
    <w:p w:rsidRDefault="00431243" w:rsidP="00431243" w:rsidR="00431243">
      <w:pPr>
        <w:spacing w:after="0"/>
        <w:jc w:val="center"/>
      </w:pPr>
      <w:r>
        <w:t>r i j e š i o  j e</w:t>
      </w:r>
    </w:p>
    <w:p w:rsidRDefault="00431243" w:rsidP="00431243" w:rsidR="00431243">
      <w:pPr>
        <w:spacing w:after="0"/>
      </w:pPr>
    </w:p>
    <w:p w:rsidRDefault="00431243" w:rsidP="00431243" w:rsidR="00431243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DORA I SVEN j.d.o.o. Čakovec, Miroslava Krleže 16, OIB: 78582719548, s danom 8. lipnja 2016. u 12,00 sati.</w:t>
      </w:r>
    </w:p>
    <w:p w:rsidRDefault="00431243" w:rsidP="00431243" w:rsidR="00431243">
      <w:pPr>
        <w:spacing w:after="0"/>
        <w:ind w:hanging="705" w:left="1413"/>
        <w:jc w:val="both"/>
      </w:pPr>
    </w:p>
    <w:p w:rsidRDefault="00431243" w:rsidP="00431243" w:rsidR="00431243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Jasna </w:t>
      </w:r>
      <w:proofErr w:type="spellStart"/>
      <w:r>
        <w:t>Hromadko</w:t>
      </w:r>
      <w:proofErr w:type="spellEnd"/>
      <w:r>
        <w:t xml:space="preserve"> iz Zagreba </w:t>
      </w:r>
      <w:proofErr w:type="spellStart"/>
      <w:r>
        <w:t>Zelengorska</w:t>
      </w:r>
      <w:proofErr w:type="spellEnd"/>
      <w:r>
        <w:t xml:space="preserve"> 1, OIB: 22088644509.</w:t>
      </w:r>
    </w:p>
    <w:p w:rsidRDefault="00431243" w:rsidP="00431243" w:rsidR="00431243">
      <w:pPr>
        <w:spacing w:after="0"/>
        <w:ind w:hanging="705" w:left="1413"/>
        <w:jc w:val="both"/>
      </w:pPr>
    </w:p>
    <w:p w:rsidRDefault="00431243" w:rsidP="00431243" w:rsidR="00431243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DORA I SVEN j.d.o.o. Čakovec, Miroslava Krleže 16, OIB: 78582719548.</w:t>
      </w:r>
    </w:p>
    <w:p w:rsidRDefault="00431243" w:rsidP="00431243" w:rsidR="00431243">
      <w:pPr>
        <w:spacing w:after="0"/>
        <w:ind w:hanging="705" w:left="1410"/>
        <w:jc w:val="both"/>
      </w:pPr>
    </w:p>
    <w:p w:rsidRDefault="00431243" w:rsidP="00431243" w:rsidR="00431243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431243" w:rsidP="00431243" w:rsidR="00431243">
      <w:pPr>
        <w:spacing w:after="0"/>
        <w:jc w:val="both"/>
      </w:pPr>
    </w:p>
    <w:p w:rsidRDefault="00431243" w:rsidP="00431243" w:rsidR="00431243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DORA I SVEN j.d.o.o. Čakovec, Miroslava Krleže 16, OIB: 78582719548, bit će brisan iz sudskog registra.</w:t>
      </w:r>
    </w:p>
    <w:p w:rsidRDefault="00431243" w:rsidP="00431243" w:rsidR="00431243">
      <w:pPr>
        <w:spacing w:after="0"/>
        <w:jc w:val="center"/>
      </w:pPr>
    </w:p>
    <w:p w:rsidRDefault="00431243" w:rsidP="00431243" w:rsidR="00431243">
      <w:pPr>
        <w:spacing w:after="0"/>
        <w:jc w:val="center"/>
      </w:pPr>
      <w:r>
        <w:t>Obrazloženje</w:t>
      </w:r>
    </w:p>
    <w:p w:rsidRDefault="00431243" w:rsidP="00431243" w:rsidR="00431243">
      <w:pPr>
        <w:spacing w:after="0"/>
      </w:pPr>
    </w:p>
    <w:p w:rsidRDefault="00431243" w:rsidP="00431243" w:rsidR="00431243">
      <w:pPr>
        <w:spacing w:after="0"/>
        <w:jc w:val="both"/>
      </w:pPr>
      <w:r>
        <w:tab/>
        <w:t xml:space="preserve">Predlagatelj Financijska agencija Regionalni centar Zagreb, Podružnica Varaždin je dana 15. veljače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431243" w:rsidP="00431243" w:rsidR="00431243">
      <w:pPr>
        <w:spacing w:after="0"/>
      </w:pPr>
    </w:p>
    <w:p w:rsidRDefault="00431243" w:rsidP="00431243" w:rsidR="00431243">
      <w:pPr>
        <w:spacing w:after="0"/>
      </w:pPr>
    </w:p>
    <w:p w:rsidRDefault="00431243" w:rsidP="00431243" w:rsidR="00431243">
      <w:pPr>
        <w:spacing w:after="0"/>
      </w:pPr>
    </w:p>
    <w:p w:rsidRDefault="00431243" w:rsidP="00431243" w:rsidR="00431243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431243" w:rsidP="00431243" w:rsidR="00431243">
      <w:pPr>
        <w:spacing w:after="0"/>
      </w:pPr>
    </w:p>
    <w:p w:rsidRDefault="00431243" w:rsidP="00431243" w:rsidR="00431243">
      <w:pPr>
        <w:spacing w:after="0"/>
        <w:jc w:val="center"/>
      </w:pPr>
      <w:r>
        <w:t>U Varaždinu 8. lipnja 2016.</w:t>
      </w:r>
    </w:p>
    <w:p w:rsidRDefault="00431243" w:rsidP="00431243" w:rsidR="00431243">
      <w:pPr>
        <w:spacing w:after="0"/>
        <w:jc w:val="center"/>
      </w:pPr>
    </w:p>
    <w:p w:rsidRDefault="00431243" w:rsidP="00431243" w:rsidR="0043124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431243" w:rsidP="00431243" w:rsidR="00431243">
      <w:pPr>
        <w:spacing w:after="0"/>
      </w:pPr>
    </w:p>
    <w:p w:rsidRDefault="00431243" w:rsidP="00431243" w:rsidR="0043124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431243" w:rsidP="00431243" w:rsidR="0043124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31243" w:rsidP="00431243" w:rsidR="0043124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31243" w:rsidP="00431243" w:rsidR="00431243">
      <w:pPr>
        <w:spacing w:after="0"/>
        <w:ind w:firstLine="708"/>
      </w:pPr>
      <w:r>
        <w:t>Uputa o pravnom lijeku:</w:t>
      </w:r>
    </w:p>
    <w:p w:rsidRDefault="00431243" w:rsidP="00431243" w:rsidR="0043124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431243" w:rsidP="00431243" w:rsidR="0043124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31243" w:rsidP="00431243" w:rsidR="00431243">
      <w:pPr>
        <w:spacing w:after="0"/>
      </w:pPr>
    </w:p>
    <w:p w:rsidRDefault="00431243" w:rsidP="00431243" w:rsidR="00431243">
      <w:pPr>
        <w:spacing w:after="0"/>
      </w:pPr>
    </w:p>
    <w:p w:rsidRDefault="00431243" w:rsidP="00431243" w:rsidR="00431243">
      <w:pPr>
        <w:spacing w:after="0"/>
      </w:pPr>
      <w:r>
        <w:t>DNA:</w:t>
      </w:r>
    </w:p>
    <w:p w:rsidRDefault="00431243" w:rsidP="00431243" w:rsidR="0043124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431243" w:rsidP="00431243" w:rsidR="00431243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431243" w:rsidP="00431243" w:rsidR="00431243">
      <w:pPr>
        <w:numPr>
          <w:ilvl w:val="0"/>
          <w:numId w:val="47"/>
        </w:numPr>
        <w:spacing w:after="0"/>
      </w:pPr>
      <w:r>
        <w:t>Dužnik DORA I SVEN j.d.o.o. Čakovec, Miroslava Krleže 16.</w:t>
      </w:r>
    </w:p>
    <w:p w:rsidRDefault="00431243" w:rsidP="00431243" w:rsidR="00431243">
      <w:pPr>
        <w:numPr>
          <w:ilvl w:val="0"/>
          <w:numId w:val="47"/>
        </w:numPr>
        <w:spacing w:after="0"/>
      </w:pPr>
      <w:r>
        <w:t xml:space="preserve">Osoba ovlaštena za zastupanje – Nina </w:t>
      </w:r>
      <w:proofErr w:type="spellStart"/>
      <w:r>
        <w:t>Žerjav</w:t>
      </w:r>
      <w:proofErr w:type="spellEnd"/>
      <w:r>
        <w:t xml:space="preserve"> iz Čakovca, Miroslava Krleže 16.</w:t>
      </w:r>
    </w:p>
    <w:p w:rsidRDefault="00431243" w:rsidP="00431243" w:rsidR="00431243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431243" w:rsidP="00431243" w:rsidR="00431243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Čakovec.</w:t>
      </w:r>
    </w:p>
    <w:p w:rsidRDefault="00431243" w:rsidP="00431243" w:rsidR="00431243">
      <w:pPr>
        <w:numPr>
          <w:ilvl w:val="0"/>
          <w:numId w:val="47"/>
        </w:numPr>
        <w:spacing w:after="0"/>
      </w:pPr>
      <w:r>
        <w:t xml:space="preserve">Stečajni upravitelj- Jasna </w:t>
      </w:r>
      <w:proofErr w:type="spellStart"/>
      <w:r>
        <w:t>Hromadko</w:t>
      </w:r>
      <w:proofErr w:type="spellEnd"/>
      <w:r>
        <w:t xml:space="preserve"> iz Čakovca, Miroslava Krleže 16.</w:t>
      </w:r>
    </w:p>
    <w:p w:rsidRDefault="00431243" w:rsidP="00431243" w:rsidR="00431243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431243" w:rsidR="00CB0EA4">
      <w:pPr>
        <w:pStyle w:val="Naslovdokumenta"/>
        <w:spacing w:after="0"/>
      </w:pPr>
    </w:p>
    <w:p w:rsidRDefault="0071688E" w:rsidP="00431243" w:rsidR="0071688E">
      <w:pPr>
        <w:pStyle w:val="Poetniodjeljak"/>
        <w:spacing w:after="0"/>
      </w:pPr>
    </w:p>
    <w:p w:rsidRDefault="00A21F0D" w:rsidP="00431243" w:rsidR="00A21F0D">
      <w:pPr>
        <w:pStyle w:val="NormaleSPIS"/>
        <w:spacing w:after="0"/>
        <w:rPr>
          <w:noProof/>
        </w:rPr>
      </w:pPr>
    </w:p>
    <w:p w:rsidRDefault="00DA0242" w:rsidP="00431243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243" w:rsidR="008333A9">
    <w:pPr>
      <w:pStyle w:val="Zaglavlje"/>
    </w:pPr>
    <w:r>
      <w:rPr>
        <w:rStyle w:val="PozadinaSvijetloCrvena"/>
        <w:shd w:fill="auto" w:color="auto" w:val="clear"/>
      </w:rPr>
      <w:t>Poslovni broj. 7 St-242/16-5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124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St-242/2016-5</izvorni_sadrzaj>
    <derivirana_varijabla naziv="DomainObject.Oznaka_1">St-242/2016-5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St-242/2016</izvorni_sadrzaj>
    <derivirana_varijabla naziv="DomainObject.Predmet.OznakaBroj_1">St-242/2016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 I SVEN jednostavno društvo s ograničenom odgovornošću za trgovinu i ugostiteljstvo</izvorni_sadrzaj>
    <derivirana_varijabla naziv="DomainObject.Predmet.ProtustrankaFormated_1">  DORA I SVEN jednostavno društvo s ograničenom odgovornošću za trgovinu i ugostiteljstvo</derivirana_varijabla>
  </DomainObject.Predmet.ProtustrankaFormated>
  <DomainObject.Predmet.ProtustrankaFormatedOIB>
    <izvorni_sadrzaj>  DORA I SVEN jednostavno društvo s ograničenom odgovornošću za trgovinu i ugostiteljstvo, OIB 78582719548</izvorni_sadrzaj>
    <derivirana_varijabla naziv="DomainObject.Predmet.ProtustrankaFormatedOIB_1">  DORA I SVEN jednostavno društvo s ograničenom odgovornošću za trgovinu i ugostiteljstvo, OIB 78582719548</derivirana_varijabla>
  </DomainObject.Predmet.ProtustrankaFormatedOIB>
  <DomainObject.Predmet.ProtustrankaFormatedWithAdress>
    <izvorni_sadrzaj> DORA I SVEN jednostavno društvo s ograničenom odgovornošću za trgovinu i ugostiteljstvo, Miroslava Krleže 16, 40000 Čakovec</izvorni_sadrzaj>
    <derivirana_varijabla naziv="DomainObject.Predmet.ProtustrankaFormatedWithAdress_1"> DORA I SVEN jednostavno društvo s ograničenom odgovornošću za trgovinu i ugostiteljstvo, Miroslava Krleže 16, 40000 Čakovec</derivirana_varijabla>
  </DomainObject.Predmet.ProtustrankaFormatedWithAdress>
  <DomainObject.Predmet.ProtustrankaFormatedWithAdressOIB>
    <izvorni_sadrzaj> DORA I SVEN jednostavno društvo s ograničenom odgovornošću za trgovinu i ugostiteljstvo, OIB 78582719548, Miroslava Krleže 16, 40000 Čakovec</izvorni_sadrzaj>
    <derivirana_varijabla naziv="DomainObject.Predmet.ProtustrankaFormatedWithAdressOIB_1"> DORA I SVEN jednostavno društvo s ograničenom odgovornošću za trgovinu i ugostiteljstvo, OIB 78582719548, Miroslava Krleže 16, 40000 Čakovec</derivirana_varijabla>
  </DomainObject.Predmet.ProtustrankaFormatedWithAdressOIB>
  <DomainObject.Predmet.ProtustrankaWithAdress>
    <izvorni_sadrzaj>DORA I SVEN jednostavno društvo s ograničenom odgovornošću za trgovinu i ugostiteljstvo Miroslava Krleže 16, 40000 Čakovec</izvorni_sadrzaj>
    <derivirana_varijabla naziv="DomainObject.Predmet.ProtustrankaWithAdress_1">DORA I SVEN jednostavno društvo s ograničenom odgovornošću za trgovinu i ugostiteljstvo Miroslava Krleže 16, 40000 Čakovec</derivirana_varijabla>
  </DomainObject.Predmet.ProtustrankaWithAdress>
  <DomainObject.Predmet.ProtustrankaWithAdressOIB>
    <izvorni_sadrzaj>DORA I SVEN jednostavno društvo s ograničenom odgovornošću za trgovinu i ugostiteljstvo, OIB 78582719548, Miroslava Krleže 16, 40000 Čakovec</izvorni_sadrzaj>
    <derivirana_varijabla naziv="DomainObject.Predmet.ProtustrankaWithAdressOIB_1">DORA I SVEN jednostavno društvo s ograničenom odgovornošću za trgovinu i ugostiteljstvo, OIB 78582719548, Miroslava Krleže 16, 40000 Čakovec</derivirana_varijabla>
  </DomainObject.Predmet.ProtustrankaWithAdressOIB>
  <DomainObject.Predmet.ProtustrankaNazivFormated>
    <izvorni_sadrzaj>DORA I SVEN jednostavno društvo s ograničenom odgovornošću za trgovinu i ugostiteljstvo</izvorni_sadrzaj>
    <derivirana_varijabla naziv="DomainObject.Predmet.ProtustrankaNazivFormated_1">DORA I SVEN jednostavno društvo s ograničenom odgovornošću za trgovinu i ugostiteljstvo</derivirana_varijabla>
  </DomainObject.Predmet.ProtustrankaNazivFormated>
  <DomainObject.Predmet.ProtustrankaNazivFormatedOIB>
    <izvorni_sadrzaj>DORA I SVEN jednostavno društvo s ograničenom odgovornošću za trgovinu i ugostiteljstvo, OIB 78582719548</izvorni_sadrzaj>
    <derivirana_varijabla naziv="DomainObject.Predmet.ProtustrankaNazivFormatedOIB_1">DORA I SVEN jednostavno društvo s ograničenom odgovornošću za trgovinu i ugostiteljstvo, OIB 78582719548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2882.34</izvorni_sadrzaj>
    <derivirana_varijabla naziv="DomainObject.Predmet.TrenutnaVrijednost_1">2882.34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DORA I SVEN jednostavno društvo s ograničenom odgovornošću za trgovinu i ugostiteljstvo</item>
    </izvorni_sadrzaj>
    <derivirana_varijabla naziv="DomainObject.Predmet.ProtuStrankaListFormated_1">
      <item>DORA I SVEN jednostavno društvo s ograničenom odgovornošću za trgovinu i ugostiteljstvo</item>
    </derivirana_varijabla>
  </DomainObject.Predmet.ProtuStrankaListFormated>
  <DomainObject.Predmet.ProtuStrankaListFormatedOIB>
    <izvorni_sadrzaj>
      <item>DORA I SVEN jednostavno društvo s ograničenom odgovornošću za trgovinu i ugostiteljstvo, OIB 78582719548</item>
    </izvorni_sadrzaj>
    <derivirana_varijabla naziv="DomainObject.Predmet.ProtuStrankaListFormatedOIB_1">
      <item>DORA I SVEN jednostavno društvo s ograničenom odgovornošću za trgovinu i ugostiteljstvo, OIB 78582719548</item>
    </derivirana_varijabla>
  </DomainObject.Predmet.ProtuStrankaListFormatedOIB>
  <DomainObject.Predmet.ProtuStrankaListFormatedWithAdress>
    <izvorni_sadrzaj>
      <item>DORA I SVEN jednostavno društvo s ograničenom odgovornošću za trgovinu i ugostiteljstvo, Miroslava Krleže 16, 40000 Čakovec</item>
    </izvorni_sadrzaj>
    <derivirana_varijabla naziv="DomainObject.Predmet.ProtuStrankaListFormatedWithAdress_1">
      <item>DORA I SVEN jednostavno društvo s ograničenom odgovornošću za trgovinu i ugostiteljstvo, Miroslava Krleže 16, 40000 Čakovec</item>
    </derivirana_varijabla>
  </DomainObject.Predmet.ProtuStrankaListFormatedWithAdress>
  <DomainObject.Predmet.ProtuStrankaListFormatedWithAdressOIB>
    <izvorni_sadrzaj>
      <item>DORA I SVEN jednostavno društvo s ograničenom odgovornošću za trgovinu i ugostiteljstvo, OIB 78582719548, Miroslava Krleže 16, 40000 Čakovec</item>
    </izvorni_sadrzaj>
    <derivirana_varijabla naziv="DomainObject.Predmet.ProtuStrankaListFormatedWithAdressOIB_1">
      <item>DORA I SVEN jednostavno društvo s ograničenom odgovornošću za trgovinu i ugostiteljstvo, OIB 78582719548, Miroslava Krleže 16, 40000 Čakovec</item>
    </derivirana_varijabla>
  </DomainObject.Predmet.ProtuStrankaListFormatedWithAdressOIB>
  <DomainObject.Predmet.ProtuStrankaListNazivFormated>
    <izvorni_sadrzaj>
      <item>DORA I SVEN jednostavno društvo s ograničenom odgovornošću za trgovinu i ugostiteljstvo</item>
    </izvorni_sadrzaj>
    <derivirana_varijabla naziv="DomainObject.Predmet.ProtuStrankaListNazivFormated_1">
      <item>DORA I SVEN jednostavno društvo s ograničenom odgovornošću za trgovinu i ugostiteljstvo</item>
    </derivirana_varijabla>
  </DomainObject.Predmet.ProtuStrankaListNazivFormated>
  <DomainObject.Predmet.ProtuStrankaListNazivFormatedOIB>
    <izvorni_sadrzaj>
      <item>DORA I SVEN jednostavno društvo s ograničenom odgovornošću za trgovinu i ugostiteljstvo, OIB 78582719548</item>
    </izvorni_sadrzaj>
    <derivirana_varijabla naziv="DomainObject.Predmet.ProtuStrankaListNazivFormatedOIB_1">
      <item>DORA I SVEN jednostavno društvo s ograničenom odgovornošću za trgovinu i ugostiteljstvo, OIB 78582719548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St-242/2016-5</izvorni_sadrzaj>
    <derivirana_varijabla naziv="DomainObject.PoslovniBrojDokumenta_1">St-242/2016-5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DORA I SVEN jednostavno društvo s ograničenom odgovornošću za trgovinu i ugostiteljstvo</izvorni_sadrzaj>
    <derivirana_varijabla naziv="DomainObject.Predmet.ProtustrankaIDrugi_1">DORA I SVEN jednostavno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DORA I SVEN jednostavno društvo s ograničenom odgovornošću za trgovinu i ugostiteljstvo, OIB 78582719548, Miroslava Krleže 16, 40000 Čakovec</izvorni_sadrzaj>
    <derivirana_varijabla naziv="DomainObject.Predmet.ProtustrankaIDrugiAdressOIB_1">DORA I SVEN jednostavno društvo s ograničenom odgovornošću za trgovinu i ugostiteljstvo, OIB 78582719548, Miroslava Krleže 16,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DORA I SVEN jednostavno društvo s ograničenom odgovornošću za trgovinu i ugostiteljstvo</item>
      <item>Sudski registar</item>
    </izvorni_sadrzaj>
    <derivirana_varijabla naziv="DomainObject.Predmet.SudioniciListNaziv_1">
      <item>Financijska agencija</item>
      <item>DORA I SVEN jednostavno društvo s ograničenom odgovornošću za trgovinu i ugostiteljstvo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DORA I SVEN jednostavno društvo s ograničenom odgovornošću za trgovinu i ugostiteljstvo, OIB 78582719548, Miroslava Krleže 16,40000 Čakovec</item>
      <item>Sudski registar</item>
    </izvorni_sadrzaj>
    <derivirana_varijabla naziv="DomainObject.Predmet.SudioniciListAdressOIB_1">
      <item>Financijska agencija, OIB 85821130368, A. Cesarca 2,42000 Varaždin</item>
      <item>DORA I SVEN jednostavno društvo s ograničenom odgovornošću za trgovinu i ugostiteljstvo, OIB 78582719548, Miroslava Krleže 16,40000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B17B67-4F43-4ED5-AB19-EECA4AA2AB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2763</properties:Characters>
  <properties:Lines>84</properties:Lines>
  <properties:Paragraphs>29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2016-06-08T10:08:00Z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St-242/2016-5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