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06d79" w14:paraId="6b06d79" w:rsidRDefault="00CE7A8F" w:rsidP="00896817" w:rsidR="00896817">
      <w:pPr>
        <w:jc w:val="right"/>
        <w15:collapsed w:val="false"/>
      </w:pPr>
      <w:bookmarkStart w:name="_GoBack" w:id="0"/>
      <w:bookmarkEnd w:id="0"/>
      <w:r>
        <w:t>13 St-531/13-</w:t>
      </w:r>
      <w:r w:rsidR="00EA1853">
        <w:t>107</w:t>
      </w:r>
    </w:p>
    <w:p w:rsidRDefault="00896817" w:rsidP="00896817" w:rsidR="0089681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6817" w:rsidP="00896817" w:rsidR="00896817" w:rsidRPr="00D21A2C"/>
    <w:p w:rsidRDefault="00896817" w:rsidP="00896817" w:rsidR="0089681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96817" w:rsidP="00896817" w:rsidR="0089681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96817" w:rsidP="00896817" w:rsidR="0089681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96817" w:rsidP="00896817" w:rsidR="00896817"/>
    <w:p w:rsidRDefault="00896817" w:rsidP="00896817" w:rsidR="00896817">
      <w:pPr>
        <w:jc w:val="center"/>
      </w:pPr>
      <w:r>
        <w:t xml:space="preserve">R E P U B L I K A    H R V A T S K A </w:t>
      </w:r>
    </w:p>
    <w:p w:rsidRDefault="00896817" w:rsidP="00896817" w:rsidR="00896817" w:rsidRPr="00896817">
      <w:pPr>
        <w:pStyle w:val="Naslov1"/>
        <w:rPr>
          <w:b w:val="false"/>
          <w:sz w:val="24"/>
        </w:rPr>
      </w:pPr>
      <w:r w:rsidRPr="00896817">
        <w:rPr>
          <w:b w:val="false"/>
          <w:sz w:val="24"/>
        </w:rPr>
        <w:t>R J E Š E N J E</w:t>
      </w:r>
    </w:p>
    <w:p w:rsidRDefault="00896817" w:rsidP="00896817" w:rsidR="00896817"/>
    <w:p w:rsidRDefault="00896817" w:rsidP="00896817" w:rsidR="00896817">
      <w:pPr>
        <w:jc w:val="center"/>
        <w:rPr>
          <w:b/>
        </w:rPr>
      </w:pPr>
    </w:p>
    <w:p w:rsidRDefault="00CE7A8F" w:rsidP="00CE7A8F" w:rsidR="00CE7A8F">
      <w:pPr>
        <w:pStyle w:val="Tijeloteksta"/>
        <w:ind w:firstLine="708"/>
      </w:pPr>
      <w:r>
        <w:t xml:space="preserve">Trgovački sud u Osijeku, po sucu pojedincu Jadranki Herman kao stečajnom sucu, u stečajnom postupku nad  dužnikom </w:t>
      </w:r>
      <w:r w:rsidRPr="000B5565">
        <w:t>VOJTEK d.o.o. za proizvodnju proizvoda od metala, unutarnju i vanjsku trgovinu, u stečaju,  Beli Manastir, Bele Bartoka 13,  OIB 64142458517, MBS 030008336</w:t>
      </w:r>
      <w:r>
        <w:t xml:space="preserve">, dana 24. siječnja 2017.     </w:t>
      </w:r>
    </w:p>
    <w:p w:rsidRDefault="00FC144D" w:rsidP="00896817" w:rsidR="00FC144D">
      <w:pPr>
        <w:jc w:val="both"/>
      </w:pPr>
    </w:p>
    <w:p w:rsidRDefault="00896817" w:rsidP="00896817" w:rsidR="00896817" w:rsidRPr="004A6CEC">
      <w:pPr>
        <w:jc w:val="center"/>
        <w:rPr>
          <w:bCs/>
        </w:rPr>
      </w:pPr>
      <w:r w:rsidRPr="004A6CEC">
        <w:rPr>
          <w:bCs/>
        </w:rPr>
        <w:t>r i j e š i o   j e</w:t>
      </w:r>
    </w:p>
    <w:p w:rsidRDefault="00AD05D0" w:rsidP="002F785D" w:rsidR="00AD05D0">
      <w:pPr>
        <w:jc w:val="both"/>
      </w:pPr>
    </w:p>
    <w:p w:rsidRDefault="00896817" w:rsidP="00896817" w:rsidR="00896817">
      <w:pPr>
        <w:ind w:left="720"/>
        <w:jc w:val="both"/>
      </w:pPr>
      <w:r>
        <w:t xml:space="preserve">I  Daje se suglasnost na prijedlog završne diobe na način namirenja vjerovnika II višeg isplatnog reda u iznosu od </w:t>
      </w:r>
      <w:r w:rsidR="00EA1853">
        <w:t xml:space="preserve">1.184.000,00 </w:t>
      </w:r>
      <w:r>
        <w:t xml:space="preserve">kn ili </w:t>
      </w:r>
      <w:r w:rsidR="00EA1853">
        <w:t>9,85</w:t>
      </w:r>
      <w:r>
        <w:t xml:space="preserve"> % utvrđenih i priznatih tražbina vjerovnika II višeg isplatnog reda. </w:t>
      </w:r>
    </w:p>
    <w:p w:rsidRDefault="00896817" w:rsidP="00896817" w:rsidR="00896817">
      <w:pPr>
        <w:ind w:left="720"/>
        <w:jc w:val="both"/>
      </w:pPr>
    </w:p>
    <w:p w:rsidRDefault="00896817" w:rsidP="00896817" w:rsidR="00896817">
      <w:pPr>
        <w:ind w:left="720"/>
        <w:jc w:val="both"/>
      </w:pPr>
      <w:r>
        <w:t xml:space="preserve">II Određuje se završno ročište vjerovnika za dan </w:t>
      </w:r>
    </w:p>
    <w:p w:rsidRDefault="00EA1853" w:rsidP="00EA1853" w:rsidR="00896817">
      <w:pPr>
        <w:pStyle w:val="Odlomakpopisa"/>
        <w:numPr>
          <w:ilvl w:val="0"/>
          <w:numId w:val="6"/>
        </w:numPr>
        <w:jc w:val="center"/>
      </w:pPr>
      <w:r>
        <w:t xml:space="preserve">ožujak </w:t>
      </w:r>
      <w:r w:rsidR="00FC144D">
        <w:t xml:space="preserve"> 2017</w:t>
      </w:r>
      <w:r w:rsidR="00896817">
        <w:t>. godine s početkom u 10,00 sati,</w:t>
      </w:r>
    </w:p>
    <w:p w:rsidRDefault="00896817" w:rsidP="00896817" w:rsidR="00896817">
      <w:pPr>
        <w:ind w:left="720"/>
        <w:jc w:val="both"/>
      </w:pPr>
      <w:r>
        <w:t>u zgradi Trgovačkog suda u Osijeku, Zagrebačka 2, soba 22/I (članak 193. stav 1. Stečajnog zakona), sa sljedećim dnevnim redom:</w:t>
      </w:r>
    </w:p>
    <w:p w:rsidRDefault="00896817" w:rsidP="00896817" w:rsidR="00896817">
      <w:pPr>
        <w:numPr>
          <w:ilvl w:val="0"/>
          <w:numId w:val="5"/>
        </w:numPr>
        <w:jc w:val="both"/>
      </w:pPr>
      <w:r>
        <w:t>Rasprava o završnom računu stečajnog upravitelja</w:t>
      </w:r>
    </w:p>
    <w:p w:rsidRDefault="00896817" w:rsidP="00896817" w:rsidR="00896817">
      <w:pPr>
        <w:numPr>
          <w:ilvl w:val="0"/>
          <w:numId w:val="5"/>
        </w:numPr>
        <w:jc w:val="both"/>
      </w:pPr>
      <w:r>
        <w:t>Prigovori na završni popis</w:t>
      </w:r>
    </w:p>
    <w:p w:rsidRDefault="00896817" w:rsidP="00896817" w:rsidR="00896817">
      <w:pPr>
        <w:numPr>
          <w:ilvl w:val="0"/>
          <w:numId w:val="5"/>
        </w:numPr>
        <w:jc w:val="both"/>
      </w:pPr>
      <w:r>
        <w:t>Donošenje odluke o neunovčenim predmetima stečajne mase.</w:t>
      </w:r>
    </w:p>
    <w:p w:rsidRDefault="00896817" w:rsidP="00896817" w:rsidR="00896817">
      <w:pPr>
        <w:ind w:left="720"/>
        <w:jc w:val="both"/>
      </w:pPr>
    </w:p>
    <w:p w:rsidRDefault="00896817" w:rsidP="00896817" w:rsidR="00896817">
      <w:pPr>
        <w:ind w:left="720"/>
        <w:jc w:val="both"/>
      </w:pPr>
      <w:r>
        <w:t xml:space="preserve">III Stečajni upravitelj dužan je javno objaviti iznos priznatih potraživanja, te iznose koji će se isplatiti vjerovnicima, a diobni popis izložit će se na </w:t>
      </w:r>
      <w:r w:rsidR="00EA1853">
        <w:t>mrežnim stranicama e-oglasna ploča</w:t>
      </w:r>
      <w:r>
        <w:t xml:space="preserve"> suda i u stečajnoj pisarnici.</w:t>
      </w:r>
    </w:p>
    <w:p w:rsidRDefault="00896817" w:rsidP="00896817" w:rsidR="00896817">
      <w:pPr>
        <w:ind w:left="720"/>
        <w:jc w:val="both"/>
      </w:pPr>
    </w:p>
    <w:p w:rsidRDefault="00896817" w:rsidP="00896817" w:rsidR="00896817">
      <w:pPr>
        <w:ind w:left="720"/>
        <w:jc w:val="center"/>
      </w:pPr>
      <w:r>
        <w:t>U Osijeku</w:t>
      </w:r>
      <w:r w:rsidR="00FC144D">
        <w:t xml:space="preserve"> </w:t>
      </w:r>
      <w:r w:rsidR="00CE7A8F">
        <w:t xml:space="preserve">24. siječanj 2017. </w:t>
      </w:r>
      <w:r w:rsidR="00FC144D">
        <w:t xml:space="preserve">   </w:t>
      </w:r>
    </w:p>
    <w:p w:rsidRDefault="00896817" w:rsidP="00896817" w:rsidR="00896817">
      <w:pPr>
        <w:ind w:left="720"/>
        <w:jc w:val="center"/>
      </w:pPr>
    </w:p>
    <w:p w:rsidRDefault="00896817" w:rsidP="00896817" w:rsidR="00896817">
      <w:pPr>
        <w:jc w:val="both"/>
      </w:pPr>
      <w:r>
        <w:t>Zapisničar</w:t>
      </w:r>
    </w:p>
    <w:p w:rsidRDefault="00896817" w:rsidP="00896817" w:rsidR="00896817">
      <w:pPr>
        <w:jc w:val="both"/>
      </w:pPr>
      <w:r>
        <w:t xml:space="preserve">Maja Kocijan </w:t>
      </w:r>
    </w:p>
    <w:p w:rsidRDefault="00896817" w:rsidP="00896817" w:rsidR="00896817">
      <w:pPr>
        <w:ind w:firstLine="696" w:left="5676"/>
        <w:jc w:val="both"/>
      </w:pPr>
      <w:r>
        <w:t>STEČAJNI SUDAC</w:t>
      </w:r>
    </w:p>
    <w:p w:rsidRDefault="00896817" w:rsidP="00896817" w:rsidR="00896817">
      <w:pPr>
        <w:ind w:left="720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896817" w:rsidP="00896817" w:rsidR="00896817">
      <w:pPr>
        <w:jc w:val="both"/>
      </w:pPr>
    </w:p>
    <w:p w:rsidRDefault="00896817" w:rsidP="00896817" w:rsidR="00896817">
      <w:pPr>
        <w:jc w:val="both"/>
      </w:pPr>
      <w:r>
        <w:t>UPUTA O PRAVNOM LIJEKU:</w:t>
      </w:r>
    </w:p>
    <w:p w:rsidRDefault="00896817" w:rsidP="00896817" w:rsidR="00896817">
      <w:pPr>
        <w:jc w:val="both"/>
      </w:pPr>
      <w:r>
        <w:t>Protiv ovog rješenja nije dopuštena žalba (čl</w:t>
      </w:r>
      <w:r w:rsidR="00CE7A8F">
        <w:t>.</w:t>
      </w:r>
      <w:r>
        <w:t xml:space="preserve"> 278. st. 2. ZPP-a u vezi s čl. 6. SZ-a).</w:t>
      </w:r>
    </w:p>
    <w:p w:rsidRDefault="00896817" w:rsidP="00896817" w:rsidR="00896817">
      <w:pPr>
        <w:jc w:val="both"/>
      </w:pPr>
    </w:p>
    <w:p w:rsidRDefault="00896817" w:rsidP="00896817" w:rsidR="00896817">
      <w:pPr>
        <w:jc w:val="both"/>
      </w:pPr>
      <w:r>
        <w:t>DNA</w:t>
      </w:r>
    </w:p>
    <w:p w:rsidRDefault="00896817" w:rsidP="00896817" w:rsidR="00896817">
      <w:pPr>
        <w:jc w:val="both"/>
      </w:pPr>
      <w:r>
        <w:t xml:space="preserve">1. Stečajni upravitelj </w:t>
      </w:r>
      <w:r w:rsidR="00CE7A8F">
        <w:t>Filip Babić</w:t>
      </w:r>
    </w:p>
    <w:p w:rsidRDefault="00896817" w:rsidP="00896817" w:rsidR="00896817">
      <w:pPr>
        <w:jc w:val="both"/>
      </w:pPr>
      <w:r>
        <w:t xml:space="preserve">2. e-oglasna ploča </w:t>
      </w:r>
    </w:p>
    <w:p w:rsidRDefault="00896817" w:rsidP="00896817" w:rsidR="00896817">
      <w:pPr>
        <w:jc w:val="both"/>
      </w:pPr>
      <w:r>
        <w:t xml:space="preserve">3. oglasna ploča diobni popis – str. </w:t>
      </w:r>
      <w:r w:rsidR="00EA1853">
        <w:t>632. spisa</w:t>
      </w:r>
    </w:p>
    <w:p w:rsidRDefault="00896817" w:rsidP="00896817" w:rsidR="00896817">
      <w:pPr>
        <w:jc w:val="both"/>
      </w:pPr>
      <w:r>
        <w:t xml:space="preserve">3. roč. </w:t>
      </w:r>
      <w:r w:rsidR="00EA1853">
        <w:t>1/3/17</w:t>
      </w:r>
    </w:p>
    <w:p w:rsidRDefault="000C20F1" w:rsidP="00896817" w:rsidR="000C20F1">
      <w:pPr>
        <w:ind w:left="705"/>
        <w:jc w:val="both"/>
      </w:pPr>
    </w:p>
    <w:sectPr w:rsidSect="00FC144D" w:rsidR="000C20F1">
      <w:pgSz w:code="9" w:h="16838" w:w="11906"/>
      <w:pgMar w:gutter="0" w:footer="709" w:header="709" w:left="1417" w:bottom="993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D1197"/>
    <w:multiLevelType w:val="hybridMultilevel"/>
    <w:tmpl w:val="E0825964"/>
    <w:lvl w:tplc="17C0AA5A" w:ilvl="0">
      <w:start w:val="1"/>
      <w:numFmt w:val="decimalZero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375407"/>
    <w:multiLevelType w:val="hybridMultilevel"/>
    <w:tmpl w:val="37E6D96E"/>
    <w:lvl w:tplc="F8184B0A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96499"/>
    <w:rsid w:val="000A0C6D"/>
    <w:rsid w:val="000A604F"/>
    <w:rsid w:val="000B0BDD"/>
    <w:rsid w:val="000B15E6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38D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87D03"/>
    <w:rsid w:val="00291B9C"/>
    <w:rsid w:val="00293D91"/>
    <w:rsid w:val="00295A96"/>
    <w:rsid w:val="002C059C"/>
    <w:rsid w:val="002D56BB"/>
    <w:rsid w:val="002D64BA"/>
    <w:rsid w:val="002D7D92"/>
    <w:rsid w:val="002E47BC"/>
    <w:rsid w:val="002E55AF"/>
    <w:rsid w:val="002F2BD0"/>
    <w:rsid w:val="002F785D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643E1"/>
    <w:rsid w:val="003655EB"/>
    <w:rsid w:val="00390542"/>
    <w:rsid w:val="003A3BC5"/>
    <w:rsid w:val="003B04BE"/>
    <w:rsid w:val="003B143D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36A"/>
    <w:rsid w:val="004967FC"/>
    <w:rsid w:val="00497410"/>
    <w:rsid w:val="00497B73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92821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A86"/>
    <w:rsid w:val="006A3D23"/>
    <w:rsid w:val="006A56C2"/>
    <w:rsid w:val="006B3616"/>
    <w:rsid w:val="006C1C8C"/>
    <w:rsid w:val="006C6791"/>
    <w:rsid w:val="006E4601"/>
    <w:rsid w:val="006F4276"/>
    <w:rsid w:val="007021FB"/>
    <w:rsid w:val="007060D4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250F4"/>
    <w:rsid w:val="00831609"/>
    <w:rsid w:val="00840A6C"/>
    <w:rsid w:val="00842030"/>
    <w:rsid w:val="00845777"/>
    <w:rsid w:val="008676EE"/>
    <w:rsid w:val="008737C5"/>
    <w:rsid w:val="00890926"/>
    <w:rsid w:val="00896817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2FC6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D05D0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C630B"/>
    <w:rsid w:val="00BC78C2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E7A8F"/>
    <w:rsid w:val="00CF0605"/>
    <w:rsid w:val="00CF4431"/>
    <w:rsid w:val="00CF71B8"/>
    <w:rsid w:val="00D0584A"/>
    <w:rsid w:val="00D15F61"/>
    <w:rsid w:val="00D17872"/>
    <w:rsid w:val="00D178DC"/>
    <w:rsid w:val="00D21236"/>
    <w:rsid w:val="00D22E01"/>
    <w:rsid w:val="00D42F58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A185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56677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C144D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C630B"/>
    <w:rPr>
      <w:b/>
      <w:bCs/>
      <w:sz w:val="28"/>
      <w:szCs w:val="24"/>
    </w:rPr>
  </w:style>
  <w:style w:styleId="Naglaeno" w:type="character">
    <w:name w:val="Strong"/>
    <w:qFormat/>
    <w:rsid w:val="003B143D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CE7A8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A18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21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1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1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1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1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C630B"/>
    <w:rPr>
      <w:b/>
      <w:bCs/>
      <w:sz w:val="28"/>
      <w:szCs w:val="24"/>
    </w:rPr>
  </w:style>
  <w:style w:styleId="Naglaeno" w:type="character">
    <w:name w:val="Strong"/>
    <w:qFormat/>
    <w:rsid w:val="003B143D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CE7A8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A18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21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1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1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1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1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St-531/2013</izvorni_sadrzaj>
    <derivirana_varijabla naziv="DomainObject.Predmet.OznakaBroj_1">St-531/2013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VOJTEK d.o.o. za proizvodnju proizvoda od metala, unutarnju i vanjsku trgovinu</izvorni_sadrzaj>
    <derivirana_varijabla naziv="DomainObject.Predmet.ProtustrankaFormated_1">  VOJTEK d.o.o. za proizvodnju proizvoda od metala, unutarnju i vanjsku trgovinu</derivirana_varijabla>
  </DomainObject.Predmet.ProtustrankaFormated>
  <DomainObject.Predmet.ProtustrankaFormatedOIB>
    <izvorni_sadrzaj>  VOJTEK d.o.o. za proizvodnju proizvoda od metala, unutarnju i vanjsku trgovinu, OIB 64142458517</izvorni_sadrzaj>
    <derivirana_varijabla naziv="DomainObject.Predmet.ProtustrankaFormatedOIB_1">  VOJTEK d.o.o. za proizvodnju proizvoda od metala, unutarnju i vanjsku trgovinu, OIB 64142458517</derivirana_varijabla>
  </DomainObject.Predmet.ProtustrankaFormatedOIB>
  <DomainObject.Predmet.ProtustrankaFormatedWithAdress>
    <izvorni_sadrzaj> VOJTEK d.o.o. za proizvodnju proizvoda od metala, unutarnju i vanjsku trgovinu, Bele Bartoka 13, Beli Manastir</izvorni_sadrzaj>
    <derivirana_varijabla naziv="DomainObject.Predmet.ProtustrankaFormatedWithAdress_1"> VOJTEK d.o.o. za proizvodnju proizvoda od metala, unutarnju i vanjsku trgovinu, Bele Bartoka 13, Beli Manastir</derivirana_varijabla>
  </DomainObject.Predmet.ProtustrankaFormatedWithAdress>
  <DomainObject.Predmet.ProtustrankaFormatedWithAdressOIB>
    <izvorni_sadrzaj> VOJTEK d.o.o. za proizvodnju proizvoda od metala, unutarnju i vanjsku trgovinu, OIB 64142458517, Bele Bartoka 13, Beli Manastir</izvorni_sadrzaj>
    <derivirana_varijabla naziv="DomainObject.Predmet.ProtustrankaFormatedWithAdressOIB_1"> VOJTEK d.o.o. za proizvodnju proizvoda od metala, unutarnju i vanjsku trgovinu, OIB 64142458517, Bele Bartoka 13, Beli Manastir</derivirana_varijabla>
  </DomainObject.Predmet.ProtustrankaFormatedWithAdressOIB>
  <DomainObject.Predmet.ProtustrankaWithAdress>
    <izvorni_sadrzaj>VOJTEK d.o.o. za proizvodnju proizvoda od metala, unutarnju i vanjsku trgovinu Bele Bartoka 13, Beli Manastir</izvorni_sadrzaj>
    <derivirana_varijabla naziv="DomainObject.Predmet.ProtustrankaWithAdress_1">VOJTEK d.o.o. za proizvodnju proizvoda od metala, unutarnju i vanjsku trgovinu Bele Bartoka 13, Beli Manastir</derivirana_varijabla>
  </DomainObject.Predmet.ProtustrankaWithAdress>
  <DomainObject.Predmet.ProtustrankaWithAdressOIB>
    <izvorni_sadrzaj>VOJTEK d.o.o. za proizvodnju proizvoda od metala, unutarnju i vanjsku trgovinu, OIB 64142458517, Bele Bartoka 13, Beli Manastir</izvorni_sadrzaj>
    <derivirana_varijabla naziv="DomainObject.Predmet.ProtustrankaWithAdressOIB_1">VOJTEK d.o.o. za proizvodnju proizvoda od metala, unutarnju i vanjsku trgovinu, OIB 64142458517, Bele Bartoka 13, Beli Manastir</derivirana_varijabla>
  </DomainObject.Predmet.ProtustrankaWithAdressOIB>
  <DomainObject.Predmet.ProtustrankaNazivFormated>
    <izvorni_sadrzaj>VOJTEK d.o.o. za proizvodnju proizvoda od metala, unutarnju i vanjsku trgovinu</izvorni_sadrzaj>
    <derivirana_varijabla naziv="DomainObject.Predmet.ProtustrankaNazivFormated_1">VOJTEK d.o.o. za proizvodnju proizvoda od metala, unutarnju i vanjsku trgovinu</derivirana_varijabla>
  </DomainObject.Predmet.ProtustrankaNazivFormated>
  <DomainObject.Predmet.ProtustrankaNazivFormatedOIB>
    <izvorni_sadrzaj>VOJTEK d.o.o. za proizvodnju proizvoda od metala, unutarnju i vanjsku trgovinu, OIB 64142458517</izvorni_sadrzaj>
    <derivirana_varijabla naziv="DomainObject.Predmet.ProtustrankaNazivFormatedOIB_1">VOJTEK d.o.o. za proizvodnju proizvoda od metala, unutarnju i vanjsku trgovinu, OIB 64142458517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 Nagodbeno vijeće OS 07</izvorni_sadrzaj>
    <derivirana_varijabla naziv="DomainObject.Predmet.StrankaFormated_1">  FINA OSIJEK Nagodbeno vijeće OS 07</derivirana_varijabla>
  </DomainObject.Predmet.StrankaFormated>
  <DomainObject.Predmet.StrankaFormatedOIB>
    <izvorni_sadrzaj>  FINA OSIJEK Nagodbeno vijeće OS 07, OIB 85821130368</izvorni_sadrzaj>
    <derivirana_varijabla naziv="DomainObject.Predmet.StrankaFormatedOIB_1">  FINA OSIJEK Nagodbeno vijeće OS 07, OIB 85821130368</derivirana_varijabla>
  </DomainObject.Predmet.StrankaFormatedOIB>
  <DomainObject.Predmet.StrankaFormatedWithAdress>
    <izvorni_sadrzaj> FINA OSIJEK Nagodbeno vijeće OS 07, L. Jagera 1 do 3, 31000 Osijek</izvorni_sadrzaj>
    <derivirana_varijabla naziv="DomainObject.Predmet.StrankaFormatedWithAdress_1"> FINA OSIJEK Nagodbeno vijeće OS 07, L. Jagera 1 do 3, 31000 Osijek</derivirana_varijabla>
  </DomainObject.Predmet.StrankaFormatedWithAdress>
  <DomainObject.Predmet.StrankaFormatedWithAdressOIB>
    <izvorni_sadrzaj> FINA OSIJEK Nagodbeno vijeće OS 07, OIB 85821130368, L. Jagera 1 do 3, 31000 Osijek</izvorni_sadrzaj>
    <derivirana_varijabla naziv="DomainObject.Predmet.StrankaFormatedWithAdressOIB_1"> FINA OSIJEK Nagodbeno vijeće OS 07, OIB 85821130368, L. Jagera 1 do 3, 31000 Osijek</derivirana_varijabla>
  </DomainObject.Predmet.StrankaFormatedWithAdressOIB>
  <DomainObject.Predmet.StrankaWithAdress>
    <izvorni_sadrzaj>FINA OSIJEK Nagodbeno vijeće OS 07 L. Jagera 1 do 3,31000 Osijek</izvorni_sadrzaj>
    <derivirana_varijabla naziv="DomainObject.Predmet.StrankaWithAdress_1">FINA OSIJEK Nagodbeno vijeće OS 07 L. Jagera 1 do 3,31000 Osijek</derivirana_varijabla>
  </DomainObject.Predmet.StrankaWithAdress>
  <DomainObject.Predmet.StrankaWithAdressOIB>
    <izvorni_sadrzaj>FINA OSIJEK Nagodbeno vijeće OS 07, OIB 85821130368, L. Jagera 1 do 3,31000 Osijek</izvorni_sadrzaj>
    <derivirana_varijabla naziv="DomainObject.Predmet.StrankaWithAdressOIB_1">FINA OSIJEK Nagodbeno vijeće OS 07, OIB 85821130368, L. Jagera 1 do 3,31000 Osijek</derivirana_varijabla>
  </DomainObject.Predmet.StrankaWithAdressOIB>
  <DomainObject.Predmet.StrankaNazivFormated>
    <izvorni_sadrzaj>FINA OSIJEK Nagodbeno vijeće OS 07</izvorni_sadrzaj>
    <derivirana_varijabla naziv="DomainObject.Predmet.StrankaNazivFormated_1">FINA OSIJEK Nagodbeno vijeće OS 07</derivirana_varijabla>
  </DomainObject.Predmet.StrankaNazivFormated>
  <DomainObject.Predmet.StrankaNazivFormatedOIB>
    <izvorni_sadrzaj>FINA OSIJEK Nagodbeno vijeće OS 07, OIB 85821130368</izvorni_sadrzaj>
    <derivirana_varijabla naziv="DomainObject.Predmet.StrankaNazivFormatedOIB_1">FINA OSIJEK Nagodbeno vijeće OS 07,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OSIJEK Nagodbeno vijeće OS 07</item>
    </izvorni_sadrzaj>
    <derivirana_varijabla naziv="DomainObject.Predmet.StrankaListFormated_1">
      <item>FINA OSIJEK Nagodbeno vijeće OS 07</item>
    </derivirana_varijabla>
  </DomainObject.Predmet.StrankaListFormated>
  <DomainObject.Predmet.StrankaListFormatedOIB>
    <izvorni_sadrzaj>
      <item>FINA OSIJEK Nagodbeno vijeće OS 07, OIB 85821130368</item>
    </izvorni_sadrzaj>
    <derivirana_varijabla naziv="DomainObject.Predmet.StrankaListFormatedOIB_1">
      <item>FINA OSIJEK Nagodbeno vijeće OS 07, OIB 85821130368</item>
    </derivirana_varijabla>
  </DomainObject.Predmet.StrankaListFormatedOIB>
  <DomainObject.Predmet.StrankaListFormatedWithAdress>
    <izvorni_sadrzaj>
      <item>FINA OSIJEK Nagodbeno vijeće OS 07, L. Jagera 1 do 3, 31000 Osijek</item>
    </izvorni_sadrzaj>
    <derivirana_varijabla naziv="DomainObject.Predmet.StrankaListFormatedWithAdress_1">
      <item>FINA OSIJEK Nagodbeno vijeće OS 07, L. Jagera 1 do 3, 31000 Osijek</item>
    </derivirana_varijabla>
  </DomainObject.Predmet.StrankaListFormatedWithAdress>
  <DomainObject.Predmet.StrankaListFormatedWithAdressOIB>
    <izvorni_sadrzaj>
      <item>FINA OSIJEK Nagodbeno vijeće OS 07, OIB 85821130368, L. Jagera 1 do 3, 31000 Osijek</item>
    </izvorni_sadrzaj>
    <derivirana_varijabla naziv="DomainObject.Predmet.StrankaListFormatedWithAdressOIB_1">
      <item>FINA OSIJEK Nagodbeno vijeće OS 07, OIB 85821130368, L. Jagera 1 do 3, 31000 Osijek</item>
    </derivirana_varijabla>
  </DomainObject.Predmet.StrankaListFormatedWithAdressOIB>
  <DomainObject.Predmet.StrankaListNazivFormated>
    <izvorni_sadrzaj>
      <item>FINA OSIJEK Nagodbeno vijeće OS 07</item>
    </izvorni_sadrzaj>
    <derivirana_varijabla naziv="DomainObject.Predmet.StrankaListNazivFormated_1">
      <item>FINA OSIJEK Nagodbeno vijeće OS 07</item>
    </derivirana_varijabla>
  </DomainObject.Predmet.StrankaListNazivFormated>
  <DomainObject.Predmet.StrankaListNazivFormatedOIB>
    <izvorni_sadrzaj>
      <item>FINA OSIJEK Nagodbeno vijeće OS 07, OIB 85821130368</item>
    </izvorni_sadrzaj>
    <derivirana_varijabla naziv="DomainObject.Predmet.StrankaListNazivFormatedOIB_1">
      <item>FINA OSIJEK Nagodbeno vijeće OS 07, OIB 85821130368</item>
    </derivirana_varijabla>
  </DomainObject.Predmet.StrankaListNazivFormatedOIB>
  <DomainObject.Predmet.ProtuStrankaListFormated>
    <izvorni_sadrzaj>
      <item>VOJTEK d.o.o. za proizvodnju proizvoda od metala, unutarnju i vanjsku trgovinu</item>
    </izvorni_sadrzaj>
    <derivirana_varijabla naziv="DomainObject.Predmet.ProtuStrankaListFormated_1">
      <item>VOJTEK d.o.o. za proizvodnju proizvoda od metala, unutarnju i vanjsku trgovinu</item>
    </derivirana_varijabla>
  </DomainObject.Predmet.ProtuStrankaListFormated>
  <DomainObject.Predmet.ProtuStrankaListFormatedOIB>
    <izvorni_sadrzaj>
      <item>VOJTEK d.o.o. za proizvodnju proizvoda od metala, unutarnju i vanjsku trgovinu, OIB 64142458517</item>
    </izvorni_sadrzaj>
    <derivirana_varijabla naziv="DomainObject.Predmet.ProtuStrankaListFormatedOIB_1">
      <item>VOJTEK d.o.o. za proizvodnju proizvoda od metala, unutarnju i vanjsku trgovinu, OIB 64142458517</item>
    </derivirana_varijabla>
  </DomainObject.Predmet.ProtuStrankaListFormatedOIB>
  <DomainObject.Predmet.ProtuStrankaListFormatedWithAdress>
    <izvorni_sadrzaj>
      <item>VOJTEK d.o.o. za proizvodnju proizvoda od metala, unutarnju i vanjsku trgovinu, Bele Bartoka 13, Beli Manastir</item>
    </izvorni_sadrzaj>
    <derivirana_varijabla naziv="DomainObject.Predmet.ProtuStrankaListFormatedWithAdress_1">
      <item>VOJTEK d.o.o. za proizvodnju proizvoda od metala, unutarnju i vanjsku trgovinu, Bele Bartoka 13, Beli Manastir</item>
    </derivirana_varijabla>
  </DomainObject.Predmet.ProtuStrankaListFormatedWithAdress>
  <DomainObject.Predmet.ProtuStrankaListFormatedWithAdressOIB>
    <izvorni_sadrzaj>
      <item>VOJTEK d.o.o. za proizvodnju proizvoda od metala, unutarnju i vanjsku trgovinu, OIB 64142458517, Bele Bartoka 13, Beli Manastir</item>
    </izvorni_sadrzaj>
    <derivirana_varijabla naziv="DomainObject.Predmet.ProtuStrankaListFormatedWithAdressOIB_1">
      <item>VOJTEK d.o.o. za proizvodnju proizvoda od metala, unutarnju i vanjsku trgovinu, OIB 64142458517, Bele Bartoka 13, Beli Manastir</item>
    </derivirana_varijabla>
  </DomainObject.Predmet.ProtuStrankaListFormatedWithAdressOIB>
  <DomainObject.Predmet.ProtuStrankaListNazivFormated>
    <izvorni_sadrzaj>
      <item>VOJTEK d.o.o. za proizvodnju proizvoda od metala, unutarnju i vanjsku trgovinu</item>
    </izvorni_sadrzaj>
    <derivirana_varijabla naziv="DomainObject.Predmet.ProtuStrankaListNazivFormated_1">
      <item>VOJTEK d.o.o. za proizvodnju proizvoda od metala, unutarnju i vanjsku trgovinu</item>
    </derivirana_varijabla>
  </DomainObject.Predmet.ProtuStrankaListNazivFormated>
  <DomainObject.Predmet.ProtuStrankaListNazivFormatedOIB>
    <izvorni_sadrzaj>
      <item>VOJTEK d.o.o. za proizvodnju proizvoda od metala, unutarnju i vanjsku trgovinu, OIB 64142458517</item>
    </izvorni_sadrzaj>
    <derivirana_varijabla naziv="DomainObject.Predmet.ProtuStrankaListNazivFormatedOIB_1">
      <item>VOJTEK d.o.o. za proizvodnju proizvoda od metala, unutarnju i vanjsku trgovinu, OIB 64142458517</item>
    </derivirana_varijabla>
  </DomainObject.Predmet.ProtuStrankaListNazivFormatedOIB>
  <DomainObject.Predmet.OstaliListFormated>
    <izvorni_sadrzaj>
      <item>Filip Babić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izvorni_sadrzaj>
    <derivirana_varijabla naziv="DomainObject.Predmet.OstaliListFormated_1">
      <item>Filip Babić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derivirana_varijabla>
  </DomainObject.Predmet.OstaliListFormated>
  <DomainObject.Predmet.OstaliListFormatedOIB>
    <izvorni_sadrzaj>
      <item>Filip Babić, OIB 57093086582</item>
      <item>registar suda</item>
      <item>računovodstvo suda</item>
      <item>Narodne novine d.d., OIB 64546066176</item>
      <item>ŽDO Osijek, OIB 23673736199</item>
      <item>FINA Osijek, OIB 85821130368</item>
      <item>OBŽ Upravni odjel za javne financije</item>
      <item>HYPO ALPE-ADRIA-BANK dioničko društvo, OIB 14036333877</item>
      <item>GRAD BELI MANASTIR, OIB 39912056947</item>
      <item>Porezna uprava Beli Manastir, OIB 18683136487</item>
      <item>ZK odjel Općinski sud u Belom Manastiru</item>
    </izvorni_sadrzaj>
    <derivirana_varijabla naziv="DomainObject.Predmet.OstaliListFormatedOIB_1">
      <item>Filip Babić, OIB 57093086582</item>
      <item>registar suda</item>
      <item>računovodstvo suda</item>
      <item>Narodne novine d.d., OIB 64546066176</item>
      <item>ŽDO Osijek, OIB 23673736199</item>
      <item>FINA Osijek, OIB 85821130368</item>
      <item>OBŽ Upravni odjel za javne financije</item>
      <item>HYPO ALPE-ADRIA-BANK dioničko društvo, OIB 14036333877</item>
      <item>GRAD BELI MANASTIR, OIB 39912056947</item>
      <item>Porezna uprava Beli Manastir, OIB 18683136487</item>
      <item>ZK odjel Općinski sud u Belom Manastiru</item>
    </derivirana_varijabla>
  </DomainObject.Predmet.OstaliListFormatedOIB>
  <DomainObject.Predmet.OstaliListFormatedWithAdress>
    <izvorni_sadrzaj>
      <item>Filip Babić</item>
      <item>registar suda</item>
      <item>računovodstvo suda</item>
      <item>Narodne novine d.d., Savski gaj, XIII. put 6, 10000 Zagreb</item>
      <item>ŽDO Osijek</item>
      <item>FINA Osijek</item>
      <item>OBŽ Upravni odjel za javne financije, Županijska 4, 31000 Osijek</item>
      <item>HYPO ALPE-ADRIA-BANK dioničko društvo, Slavonska avenija 6, Zagreb</item>
      <item>GRAD BELI MANASTIR, Kralja Tomislava 53, 31300 Beli Manastir</item>
      <item>Porezna uprava Beli Manastir, bb, 31300 Beli Manastir</item>
      <item>ZK odjel Općinski sud u Belom Manastiru, bb, 31300 Beli Manastir</item>
    </izvorni_sadrzaj>
    <derivirana_varijabla naziv="DomainObject.Predmet.OstaliListFormatedWithAdress_1">
      <item>Filip Babić</item>
      <item>registar suda</item>
      <item>računovodstvo suda</item>
      <item>Narodne novine d.d., Savski gaj, XIII. put 6, 10000 Zagreb</item>
      <item>ŽDO Osijek</item>
      <item>FINA Osijek</item>
      <item>OBŽ Upravni odjel za javne financije, Županijska 4, 31000 Osijek</item>
      <item>HYPO ALPE-ADRIA-BANK dioničko društvo, Slavonska avenija 6, Zagreb</item>
      <item>GRAD BELI MANASTIR, Kralja Tomislava 53, 31300 Beli Manastir</item>
      <item>Porezna uprava Beli Manastir, bb, 31300 Beli Manastir</item>
      <item>ZK odjel Općinski sud u Belom Manastiru, bb, 31300 Beli Manastir</item>
    </derivirana_varijabla>
  </DomainObject.Predmet.OstaliListFormatedWithAdress>
  <DomainObject.Predmet.OstaliListFormatedWithAdressOIB>
    <izvorni_sadrzaj>
      <item>Filip Babić, OIB 57093086582</item>
      <item>registar suda</item>
      <item>računovodstvo suda</item>
      <item>Narodne novine d.d., OIB 64546066176, Savski gaj, XIII. put 6, 10000 Zagreb</item>
      <item>ŽDO Osijek, OIB 23673736199</item>
      <item>FINA Osijek, OIB 85821130368</item>
      <item>OBŽ Upravni odjel za javne financije, Županijska 4, 31000 Osijek</item>
      <item>HYPO ALPE-ADRIA-BANK dioničko društvo, OIB 14036333877, Slavonska avenija 6, Zagreb</item>
      <item>GRAD BELI MANASTIR, OIB 39912056947, Kralja Tomislava 53, 31300 Beli Manastir</item>
      <item>Porezna uprava Beli Manastir, OIB 18683136487, bb, 31300 Beli Manastir</item>
      <item>ZK odjel Općinski sud u Belom Manastiru, bb, 31300 Beli Manastir</item>
    </izvorni_sadrzaj>
    <derivirana_varijabla naziv="DomainObject.Predmet.OstaliListFormatedWithAdressOIB_1">
      <item>Filip Babić, OIB 57093086582</item>
      <item>registar suda</item>
      <item>računovodstvo suda</item>
      <item>Narodne novine d.d., OIB 64546066176, Savski gaj, XIII. put 6, 10000 Zagreb</item>
      <item>ŽDO Osijek, OIB 23673736199</item>
      <item>FINA Osijek, OIB 85821130368</item>
      <item>OBŽ Upravni odjel za javne financije, Županijska 4, 31000 Osijek</item>
      <item>HYPO ALPE-ADRIA-BANK dioničko društvo, OIB 14036333877, Slavonska avenija 6, Zagreb</item>
      <item>GRAD BELI MANASTIR, OIB 39912056947, Kralja Tomislava 53, 31300 Beli Manastir</item>
      <item>Porezna uprava Beli Manastir, OIB 18683136487, bb, 31300 Beli Manastir</item>
      <item>ZK odjel Općinski sud u Belom Manastiru, bb, 31300 Beli Manastir</item>
    </derivirana_varijabla>
  </DomainObject.Predmet.OstaliListFormatedWithAdressOIB>
  <DomainObject.Predmet.OstaliListNazivFormated>
    <izvorni_sadrzaj>
      <item>Filip Babić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izvorni_sadrzaj>
    <derivirana_varijabla naziv="DomainObject.Predmet.OstaliListNazivFormated_1">
      <item>Filip Babić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derivirana_varijabla>
  </DomainObject.Predmet.OstaliListNazivFormated>
  <DomainObject.Predmet.OstaliListNazivFormatedOIB>
    <izvorni_sadrzaj>
      <item>Filip Babić, OIB 57093086582</item>
      <item>registar suda</item>
      <item>računovodstvo suda</item>
      <item>Narodne novine d.d., OIB 64546066176</item>
      <item>ŽDO Osijek, OIB 23673736199</item>
      <item>FINA Osijek, OIB 85821130368</item>
      <item>OBŽ Upravni odjel za javne financije</item>
      <item>HYPO ALPE-ADRIA-BANK dioničko društvo, OIB 14036333877</item>
      <item>GRAD BELI MANASTIR, OIB 39912056947</item>
      <item>Porezna uprava Beli Manastir, OIB 18683136487</item>
      <item>ZK odjel Općinski sud u Belom Manastiru</item>
    </izvorni_sadrzaj>
    <derivirana_varijabla naziv="DomainObject.Predmet.OstaliListNazivFormatedOIB_1">
      <item>Filip Babić, OIB 57093086582</item>
      <item>registar suda</item>
      <item>računovodstvo suda</item>
      <item>Narodne novine d.d., OIB 64546066176</item>
      <item>ŽDO Osijek, OIB 23673736199</item>
      <item>FINA Osijek, OIB 85821130368</item>
      <item>OBŽ Upravni odjel za javne financije</item>
      <item>HYPO ALPE-ADRIA-BANK dioničko društvo, OIB 14036333877</item>
      <item>GRAD BELI MANASTIR, OIB 39912056947</item>
      <item>Porezna uprava Beli Manastir, OIB 18683136487</item>
      <item>ZK odjel Općinski sud u Belom Manastiru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 Nagodbeno vijeće OS 07</izvorni_sadrzaj>
    <derivirana_varijabla naziv="DomainObject.Predmet.StrankaIDrugi_1">FINA OSIJEK Nagodbeno vijeće OS 07</derivirana_varijabla>
  </DomainObject.Predmet.StrankaIDrugi>
  <DomainObject.Predmet.ProtustrankaIDrugi>
    <izvorni_sadrzaj>VOJTEK d.o.o. za proizvodnju proizvoda od metala, unutarnju i vanjsku trgovinu</izvorni_sadrzaj>
    <derivirana_varijabla naziv="DomainObject.Predmet.ProtustrankaIDrugi_1">VOJTEK d.o.o. za proizvodnju proizvoda od metala, unutarnju i vanjsku trgovinu</derivirana_varijabla>
  </DomainObject.Predmet.ProtustrankaIDrugi>
  <DomainObject.Predmet.StrankaIDrugiAdressOIB>
    <izvorni_sadrzaj>FINA OSIJEK Nagodbeno vijeće OS 07, OIB 85821130368, L. Jagera 1 do 3, 31000 Osijek</izvorni_sadrzaj>
    <derivirana_varijabla naziv="DomainObject.Predmet.StrankaIDrugiAdressOIB_1">FINA OSIJEK Nagodbeno vijeće OS 07, OIB 85821130368, L. Jagera 1 do 3, 31000 Osijek</derivirana_varijabla>
  </DomainObject.Predmet.StrankaIDrugiAdressOIB>
  <DomainObject.Predmet.ProtustrankaIDrugiAdressOIB>
    <izvorni_sadrzaj>VOJTEK d.o.o. za proizvodnju proizvoda od metala, unutarnju i vanjsku trgovinu, OIB 64142458517, Bele Bartoka 13, Beli Manastir</izvorni_sadrzaj>
    <derivirana_varijabla naziv="DomainObject.Predmet.ProtustrankaIDrugiAdressOIB_1">VOJTEK d.o.o. za proizvodnju proizvoda od metala, unutarnju i vanjsku trgovinu, OIB 64142458517, Bele Bartoka 13,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VOJTEK d.o.o. za proizvodnju proizvoda od metala, unutarnju i vanjsku trgovinu</item>
      <item>FINA OSIJEK Nagodbeno vijeće OS 07</item>
      <item>Filip Babić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izvorni_sadrzaj>
    <derivirana_varijabla naziv="DomainObject.Predmet.SudioniciListNaziv_1">
      <item>VOJTEK d.o.o. za proizvodnju proizvoda od metala, unutarnju i vanjsku trgovinu</item>
      <item>FINA OSIJEK Nagodbeno vijeće OS 07</item>
      <item>Filip Babić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derivirana_varijabla>
  </DomainObject.Predmet.SudioniciListNaziv>
  <DomainObject.Predmet.SudioniciListAdressOIB>
    <izvorni_sadrzaj>
      <item>VOJTEK d.o.o. za proizvodnju proizvoda od metala, unutarnju i vanjsku trgovinu, OIB 64142458517, Bele Bartoka 13,Beli Manastir</item>
      <item>FINA OSIJEK Nagodbeno vijeće OS 07, OIB 85821130368, L. Jagera 1 do 3,31000 Osijek</item>
      <item>Filip Babić, OIB 57093086582</item>
      <item>registar suda</item>
      <item>računovodstvo suda</item>
      <item>Narodne novine d.d., OIB 64546066176, Savski gaj, XIII. put 6,10000 Zagreb</item>
      <item>ŽDO Osijek, OIB 23673736199</item>
      <item>FINA Osijek, OIB 85821130368</item>
      <item>OBŽ Upravni odjel za javne financije, Županijska 4,31000 Osijek</item>
      <item>HYPO ALPE-ADRIA-BANK dioničko društvo, OIB 14036333877, Slavonska avenija 6,Zagreb</item>
      <item>GRAD BELI MANASTIR, OIB 39912056947, Kralja Tomislava 53,31300 Beli Manastir</item>
      <item>Porezna uprava Beli Manastir, OIB 18683136487, bb,31300 Beli Manastir</item>
      <item>ZK odjel Općinski sud u Belom Manastiru, bb,31300 Beli Manastir</item>
    </izvorni_sadrzaj>
    <derivirana_varijabla naziv="DomainObject.Predmet.SudioniciListAdressOIB_1">
      <item>VOJTEK d.o.o. za proizvodnju proizvoda od metala, unutarnju i vanjsku trgovinu, OIB 64142458517, Bele Bartoka 13,Beli Manastir</item>
      <item>FINA OSIJEK Nagodbeno vijeće OS 07, OIB 85821130368, L. Jagera 1 do 3,31000 Osijek</item>
      <item>Filip Babić, OIB 57093086582</item>
      <item>registar suda</item>
      <item>računovodstvo suda</item>
      <item>Narodne novine d.d., OIB 64546066176, Savski gaj, XIII. put 6,10000 Zagreb</item>
      <item>ŽDO Osijek, OIB 23673736199</item>
      <item>FINA Osijek, OIB 85821130368</item>
      <item>OBŽ Upravni odjel za javne financije, Županijska 4,31000 Osijek</item>
      <item>HYPO ALPE-ADRIA-BANK dioničko društvo, OIB 14036333877, Slavonska avenija 6,Zagreb</item>
      <item>GRAD BELI MANASTIR, OIB 39912056947, Kralja Tomislava 53,31300 Beli Manastir</item>
      <item>Porezna uprava Beli Manastir, OIB 18683136487, bb,31300 Beli Manastir</item>
      <item>ZK odjel Općinski sud u Belom Manastiru, bb,31300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64142458517</item>
      <item>, OIB 85821130368</item>
      <item>, OIB 57093086582</item>
      <item>, OIB null</item>
      <item>, OIB null</item>
      <item>, OIB 64546066176</item>
      <item>, OIB 23673736199</item>
      <item>, OIB 85821130368</item>
      <item>, OIB null</item>
      <item>, OIB 14036333877</item>
      <item>, OIB 39912056947</item>
      <item>, OIB 18683136487</item>
      <item>, OIB null</item>
    </izvorni_sadrzaj>
    <derivirana_varijabla naziv="DomainObject.Predmet.SudioniciListNazivOIB_1">
      <item>, OIB 64142458517</item>
      <item>, OIB 85821130368</item>
      <item>, OIB 57093086582</item>
      <item>, OIB null</item>
      <item>, OIB null</item>
      <item>, OIB 64546066176</item>
      <item>, OIB 23673736199</item>
      <item>, OIB 85821130368</item>
      <item>, OIB null</item>
      <item>, OIB 14036333877</item>
      <item>, OIB 39912056947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1271</properties:Characters>
  <properties:Lines>49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2017-01-24T08:17:00Z</dcterms:created>
  <dc:creator>hermanj</dc:creator>
  <cp:lastModifiedBy>Maja Kocijan</cp:lastModifiedBy>
  <cp:lastPrinted>2017-01-24T08:22:00Z</cp:lastPrinted>
  <dcterms:modified xmlns:xsi="http://www.w3.org/2001/XMLSchema-instance" xsi:type="dcterms:W3CDTF">2017-01-24T08:23:00Z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