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fe5ea" w14:paraId="a1fe5ea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117B7F">
        <w:rPr>
          <w:rFonts w:cs="Times New Roman" w:hAnsi="Times New Roman" w:ascii="Times New Roman"/>
          <w:b w:val="false"/>
          <w:sz w:val="24"/>
          <w:szCs w:val="24"/>
        </w:rPr>
        <w:t>389</w:t>
      </w:r>
      <w:r w:rsidR="00E854EF">
        <w:rPr>
          <w:rFonts w:cs="Times New Roman" w:hAnsi="Times New Roman" w:ascii="Times New Roman"/>
          <w:b w:val="false"/>
          <w:sz w:val="24"/>
          <w:szCs w:val="24"/>
        </w:rPr>
        <w:t>/2018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117B7F">
        <w:t xml:space="preserve">LAETO LETO d.o.o., Sesvete, Ivana Brkanovića 19, OIB: 13497241854 </w:t>
      </w:r>
      <w:r w:rsidR="00EF6E65">
        <w:t xml:space="preserve">, </w:t>
      </w:r>
      <w:r w:rsidR="00CB1EA4">
        <w:t>2</w:t>
      </w:r>
      <w:r w:rsidR="00117B7F">
        <w:t>2</w:t>
      </w:r>
      <w:r w:rsidR="00EF6E65">
        <w:t>. veljače</w:t>
      </w:r>
      <w:r w:rsidR="00F8037B">
        <w:t xml:space="preserve">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117B7F">
        <w:t>LAETO LETO d.o.o., Sesvete, Ivana Brkanovića 19, OIB: 13497241854</w:t>
      </w:r>
      <w:r w:rsidR="00CE4298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EF6E65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117B7F">
        <w:t>LAETO LETO d.o.o., Sesvete, Ivana Brkanovića 19, OIB: 13497241854</w:t>
      </w:r>
      <w:r w:rsidR="00CB1EA4">
        <w:t>,</w:t>
      </w:r>
      <w:r w:rsidR="006C4C3C">
        <w:t xml:space="preserve"> </w:t>
      </w:r>
      <w:r w:rsidR="00117B7F">
        <w:t>Teu Mujakiću, Sesvete, Ulica Ivana Brkanovića 19, OIB: 11718573573</w:t>
      </w:r>
      <w:r w:rsidR="006E5EE6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117B7F">
        <w:rPr>
          <w:b/>
        </w:rPr>
        <w:t>28</w:t>
      </w:r>
      <w:r w:rsidR="00F8037B">
        <w:rPr>
          <w:b/>
        </w:rPr>
        <w:t>. ožujka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E854EF">
        <w:rPr>
          <w:b/>
        </w:rPr>
        <w:t>9,</w:t>
      </w:r>
      <w:r w:rsidR="00117B7F">
        <w:rPr>
          <w:b/>
        </w:rPr>
        <w:t>00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117B7F">
        <w:t>8. veljače</w:t>
      </w:r>
      <w:r w:rsidR="00E854EF">
        <w:t xml:space="preserve"> 2018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117B7F">
        <w:t>LAETO LETO d.o.o., Sesvete, Ivana Brkanovića 19, OIB: 13497241854,</w:t>
      </w:r>
      <w:r w:rsidR="00775E54">
        <w:t xml:space="preserve">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</w:t>
      </w:r>
      <w:r w:rsidR="00EF6E65">
        <w:t xml:space="preserve"> 104/17</w:t>
      </w:r>
      <w:r w:rsidR="004702FA">
        <w:t xml:space="preserve">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117B7F">
        <w:t>2</w:t>
      </w:r>
      <w:r w:rsidR="00CB1EA4">
        <w:t>2</w:t>
      </w:r>
      <w:r w:rsidR="00EF6E65">
        <w:t>. veljače</w:t>
      </w:r>
      <w:r w:rsidR="00F8037B">
        <w:t xml:space="preserve">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05AC" w:rsidR="00E405AC">
      <w:r>
        <w:separator/>
      </w:r>
    </w:p>
  </w:endnote>
  <w:endnote w:id="0" w:type="continuationSeparator">
    <w:p w:rsidRDefault="00E405AC" w:rsidR="00E40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05AC" w:rsidR="00E405AC">
      <w:r>
        <w:separator/>
      </w:r>
    </w:p>
  </w:footnote>
  <w:footnote w:id="0" w:type="continuationSeparator">
    <w:p w:rsidRDefault="00E405AC" w:rsidR="00E405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092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117B7F">
      <w:rPr>
        <w:rFonts w:hAnsi="Verdana" w:ascii="Verdana"/>
        <w:b w:val="false"/>
        <w:sz w:val="24"/>
        <w:szCs w:val="24"/>
      </w:rPr>
      <w:t>389/</w:t>
    </w:r>
    <w:r w:rsidR="00E854EF">
      <w:rPr>
        <w:rFonts w:hAnsi="Verdana" w:ascii="Verdana"/>
        <w:b w:val="false"/>
        <w:sz w:val="24"/>
        <w:szCs w:val="24"/>
      </w:rPr>
      <w:t>2018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17B7F"/>
    <w:rsid w:val="00122A5F"/>
    <w:rsid w:val="00124B4E"/>
    <w:rsid w:val="00155039"/>
    <w:rsid w:val="00180A29"/>
    <w:rsid w:val="001811DF"/>
    <w:rsid w:val="001A044D"/>
    <w:rsid w:val="001A7E3D"/>
    <w:rsid w:val="001D6B0D"/>
    <w:rsid w:val="001E5168"/>
    <w:rsid w:val="001F779E"/>
    <w:rsid w:val="0022013D"/>
    <w:rsid w:val="002365A1"/>
    <w:rsid w:val="002372CB"/>
    <w:rsid w:val="00250DAF"/>
    <w:rsid w:val="00283EB7"/>
    <w:rsid w:val="0028452C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0925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51E4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5EE6"/>
    <w:rsid w:val="007013AA"/>
    <w:rsid w:val="00704CD9"/>
    <w:rsid w:val="00717F33"/>
    <w:rsid w:val="00740757"/>
    <w:rsid w:val="0074507B"/>
    <w:rsid w:val="00746BA2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6560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1EA4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405AC"/>
    <w:rsid w:val="00E854EF"/>
    <w:rsid w:val="00E95616"/>
    <w:rsid w:val="00EA6F5E"/>
    <w:rsid w:val="00EF6E65"/>
    <w:rsid w:val="00F10CB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09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9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92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9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9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09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9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92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9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9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St-389/2018</izvorni_sadrzaj>
    <derivirana_varijabla naziv="DomainObject.Predmet.OznakaBroj_1">St-389/2018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LAETO LETO d.o.o.</izvorni_sadrzaj>
    <derivirana_varijabla naziv="DomainObject.Predmet.ProtustrankaFormated_1">  LAETO LETO d.o.o.</derivirana_varijabla>
  </DomainObject.Predmet.ProtustrankaFormated>
  <DomainObject.Predmet.ProtustrankaFormatedOIB>
    <izvorni_sadrzaj>  LAETO LETO d.o.o., OIB 13497241854</izvorni_sadrzaj>
    <derivirana_varijabla naziv="DomainObject.Predmet.ProtustrankaFormatedOIB_1">  LAETO LETO d.o.o., OIB 13497241854</derivirana_varijabla>
  </DomainObject.Predmet.ProtustrankaFormatedOIB>
  <DomainObject.Predmet.ProtustrankaFormatedWithAdress>
    <izvorni_sadrzaj> LAETO LETO d.o.o., Ivana Brkanovića 19, 10360 Sesvete</izvorni_sadrzaj>
    <derivirana_varijabla naziv="DomainObject.Predmet.ProtustrankaFormatedWithAdress_1"> LAETO LETO d.o.o., Ivana Brkanovića 19, 10360 Sesvete</derivirana_varijabla>
  </DomainObject.Predmet.ProtustrankaFormatedWithAdress>
  <DomainObject.Predmet.ProtustrankaFormatedWithAdressOIB>
    <izvorni_sadrzaj> LAETO LETO d.o.o., OIB 13497241854, Ivana Brkanovića 19, 10360 Sesvete</izvorni_sadrzaj>
    <derivirana_varijabla naziv="DomainObject.Predmet.ProtustrankaFormatedWithAdressOIB_1"> LAETO LETO d.o.o., OIB 13497241854, Ivana Brkanovića 19, 10360 Sesvete</derivirana_varijabla>
  </DomainObject.Predmet.ProtustrankaFormatedWithAdressOIB>
  <DomainObject.Predmet.ProtustrankaWithAdress>
    <izvorni_sadrzaj>LAETO LETO d.o.o. Ivana Brkanovića 19, 10360 Sesvete</izvorni_sadrzaj>
    <derivirana_varijabla naziv="DomainObject.Predmet.ProtustrankaWithAdress_1">LAETO LETO d.o.o. Ivana Brkanovića 19, 10360 Sesvete</derivirana_varijabla>
  </DomainObject.Predmet.ProtustrankaWithAdress>
  <DomainObject.Predmet.ProtustrankaWithAdressOIB>
    <izvorni_sadrzaj>LAETO LETO d.o.o., OIB 13497241854, Ivana Brkanovića 19, 10360 Sesvete</izvorni_sadrzaj>
    <derivirana_varijabla naziv="DomainObject.Predmet.ProtustrankaWithAdressOIB_1">LAETO LETO d.o.o., OIB 13497241854, Ivana Brkanovića 19, 10360 Sesvete</derivirana_varijabla>
  </DomainObject.Predmet.ProtustrankaWithAdressOIB>
  <DomainObject.Predmet.ProtustrankaNazivFormated>
    <izvorni_sadrzaj>LAETO LETO d.o.o.</izvorni_sadrzaj>
    <derivirana_varijabla naziv="DomainObject.Predmet.ProtustrankaNazivFormated_1">LAETO LETO d.o.o.</derivirana_varijabla>
  </DomainObject.Predmet.ProtustrankaNazivFormated>
  <DomainObject.Predmet.ProtustrankaNazivFormatedOIB>
    <izvorni_sadrzaj>LAETO LETO d.o.o., OIB 13497241854</izvorni_sadrzaj>
    <derivirana_varijabla naziv="DomainObject.Predmet.ProtustrankaNazivFormatedOIB_1">LAETO LETO d.o.o., OIB 13497241854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LAETO LETO d.o.o.</item>
    </izvorni_sadrzaj>
    <derivirana_varijabla naziv="DomainObject.Predmet.ProtuStrankaListFormated_1">
      <item>LAETO LETO d.o.o.</item>
    </derivirana_varijabla>
  </DomainObject.Predmet.ProtuStrankaListFormated>
  <DomainObject.Predmet.ProtuStrankaListFormatedOIB>
    <izvorni_sadrzaj>
      <item>LAETO LETO d.o.o., OIB 13497241854</item>
    </izvorni_sadrzaj>
    <derivirana_varijabla naziv="DomainObject.Predmet.ProtuStrankaListFormatedOIB_1">
      <item>LAETO LETO d.o.o., OIB 13497241854</item>
    </derivirana_varijabla>
  </DomainObject.Predmet.ProtuStrankaListFormatedOIB>
  <DomainObject.Predmet.ProtuStrankaListFormatedWithAdress>
    <izvorni_sadrzaj>
      <item>LAETO LETO d.o.o., Ivana Brkanovića 19, 10360 Sesvete</item>
    </izvorni_sadrzaj>
    <derivirana_varijabla naziv="DomainObject.Predmet.ProtuStrankaListFormatedWithAdress_1">
      <item>LAETO LETO d.o.o., Ivana Brkanovića 19, 10360 Sesvete</item>
    </derivirana_varijabla>
  </DomainObject.Predmet.ProtuStrankaListFormatedWithAdress>
  <DomainObject.Predmet.ProtuStrankaListFormatedWithAdressOIB>
    <izvorni_sadrzaj>
      <item>LAETO LETO d.o.o., OIB 13497241854, Ivana Brkanovića 19, 10360 Sesvete</item>
    </izvorni_sadrzaj>
    <derivirana_varijabla naziv="DomainObject.Predmet.ProtuStrankaListFormatedWithAdressOIB_1">
      <item>LAETO LETO d.o.o., OIB 13497241854, Ivana Brkanovića 19, 10360 Sesvete</item>
    </derivirana_varijabla>
  </DomainObject.Predmet.ProtuStrankaListFormatedWithAdressOIB>
  <DomainObject.Predmet.ProtuStrankaListNazivFormated>
    <izvorni_sadrzaj>
      <item>LAETO LETO d.o.o.</item>
    </izvorni_sadrzaj>
    <derivirana_varijabla naziv="DomainObject.Predmet.ProtuStrankaListNazivFormated_1">
      <item>LAETO LETO d.o.o.</item>
    </derivirana_varijabla>
  </DomainObject.Predmet.ProtuStrankaListNazivFormated>
  <DomainObject.Predmet.ProtuStrankaListNazivFormatedOIB>
    <izvorni_sadrzaj>
      <item>LAETO LETO d.o.o., OIB 13497241854</item>
    </izvorni_sadrzaj>
    <derivirana_varijabla naziv="DomainObject.Predmet.ProtuStrankaListNazivFormatedOIB_1">
      <item>LAETO LETO d.o.o., OIB 13497241854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LAETO LETO d.o.o.</izvorni_sadrzaj>
    <derivirana_varijabla naziv="DomainObject.Predmet.ProtustrankaIDrugi_1">LAETO LETO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LAETO LETO d.o.o., OIB 13497241854, Ivana Brkanovića 19, 10360 Sesvete</izvorni_sadrzaj>
    <derivirana_varijabla naziv="DomainObject.Predmet.ProtustrankaIDrugiAdressOIB_1">LAETO LETO d.o.o., OIB 13497241854, Ivana Brkanovića 19,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LAETO LETO d.o.o.</item>
      <item>FINA Regionalni centar Zagreb</item>
    </izvorni_sadrzaj>
    <derivirana_varijabla naziv="DomainObject.Predmet.SudioniciListNaziv_1">
      <item>LAETO LETO d.o.o.</item>
      <item>FINA Regionalni centar Zagreb</item>
    </derivirana_varijabla>
  </DomainObject.Predmet.SudioniciListNaziv>
  <DomainObject.Predmet.SudioniciListAdressOIB>
    <izvorni_sadrzaj>
      <item>LAETO LETO d.o.o., OIB 13497241854, Ivana Brkanovića 19,10360 Sesvete</item>
      <item>FINA Regionalni centar Zagreb, OIB 85821130368, Trg svibanjskih žrtava 1995. 1,10000 Zagreb</item>
    </izvorni_sadrzaj>
    <derivirana_varijabla naziv="DomainObject.Predmet.SudioniciListAdressOIB_1">
      <item>LAETO LETO d.o.o., OIB 13497241854, Ivana Brkanovića 19,10360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13497241854</item>
      <item>, OIB 85821130368</item>
    </izvorni_sadrzaj>
    <derivirana_varijabla naziv="DomainObject.Predmet.SudioniciListNazivOIB_1">
      <item>, OIB 13497241854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E627FF-27E9-4A5B-AFE1-77D36993E1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897</properties:Words>
  <properties:Characters>4644</properties:Characters>
  <properties:Lines>132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2018-02-22T13:08:00Z</dcterms:created>
  <dc:creator>Korisnik</dc:creator>
  <cp:lastModifiedBy>Draženka Prpić</cp:lastModifiedBy>
  <cp:lastPrinted>2018-02-22T13:10:00Z</cp:lastPrinted>
  <dcterms:modified xmlns:xsi="http://www.w3.org/2001/XMLSchema-instance" xsi:type="dcterms:W3CDTF">2018-02-22T13:10:00Z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POKRETANJE PRETHODNOG POSTUPKA NA PRIJEDLOG FINE - ČL. 110..st.1.-St-389-18-Na prijedlog FINE.docx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