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ddd6" w14:paraId="a6bddd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257A44">
        <w:t>270</w:t>
      </w:r>
      <w:r w:rsidR="006B338C">
        <w:t>/1</w:t>
      </w:r>
      <w:r w:rsidR="00664993">
        <w:t>6</w:t>
      </w:r>
      <w:r w:rsidR="006B338C">
        <w:t>-</w:t>
      </w:r>
      <w:r w:rsidR="00257A44">
        <w:t>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257A44">
        <w:t>BAYERN-EXPORT-IMPORT, d.o.o.</w:t>
      </w:r>
      <w:r w:rsidR="00664993">
        <w:t xml:space="preserve">, Zadar, </w:t>
      </w:r>
      <w:r w:rsidR="00257A44">
        <w:t>Put Vukića 5</w:t>
      </w:r>
      <w:r w:rsidR="00664993">
        <w:t xml:space="preserve">, Zadar, OIB: </w:t>
      </w:r>
      <w:r w:rsidR="00257A44">
        <w:t>88984600247</w:t>
      </w:r>
      <w:r w:rsidR="006B338C">
        <w:t xml:space="preserve">, </w:t>
      </w:r>
      <w:r w:rsidR="00431D7A">
        <w:t>08</w:t>
      </w:r>
      <w:r w:rsidR="00257A44">
        <w:t>. travnja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257A44">
        <w:t>24</w:t>
      </w:r>
      <w:r w:rsidR="000C1AFC">
        <w:t xml:space="preserve">. </w:t>
      </w:r>
      <w:r w:rsidR="00257A44">
        <w:t>veljače 2016</w:t>
      </w:r>
      <w:r w:rsidR="000C1AFC">
        <w:t xml:space="preserve">. za provedbu skraćenoga stečajnog postupka nad dužnikom </w:t>
      </w:r>
      <w:r w:rsidR="00257A44">
        <w:t>BAYERN-EXPORT-IMPORT, d.o.o., Zadar, Put Vukića 5, Zadar, OIB: 88984600247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257A44">
        <w:t>BAYERN-EXPORT-IMPORT, d.o.o., Zadar</w:t>
      </w:r>
      <w:r w:rsidR="00D21088" w:rsidRPr="000C3CA4">
        <w:t>.</w:t>
      </w:r>
    </w:p>
    <w:p w:rsidRDefault="000C3CA4" w:rsidP="000C3CA4" w:rsidR="000C3CA4">
      <w:pPr>
        <w:jc w:val="both"/>
      </w:pPr>
      <w:r w:rsidRPr="000C3CA4">
        <w:t xml:space="preserve">           Dana </w:t>
      </w:r>
      <w:r w:rsidR="00257A44">
        <w:t>22</w:t>
      </w:r>
      <w:r w:rsidR="006B338C">
        <w:t xml:space="preserve">. </w:t>
      </w:r>
      <w:r w:rsidR="00257A44">
        <w:t>ožujka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 je podmirio sva dugovanja i da mu račun nije blokiran. </w:t>
      </w:r>
      <w:r w:rsidR="00257A44">
        <w:t xml:space="preserve"> </w:t>
      </w:r>
    </w:p>
    <w:p w:rsidRDefault="000C3CA4" w:rsidP="000C3CA4" w:rsidR="006B338C">
      <w:pPr>
        <w:jc w:val="both"/>
      </w:pPr>
      <w:r w:rsidRPr="0066271E">
        <w:t xml:space="preserve">           Dana </w:t>
      </w:r>
      <w:r w:rsidR="00257A44">
        <w:t>05</w:t>
      </w:r>
      <w:r w:rsidR="00664993">
        <w:t xml:space="preserve">. </w:t>
      </w:r>
      <w:r w:rsidR="00257A44">
        <w:t>travnja</w:t>
      </w:r>
      <w:r w:rsidRPr="0066271E">
        <w:t xml:space="preserve"> 201</w:t>
      </w:r>
      <w:r w:rsidR="00664993">
        <w:t>5</w:t>
      </w:r>
      <w:r w:rsidRPr="0066271E">
        <w:t>. godine</w:t>
      </w:r>
      <w:r w:rsidR="00664993">
        <w:t xml:space="preserve"> Financijska agencija</w:t>
      </w:r>
      <w:r w:rsidRPr="0066271E">
        <w:t xml:space="preserve"> </w:t>
      </w:r>
      <w:r w:rsidR="00664993">
        <w:t>je dostavila podatak da</w:t>
      </w:r>
      <w:r w:rsidRPr="0066271E">
        <w:t xml:space="preserve"> društvo </w:t>
      </w:r>
      <w:r w:rsidR="00257A44">
        <w:t xml:space="preserve">BAYERN-EXPORT-IMPORT, d.o.o., Zadar </w:t>
      </w:r>
      <w:r w:rsidR="000C1AFC">
        <w:t>više nije u blokadi i da nema evidentiranih neizvršenih osnova za plaćanje.</w:t>
      </w:r>
    </w:p>
    <w:p w:rsidRDefault="000C1AFC" w:rsidP="000C1AFC" w:rsidR="000C1AFC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C1AFC" w:rsidP="000C1AFC" w:rsidR="000C1AFC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431D7A">
        <w:t>08</w:t>
      </w:r>
      <w:r w:rsidR="00257A44">
        <w:t>. travnja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0C1AFC">
        <w:t>tečajn</w:t>
      </w:r>
      <w:r w:rsidR="00431D7A">
        <w:t>a</w:t>
      </w:r>
      <w:r w:rsidR="000C1AFC">
        <w:t xml:space="preserve"> su</w:t>
      </w:r>
      <w:r w:rsidR="00431D7A">
        <w:t>tkinja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431D7A">
        <w:t xml:space="preserve"> – e-mailom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443D15">
        <w:t xml:space="preserve"> po punomoćniku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49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257A44">
          <w:t>270</w:t>
        </w:r>
        <w:r>
          <w:t>/16-</w:t>
        </w:r>
        <w:r w:rsidR="00257A44">
          <w:t>10</w:t>
        </w:r>
      </w:p>
      <w:p w:rsidRDefault="001B2495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C1AFC"/>
    <w:rsid w:val="000C3CA4"/>
    <w:rsid w:val="00192D9A"/>
    <w:rsid w:val="001B2495"/>
    <w:rsid w:val="001C0852"/>
    <w:rsid w:val="0021510A"/>
    <w:rsid w:val="00257A44"/>
    <w:rsid w:val="0027651C"/>
    <w:rsid w:val="00391689"/>
    <w:rsid w:val="003A47CB"/>
    <w:rsid w:val="003D4686"/>
    <w:rsid w:val="00431D7A"/>
    <w:rsid w:val="00443D15"/>
    <w:rsid w:val="004606D7"/>
    <w:rsid w:val="004A3683"/>
    <w:rsid w:val="00517489"/>
    <w:rsid w:val="0053370D"/>
    <w:rsid w:val="00633176"/>
    <w:rsid w:val="0066271E"/>
    <w:rsid w:val="00664993"/>
    <w:rsid w:val="006B338C"/>
    <w:rsid w:val="006D5987"/>
    <w:rsid w:val="00745785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2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BAYERN-EXPORT-IMPORT, d.o.o. za graditeljstvo, trgovinu i posredovanje</izvorni_sadrzaj>
    <derivirana_varijabla naziv="DomainObject.Predmet.ProtustrankaFormated_1">  BAYERN-EXPORT-IMPORT, d.o.o. za graditeljstvo, trgovinu i posredovanje</derivirana_varijabla>
  </DomainObject.Predmet.ProtustrankaFormated>
  <DomainObject.Predmet.ProtustrankaFormatedOIB>
    <izvorni_sadrzaj>  BAYERN-EXPORT-IMPORT, d.o.o. za graditeljstvo, trgovinu i posredovanje, OIB 88984600247</izvorni_sadrzaj>
    <derivirana_varijabla naziv="DomainObject.Predmet.ProtustrankaFormatedOIB_1">  BAYERN-EXPORT-IMPORT, d.o.o. za graditeljstvo, trgovinu i posredovanje, OIB 88984600247</derivirana_varijabla>
  </DomainObject.Predmet.ProtustrankaFormatedOIB>
  <DomainObject.Predmet.ProtustrankaFormatedWithAdress>
    <izvorni_sadrzaj> BAYERN-EXPORT-IMPORT, d.o.o. za graditeljstvo, trgovinu i posredovanje, Put Vukića 5, 23000 Zadar</izvorni_sadrzaj>
    <derivirana_varijabla naziv="DomainObject.Predmet.ProtustrankaFormatedWithAdress_1"> BAYERN-EXPORT-IMPORT, d.o.o. za graditeljstvo, trgovinu i posredovanje, Put Vukića 5, 23000 Zadar</derivirana_varijabla>
  </DomainObject.Predmet.ProtustrankaFormatedWithAdress>
  <DomainObject.Predmet.ProtustrankaFormatedWithAdressOIB>
    <izvorni_sadrzaj> BAYERN-EXPORT-IMPORT, d.o.o. za graditeljstvo, trgovinu i posredovanje, OIB 88984600247, Put Vukića 5, 23000 Zadar</izvorni_sadrzaj>
    <derivirana_varijabla naziv="DomainObject.Predmet.ProtustrankaFormatedWithAdressOIB_1"> BAYERN-EXPORT-IMPORT, d.o.o. za graditeljstvo, trgovinu i posredovanje, OIB 88984600247, Put Vukića 5, 23000 Zadar</derivirana_varijabla>
  </DomainObject.Predmet.ProtustrankaFormatedWithAdressOIB>
  <DomainObject.Predmet.ProtustrankaWithAdress>
    <izvorni_sadrzaj>BAYERN-EXPORT-IMPORT, d.o.o. za graditeljstvo, trgovinu i posredovanje Put Vukića 5, 23000 Zadar</izvorni_sadrzaj>
    <derivirana_varijabla naziv="DomainObject.Predmet.ProtustrankaWithAdress_1">BAYERN-EXPORT-IMPORT, d.o.o. za graditeljstvo, trgovinu i posredovanje Put Vukića 5, 23000 Zadar</derivirana_varijabla>
  </DomainObject.Predmet.ProtustrankaWithAdress>
  <DomainObject.Predmet.ProtustrankaWithAdressOIB>
    <izvorni_sadrzaj>BAYERN-EXPORT-IMPORT, d.o.o. za graditeljstvo, trgovinu i posredovanje, OIB 88984600247, Put Vukića 5, 23000 Zadar</izvorni_sadrzaj>
    <derivirana_varijabla naziv="DomainObject.Predmet.ProtustrankaWithAdressOIB_1">BAYERN-EXPORT-IMPORT, d.o.o. za graditeljstvo, trgovinu i posredovanje, OIB 88984600247, Put Vukića 5, 23000 Zadar</derivirana_varijabla>
  </DomainObject.Predmet.ProtustrankaWithAdressOIB>
  <DomainObject.Predmet.ProtustrankaNazivFormated>
    <izvorni_sadrzaj>BAYERN-EXPORT-IMPORT, d.o.o. za graditeljstvo, trgovinu i posredovanje</izvorni_sadrzaj>
    <derivirana_varijabla naziv="DomainObject.Predmet.ProtustrankaNazivFormated_1">BAYERN-EXPORT-IMPORT, d.o.o. za graditeljstvo, trgovinu i posredovanje</derivirana_varijabla>
  </DomainObject.Predmet.ProtustrankaNazivFormated>
  <DomainObject.Predmet.ProtustrankaNazivFormatedOIB>
    <izvorni_sadrzaj>BAYERN-EXPORT-IMPORT, d.o.o. za graditeljstvo, trgovinu i posredovanje, OIB 88984600247</izvorni_sadrzaj>
    <derivirana_varijabla naziv="DomainObject.Predmet.ProtustrankaNazivFormatedOIB_1">BAYERN-EXPORT-IMPORT, d.o.o. za graditeljstvo, trgovinu i posredovanje, OIB 88984600247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1518.12</izvorni_sadrzaj>
    <derivirana_varijabla naziv="DomainObject.Predmet.TrenutnaVrijednost_1">1518.12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BAYERN-EXPORT-IMPORT, d.o.o. za graditeljstvo, trgovinu i posredovanje</item>
    </izvorni_sadrzaj>
    <derivirana_varijabla naziv="DomainObject.Predmet.ProtuStrankaListFormated_1">
      <item>BAYERN-EXPORT-IMPORT, d.o.o. za graditeljstvo, trgovinu i posredovanje</item>
    </derivirana_varijabla>
  </DomainObject.Predmet.ProtuStrankaListFormated>
  <DomainObject.Predmet.ProtuStrankaListFormatedOIB>
    <izvorni_sadrzaj>
      <item>BAYERN-EXPORT-IMPORT, d.o.o. za graditeljstvo, trgovinu i posredovanje, OIB 88984600247</item>
    </izvorni_sadrzaj>
    <derivirana_varijabla naziv="DomainObject.Predmet.ProtuStrankaListFormatedOIB_1">
      <item>BAYERN-EXPORT-IMPORT, d.o.o. za graditeljstvo, trgovinu i posredovanje, OIB 88984600247</item>
    </derivirana_varijabla>
  </DomainObject.Predmet.ProtuStrankaListFormatedOIB>
  <DomainObject.Predmet.ProtuStrankaListFormatedWithAdress>
    <izvorni_sadrzaj>
      <item>BAYERN-EXPORT-IMPORT, d.o.o. za graditeljstvo, trgovinu i posredovanje, Put Vukića 5, 23000 Zadar</item>
    </izvorni_sadrzaj>
    <derivirana_varijabla naziv="DomainObject.Predmet.ProtuStrankaListFormatedWithAdress_1">
      <item>BAYERN-EXPORT-IMPORT, d.o.o. za graditeljstvo, trgovinu i posredovanje, Put Vukića 5, 23000 Zadar</item>
    </derivirana_varijabla>
  </DomainObject.Predmet.ProtuStrankaListFormatedWithAdress>
  <DomainObject.Predmet.ProtuStrankaListFormatedWithAdressOIB>
    <izvorni_sadrzaj>
      <item>BAYERN-EXPORT-IMPORT, d.o.o. za graditeljstvo, trgovinu i posredovanje, OIB 88984600247, Put Vukića 5, 23000 Zadar</item>
    </izvorni_sadrzaj>
    <derivirana_varijabla naziv="DomainObject.Predmet.ProtuStrankaListFormatedWithAdressOIB_1">
      <item>BAYERN-EXPORT-IMPORT, d.o.o. za graditeljstvo, trgovinu i posredovanje, OIB 88984600247, Put Vukića 5, 23000 Zadar</item>
    </derivirana_varijabla>
  </DomainObject.Predmet.ProtuStrankaListFormatedWithAdressOIB>
  <DomainObject.Predmet.ProtuStrankaListNazivFormated>
    <izvorni_sadrzaj>
      <item>BAYERN-EXPORT-IMPORT, d.o.o. za graditeljstvo, trgovinu i posredovanje</item>
    </izvorni_sadrzaj>
    <derivirana_varijabla naziv="DomainObject.Predmet.ProtuStrankaListNazivFormated_1">
      <item>BAYERN-EXPORT-IMPORT, d.o.o. za graditeljstvo, trgovinu i posredovanje</item>
    </derivirana_varijabla>
  </DomainObject.Predmet.ProtuStrankaListNazivFormated>
  <DomainObject.Predmet.ProtuStrankaListNazivFormatedOIB>
    <izvorni_sadrzaj>
      <item>BAYERN-EXPORT-IMPORT, d.o.o. za graditeljstvo, trgovinu i posredovanje, OIB 88984600247</item>
    </izvorni_sadrzaj>
    <derivirana_varijabla naziv="DomainObject.Predmet.ProtuStrankaListNazivFormatedOIB_1">
      <item>BAYERN-EXPORT-IMPORT, d.o.o. za graditeljstvo, trgovinu i posredovanje, OIB 88984600247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BAYERN-EXPORT-IMPORT, d.o.o. za graditeljstvo, trgovinu i posredovanje</izvorni_sadrzaj>
    <derivirana_varijabla naziv="DomainObject.Predmet.ProtustrankaIDrugi_1">BAYERN-EXPORT-IMPORT, d.o.o. za graditeljstvo, trgovinu i posredovanje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BAYERN-EXPORT-IMPORT, d.o.o. za graditeljstvo, trgovinu i posredovanje, OIB 88984600247, Put Vukića 5, 23000 Zadar</izvorni_sadrzaj>
    <derivirana_varijabla naziv="DomainObject.Predmet.ProtustrankaIDrugiAdressOIB_1">BAYERN-EXPORT-IMPORT, d.o.o. za graditeljstvo, trgovinu i posredovanje, OIB 88984600247, Put Vukića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BAYERN-EXPORT-IMPORT, d.o.o. za graditeljstvo, trgovinu i posredovanje</item>
    </izvorni_sadrzaj>
    <derivirana_varijabla naziv="DomainObject.Predmet.SudioniciListNaziv_1">
      <item>FINA</item>
      <item>BAYERN-EXPORT-IMPORT, d.o.o. za graditeljstvo, trgovinu i posredovanje</item>
    </derivirana_varijabla>
  </DomainObject.Predmet.SudioniciListNaziv>
  <DomainObject.Predmet.SudioniciListAdressOIB>
    <izvorni_sadrzaj>
      <item>FINA, OIB 85821130368</item>
      <item>BAYERN-EXPORT-IMPORT, d.o.o. za graditeljstvo, trgovinu i posredovanje, OIB 88984600247, Put Vukića 5,23000 Zadar</item>
    </izvorni_sadrzaj>
    <derivirana_varijabla naziv="DomainObject.Predmet.SudioniciListAdressOIB_1">
      <item>FINA, OIB 85821130368</item>
      <item>BAYERN-EXPORT-IMPORT, d.o.o. za graditeljstvo, trgovinu i posredovanje, OIB 88984600247, Put Vukića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88984600247</item>
    </izvorni_sadrzaj>
    <derivirana_varijabla naziv="DomainObject.Predmet.SudioniciListNazivOIB_1">
      <item>, OIB 85821130368</item>
      <item>, OIB 88984600247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321</properties:Words>
  <properties:Characters>1674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2016-04-08T08:31:00Z</dcterms:created>
  <dc:creator>Ardena Bajlo</dc:creator>
  <cp:lastModifiedBy>wsadmin</cp:lastModifiedBy>
  <cp:lastPrinted>2016-04-08T08:29:00Z</cp:lastPrinted>
  <dcterms:modified xmlns:xsi="http://www.w3.org/2001/XMLSchema-instance" xsi:type="dcterms:W3CDTF">2016-04-08T08:31:00Z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