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14a6" w14:paraId="a7614a6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790FC8">
        <w:t>5</w:t>
      </w:r>
      <w:r w:rsidR="00C14C07">
        <w:t>261</w:t>
      </w:r>
      <w:proofErr w:type="spellEnd"/>
      <w:r w:rsidR="00C14C07">
        <w:t>/</w:t>
      </w:r>
      <w:proofErr w:type="spellStart"/>
      <w:r w:rsidR="00C14C07">
        <w:t>16</w:t>
      </w:r>
      <w:proofErr w:type="spellEnd"/>
      <w:r w:rsidR="00C14C07">
        <w:t>-</w:t>
      </w:r>
      <w:proofErr w:type="spellStart"/>
      <w:r w:rsidR="00B6335E">
        <w:t>24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stečajnim dužnikom</w:t>
      </w:r>
      <w:r w:rsidR="00B21915" w:rsidRPr="00B21915">
        <w:t xml:space="preserve"> </w:t>
      </w:r>
      <w:proofErr w:type="spellStart"/>
      <w:r w:rsidR="00C14C07" w:rsidRPr="00172C25">
        <w:t>AKUSTIK</w:t>
      </w:r>
      <w:proofErr w:type="spellEnd"/>
      <w:r w:rsidR="00C14C07" w:rsidRPr="00172C25">
        <w:t xml:space="preserve"> d.o.o.- u stečaju , Zagreb, I. </w:t>
      </w:r>
      <w:proofErr w:type="spellStart"/>
      <w:r w:rsidR="00C14C07" w:rsidRPr="00172C25">
        <w:t>Sunekov</w:t>
      </w:r>
      <w:proofErr w:type="spellEnd"/>
      <w:r w:rsidR="00C14C07" w:rsidRPr="00172C25">
        <w:t xml:space="preserve"> odvojak </w:t>
      </w:r>
      <w:proofErr w:type="spellStart"/>
      <w:r w:rsidR="00C14C07" w:rsidRPr="00172C25">
        <w:t>28</w:t>
      </w:r>
      <w:proofErr w:type="spellEnd"/>
      <w:r w:rsidR="00C14C07" w:rsidRPr="00172C25">
        <w:t xml:space="preserve">, </w:t>
      </w:r>
      <w:proofErr w:type="spellStart"/>
      <w:r w:rsidR="00C14C07" w:rsidRPr="00172C25">
        <w:t>OIB</w:t>
      </w:r>
      <w:proofErr w:type="spellEnd"/>
      <w:r w:rsidR="00C14C07" w:rsidRPr="00172C25">
        <w:t xml:space="preserve">: </w:t>
      </w:r>
      <w:proofErr w:type="spellStart"/>
      <w:r w:rsidR="00C14C07" w:rsidRPr="00172C25">
        <w:t>19225773371</w:t>
      </w:r>
      <w:proofErr w:type="spellEnd"/>
      <w:r w:rsidR="00C14C07" w:rsidRPr="00172C25">
        <w:t xml:space="preserve"> </w:t>
      </w:r>
      <w:r w:rsidRPr="00A93339">
        <w:t xml:space="preserve">dana </w:t>
      </w:r>
      <w:proofErr w:type="spellStart"/>
      <w:r w:rsidR="00C14C07">
        <w:t>18</w:t>
      </w:r>
      <w:proofErr w:type="spellEnd"/>
      <w:r w:rsidR="00790FC8">
        <w:t xml:space="preserve">. veljače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073A89">
        <w:t xml:space="preserve"> </w:t>
      </w:r>
      <w:r w:rsidR="0075174F">
        <w:t xml:space="preserve">RH-MINISTARSTVO FINANCIJA POREZNA UPRAVA – PODRUČNI URED </w:t>
      </w:r>
      <w:proofErr w:type="spellStart"/>
      <w:r w:rsidR="0075174F">
        <w:t>ZAGREB</w:t>
      </w:r>
      <w:proofErr w:type="spellEnd"/>
      <w:r w:rsidR="0075174F">
        <w:t xml:space="preserve"> </w:t>
      </w:r>
      <w:r w:rsidR="007D05CF" w:rsidRPr="00A93339">
        <w:t>u dijelu koji se odnosi na</w:t>
      </w:r>
      <w:r w:rsidR="008F21BE">
        <w:t xml:space="preserve"> </w:t>
      </w:r>
      <w:r w:rsidR="00433A3C">
        <w:t xml:space="preserve">državne sudske pristojbe, novčane kazne, troškovi postupka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75174F">
        <w:t>7.300</w:t>
      </w:r>
      <w:proofErr w:type="spellEnd"/>
      <w:r w:rsidR="0075174F">
        <w:t>,</w:t>
      </w:r>
      <w:proofErr w:type="spellStart"/>
      <w:r w:rsidR="0075174F">
        <w:t>00</w:t>
      </w:r>
      <w:proofErr w:type="spellEnd"/>
      <w:r w:rsidR="002F12F3">
        <w:t xml:space="preserve"> </w:t>
      </w:r>
      <w:r w:rsidR="00433A3C">
        <w:t xml:space="preserve">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državne sudske pristojbe, novčane kazne i troškove postupka </w:t>
      </w:r>
      <w:r w:rsidR="00EC239A" w:rsidRPr="00A93339">
        <w:t xml:space="preserve">u iznosu od </w:t>
      </w:r>
      <w:r w:rsidR="0075174F">
        <w:t>7.300,00</w:t>
      </w:r>
      <w:r w:rsidR="00EC239A">
        <w:t xml:space="preserve"> kuna.</w:t>
      </w:r>
    </w:p>
    <w:p w:rsidRDefault="007D05CF" w:rsidP="007D05CF" w:rsidR="007D05CF" w:rsidRPr="00A93339">
      <w:r w:rsidRPr="00A93339">
        <w:tab/>
      </w:r>
      <w:r w:rsidR="00703A77">
        <w:t xml:space="preserve">Prema odredbi čl. </w:t>
      </w:r>
      <w:proofErr w:type="spellStart"/>
      <w:r w:rsidR="00703A77">
        <w:t>139</w:t>
      </w:r>
      <w:proofErr w:type="spellEnd"/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 xml:space="preserve">Prema odredbi čl. </w:t>
      </w:r>
      <w:proofErr w:type="spellStart"/>
      <w:r>
        <w:t>257</w:t>
      </w:r>
      <w:proofErr w:type="spellEnd"/>
      <w:r>
        <w:t xml:space="preserve">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proofErr w:type="spellStart"/>
      <w:r w:rsidR="002F12F3">
        <w:t>18</w:t>
      </w:r>
      <w:proofErr w:type="spellEnd"/>
      <w:r w:rsidR="00C85786">
        <w:t xml:space="preserve">. veljače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5C2A71">
        <w:t>,v.r.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3636E" w:rsidR="0003636E"/>
    <w:p w:rsidRDefault="005C2A71" w:rsidR="005C2A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C2A71" w:rsidR="005C2A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C2A71" w:rsidR="005C2A71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0A3A12"/>
    <w:multiLevelType w:val="hybridMultilevel"/>
    <w:tmpl w:val="985ED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6508"/>
    <w:rsid w:val="00073A89"/>
    <w:rsid w:val="000E5C68"/>
    <w:rsid w:val="00175F09"/>
    <w:rsid w:val="001C2E8E"/>
    <w:rsid w:val="001C7317"/>
    <w:rsid w:val="001F2774"/>
    <w:rsid w:val="0022334E"/>
    <w:rsid w:val="002C7A0E"/>
    <w:rsid w:val="002F12F3"/>
    <w:rsid w:val="003038F5"/>
    <w:rsid w:val="00355036"/>
    <w:rsid w:val="003643B5"/>
    <w:rsid w:val="00375FF6"/>
    <w:rsid w:val="0041013C"/>
    <w:rsid w:val="00433A3C"/>
    <w:rsid w:val="00437E50"/>
    <w:rsid w:val="005663C9"/>
    <w:rsid w:val="005C2A71"/>
    <w:rsid w:val="006845D7"/>
    <w:rsid w:val="006F129A"/>
    <w:rsid w:val="00703A77"/>
    <w:rsid w:val="0075174F"/>
    <w:rsid w:val="00790FC8"/>
    <w:rsid w:val="007D05CF"/>
    <w:rsid w:val="007F782B"/>
    <w:rsid w:val="0081015C"/>
    <w:rsid w:val="00825637"/>
    <w:rsid w:val="008369E4"/>
    <w:rsid w:val="008F21BE"/>
    <w:rsid w:val="009F4CDD"/>
    <w:rsid w:val="00A93339"/>
    <w:rsid w:val="00B21915"/>
    <w:rsid w:val="00B22FA3"/>
    <w:rsid w:val="00B55D57"/>
    <w:rsid w:val="00B6335E"/>
    <w:rsid w:val="00B95FD2"/>
    <w:rsid w:val="00C14C07"/>
    <w:rsid w:val="00C85786"/>
    <w:rsid w:val="00C86942"/>
    <w:rsid w:val="00C960FF"/>
    <w:rsid w:val="00D22772"/>
    <w:rsid w:val="00D85DB6"/>
    <w:rsid w:val="00DB61E4"/>
    <w:rsid w:val="00E80229"/>
    <w:rsid w:val="00EB3408"/>
    <w:rsid w:val="00EC239A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9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 - RH</izvorni_sadrzaj>
    <derivirana_varijabla naziv="DomainObject.Primjedba_1">niži isplatni red - RH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5261</izvorni_sadrzaj>
    <derivirana_varijabla naziv="DomainObject.Predmet.Broj_1">5261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St-5261/2016</izvorni_sadrzaj>
    <derivirana_varijabla naziv="DomainObject.Predmet.OznakaBroj_1">St-5261/2016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 d.o.o. zastupanog po punomoćniku Josip Margeta</izvorni_sadrzaj>
    <derivirana_varijabla naziv="DomainObject.Predmet.ProtustrankaFormated_1">  AKUSTIK d.o.o. zastupanog po punomoćniku Josip Margeta</derivirana_varijabla>
  </DomainObject.Predmet.ProtustrankaFormated>
  <DomainObject.Predmet.ProtustrankaFormatedOIB>
    <izvorni_sadrzaj>  AKUSTIK d.o.o., OIB 19225773371 zastupanog po punomoćniku Josip Margeta</izvorni_sadrzaj>
    <derivirana_varijabla naziv="DomainObject.Predmet.ProtustrankaFormatedOIB_1">  AKUSTIK d.o.o., OIB 19225773371 zastupanog po punomoćniku Josip Margeta</derivirana_varijabla>
  </DomainObject.Predmet.ProtustrankaFormatedOIB>
  <DomainObject.Predmet.ProtustrankaFormatedWithAdress>
    <izvorni_sadrzaj> AKUSTIK d.o.o., I Sunekov odvojak 28, 10000 Zagreb zastupanog po punomoćniku Josip Margeta</izvorni_sadrzaj>
    <derivirana_varijabla naziv="DomainObject.Predmet.ProtustrankaFormatedWithAdress_1"> AKUSTIK d.o.o., I Sunekov odvojak 28, 10000 Zagreb zastupanog po punomoćniku Josip Margeta</derivirana_varijabla>
  </DomainObject.Predmet.ProtustrankaFormatedWithAdress>
  <DomainObject.Predmet.ProtustrankaFormatedWithAdressOIB>
    <izvorni_sadrzaj> AKUSTIK d.o.o., OIB 19225773371, I Sunekov odvojak 28, 10000 Zagreb zastupanog po punomoćniku Josip Margeta</izvorni_sadrzaj>
    <derivirana_varijabla naziv="DomainObject.Predmet.ProtustrankaFormatedWithAdressOIB_1"> AKUSTIK d.o.o., OIB 19225773371, I Sunekov odvojak 28, 10000 Zagreb zastupanog po punomoćniku Josip Margeta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 zastupanog po punomoćniku Josip Margeta</item>
    </izvorni_sadrzaj>
    <derivirana_varijabla naziv="DomainObject.Predmet.ProtuStrankaListFormated_1">
      <item>AKUSTIK d.o.o. zastupanog po punomoćniku Josip Margeta</item>
    </derivirana_varijabla>
  </DomainObject.Predmet.ProtuStrankaListFormated>
  <DomainObject.Predmet.ProtuStrankaListFormatedOIB>
    <izvorni_sadrzaj>
      <item>AKUSTIK d.o.o., OIB 19225773371 zastupanog po punomoćniku Josip Margeta</item>
    </izvorni_sadrzaj>
    <derivirana_varijabla naziv="DomainObject.Predmet.ProtuStrankaListFormatedOIB_1">
      <item>AKUSTIK d.o.o., OIB 19225773371 zastupanog po punomoćniku Josip Margeta</item>
    </derivirana_varijabla>
  </DomainObject.Predmet.ProtuStrankaListFormatedOIB>
  <DomainObject.Predmet.ProtuStrankaListFormatedWithAdress>
    <izvorni_sadrzaj>
      <item>AKUSTIK d.o.o., I Sunekov odvojak 28, 10000 Zagreb zastupanog po punomoćniku Josip Margeta</item>
    </izvorni_sadrzaj>
    <derivirana_varijabla naziv="DomainObject.Predmet.ProtuStrankaListFormatedWithAdress_1">
      <item>AKUSTIK d.o.o., I Sunekov odvojak 28, 10000 Zagreb zastupanog po punomoćniku Josip Margeta</item>
    </derivirana_varijabla>
  </DomainObject.Predmet.ProtuStrankaListFormatedWithAdress>
  <DomainObject.Predmet.ProtuStrankaListFormatedWithAdressOIB>
    <izvorni_sadrzaj>
      <item>AKUSTIK d.o.o., OIB 19225773371, I Sunekov odvojak 28, 10000 Zagreb zastupanog po punomoćniku Josip Margeta</item>
    </izvorni_sadrzaj>
    <derivirana_varijabla naziv="DomainObject.Predmet.ProtuStrankaListFormatedWithAdressOIB_1">
      <item>AKUSTIK d.o.o., OIB 19225773371, I Sunekov odvojak 28, 10000 Zagreb zastupanog po punomoćniku Josip Margeta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 punomoćnik sudionika u postupku AKUSTIK d.o.o.</item>
    </izvorni_sadrzaj>
    <derivirana_varijabla naziv="DomainObject.Predmet.OstaliListFormated_1">
      <item>Josip Margeta punomoćnik sudionika u postupku AKUSTIK d.o.o.</item>
    </derivirana_varijabla>
  </DomainObject.Predmet.OstaliListFormated>
  <DomainObject.Predmet.OstaliListFormatedOIB>
    <izvorni_sadrzaj>
      <item>Josip Margeta, OIB 94784011436 punomoćnik sudionika u postupku AKUSTIK d.o.o.</item>
    </izvorni_sadrzaj>
    <derivirana_varijabla naziv="DomainObject.Predmet.OstaliListFormatedOIB_1">
      <item>Josip Margeta, OIB 94784011436 punomoćnik sudionika u postupku AKUSTIK d.o.o.</item>
    </derivirana_varijabla>
  </DomainObject.Predmet.OstaliListFormatedOIB>
  <DomainObject.Predmet.OstaliListFormatedWithAdress>
    <izvorni_sadrzaj>
      <item>Josip Margeta, Sitnice 2, 10000 Zagreb punomoćnik sudionika u postupku AKUSTIK d.o.o.</item>
    </izvorni_sadrzaj>
    <derivirana_varijabla naziv="DomainObject.Predmet.OstaliListFormatedWithAdress_1">
      <item>Josip Margeta, Sitnice 2, 10000 Zagreb punomoćnik sudionika u postupku AKUSTIK d.o.o.</item>
    </derivirana_varijabla>
  </DomainObject.Predmet.OstaliListFormatedWithAdress>
  <DomainObject.Predmet.OstaliListFormatedWithAdressOIB>
    <izvorni_sadrzaj>
      <item>Josip Margeta, OIB 94784011436, Sitnice 2, 10000 Zagreb punomoćnik sudionika u postupku AKUSTIK d.o.o.</item>
    </izvorni_sadrzaj>
    <derivirana_varijabla naziv="DomainObject.Predmet.OstaliListFormatedWithAdressOIB_1">
      <item>Josip Margeta, OIB 94784011436, Sitnice 2, 10000 Zagreb punomoćnik sudionika u postupku AKUSTIK d.o.o.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19225773371</item>
      <item>, OIB 85821130368</item>
      <item>, OIB 94784011436</item>
    </izvorni_sadrzaj>
    <derivirana_varijabla naziv="DomainObject.Predmet.SudioniciListNazivOIB_1">
      <item>, OIB 19225773371</item>
      <item>, OIB 85821130368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St-5261/2016-34</izvorni_sadrzaj>
    <derivirana_varijabla naziv="DomainObject.PredzadnjaOdlukaIzPredmeta.Oznaka_1">St-5261/2016-34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1401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2019-02-18T11:04:00Z</dcterms:created>
  <dc:creator>vmihalincic</dc:creator>
  <cp:lastModifiedBy>Vinka Mihalinčić</cp:lastModifiedBy>
  <cp:lastPrinted>2019-02-18T12:02:00Z</cp:lastPrinted>
  <dcterms:modified xmlns:xsi="http://www.w3.org/2001/XMLSchema-instance" xsi:type="dcterms:W3CDTF">2019-02-18T12:02:00Z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(st-5261-16- rješenje o odbačaju prijave tražbina - RH 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