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09f8" w14:paraId="19009f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F94905">
        <w:t xml:space="preserve"> St-6807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</w:t>
      </w:r>
      <w:r w:rsidR="00513757">
        <w:t>5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FF16C3" w:rsidRPr="00915229">
        <w:t>DAGO PRINCIPIUM d.o.o., Zagreb, Karlovačka cesta 5, OIB: 37047007787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94905">
        <w:t>284.217,80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</w:t>
      </w:r>
      <w:r w:rsidR="00513757">
        <w:t>5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7056B"/>
    <w:rsid w:val="00075815"/>
    <w:rsid w:val="000821F9"/>
    <w:rsid w:val="000B3D14"/>
    <w:rsid w:val="000C01AC"/>
    <w:rsid w:val="000C23E7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325398"/>
    <w:rsid w:val="0038246E"/>
    <w:rsid w:val="0039524D"/>
    <w:rsid w:val="003B57C1"/>
    <w:rsid w:val="003D35F9"/>
    <w:rsid w:val="003D389C"/>
    <w:rsid w:val="003D7111"/>
    <w:rsid w:val="003E3A15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3392"/>
    <w:rsid w:val="006B0E58"/>
    <w:rsid w:val="006B68EC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54F2"/>
    <w:rsid w:val="008A4CA6"/>
    <w:rsid w:val="008D4672"/>
    <w:rsid w:val="008D553B"/>
    <w:rsid w:val="009032D0"/>
    <w:rsid w:val="00910A89"/>
    <w:rsid w:val="00920CA0"/>
    <w:rsid w:val="009418FE"/>
    <w:rsid w:val="009419D8"/>
    <w:rsid w:val="00946FC6"/>
    <w:rsid w:val="00954CAD"/>
    <w:rsid w:val="0097400B"/>
    <w:rsid w:val="009B3E24"/>
    <w:rsid w:val="009C2CE4"/>
    <w:rsid w:val="009E2455"/>
    <w:rsid w:val="00A1723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04C2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D672F"/>
    <w:rsid w:val="00CE7362"/>
    <w:rsid w:val="00CF41E5"/>
    <w:rsid w:val="00D01B78"/>
    <w:rsid w:val="00D2077E"/>
    <w:rsid w:val="00D20AA5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6807</izvorni_sadrzaj>
    <derivirana_varijabla naziv="DomainObject.Predmet.Broj_1">6807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St-6807/2015</izvorni_sadrzaj>
    <derivirana_varijabla naziv="DomainObject.Predmet.OznakaBroj_1">St-6807/2015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DAGO PRINCIPIUM d.o.o. zastupanog po punomoćniku JASNA RAJŠIĆ</izvorni_sadrzaj>
    <derivirana_varijabla naziv="DomainObject.Predmet.ProtustrankaFormated_1">  DAGO PRINCIPIUM d.o.o. zastupanog po punomoćniku JASNA RAJŠIĆ</derivirana_varijabla>
  </DomainObject.Predmet.ProtustrankaFormated>
  <DomainObject.Predmet.ProtustrankaFormatedOIB>
    <izvorni_sadrzaj>  DAGO PRINCIPIUM d.o.o., OIB 37047007787 zastupanog po punomoćniku JASNA RAJŠIĆ</izvorni_sadrzaj>
    <derivirana_varijabla naziv="DomainObject.Predmet.ProtustrankaFormatedOIB_1">  DAGO PRINCIPIUM d.o.o., OIB 37047007787 zastupanog po punomoćniku JASNA RAJŠIĆ</derivirana_varijabla>
  </DomainObject.Predmet.ProtustrankaFormatedOIB>
  <DomainObject.Predmet.ProtustrankaFormatedWithAdress>
    <izvorni_sadrzaj> DAGO PRINCIPIUM d.o.o., Karlovačka cesta 5, 10000 Zagreb zastupanog po punomoćniku JASNA RAJŠIĆ</izvorni_sadrzaj>
    <derivirana_varijabla naziv="DomainObject.Predmet.ProtustrankaFormatedWithAdress_1"> DAGO PRINCIPIUM d.o.o., Karlovačka cesta 5, 10000 Zagreb zastupanog po punomoćniku JASNA RAJŠIĆ</derivirana_varijabla>
  </DomainObject.Predmet.ProtustrankaFormatedWithAdress>
  <DomainObject.Predmet.ProtustrankaFormatedWithAdressOIB>
    <izvorni_sadrzaj> DAGO PRINCIPIUM d.o.o., OIB 37047007787, Karlovačka cesta 5, 10000 Zagreb zastupanog po punomoćniku JASNA RAJŠIĆ</izvorni_sadrzaj>
    <derivirana_varijabla naziv="DomainObject.Predmet.ProtustrankaFormatedWithAdressOIB_1"> DAGO PRINCIPIUM d.o.o., OIB 37047007787, Karlovačka cesta 5, 10000 Zagreb zastupanog po punomoćniku JASNA RAJŠIĆ</derivirana_varijabla>
  </DomainObject.Predmet.ProtustrankaFormatedWithAdressOIB>
  <DomainObject.Predmet.ProtustrankaWithAdress>
    <izvorni_sadrzaj>DAGO PRINCIPIUM d.o.o. Karlovačka cesta 5, 10000 Zagreb</izvorni_sadrzaj>
    <derivirana_varijabla naziv="DomainObject.Predmet.ProtustrankaWithAdress_1">DAGO PRINCIPIUM d.o.o. Karlovačka cesta 5, 10000 Zagreb</derivirana_varijabla>
  </DomainObject.Predmet.ProtustrankaWithAdress>
  <DomainObject.Predmet.ProtustrankaWithAdressOIB>
    <izvorni_sadrzaj>DAGO PRINCIPIUM d.o.o., OIB 37047007787, Karlovačka cesta 5, 10000 Zagreb</izvorni_sadrzaj>
    <derivirana_varijabla naziv="DomainObject.Predmet.ProtustrankaWithAdressOIB_1">DAGO PRINCIPIUM d.o.o., OIB 37047007787, Karlovačka cesta 5, 10000 Zagreb</derivirana_varijabla>
  </DomainObject.Predmet.ProtustrankaWithAdressOIB>
  <DomainObject.Predmet.ProtustrankaNazivFormated>
    <izvorni_sadrzaj>DAGO PRINCIPIUM d.o.o.</izvorni_sadrzaj>
    <derivirana_varijabla naziv="DomainObject.Predmet.ProtustrankaNazivFormated_1">DAGO PRINCIPIUM d.o.o.</derivirana_varijabla>
  </DomainObject.Predmet.ProtustrankaNazivFormated>
  <DomainObject.Predmet.ProtustrankaNazivFormatedOIB>
    <izvorni_sadrzaj>DAGO PRINCIPIUM d.o.o., OIB 37047007787</izvorni_sadrzaj>
    <derivirana_varijabla naziv="DomainObject.Predmet.ProtustrankaNazivFormatedOIB_1">DAGO PRINCIPIUM d.o.o., OIB 37047007787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DAGO PRINCIPIUM d.o.o. zastupanog po punomoćniku JASNA RAJŠIĆ</item>
    </izvorni_sadrzaj>
    <derivirana_varijabla naziv="DomainObject.Predmet.ProtuStrankaListFormated_1">
      <item>DAGO PRINCIPIUM d.o.o. zastupanog po punomoćniku JASNA RAJŠIĆ</item>
    </derivirana_varijabla>
  </DomainObject.Predmet.ProtuStrankaListFormated>
  <DomainObject.Predmet.ProtuStrankaListFormatedOIB>
    <izvorni_sadrzaj>
      <item>DAGO PRINCIPIUM d.o.o., OIB 37047007787 zastupanog po punomoćniku JASNA RAJŠIĆ</item>
    </izvorni_sadrzaj>
    <derivirana_varijabla naziv="DomainObject.Predmet.ProtuStrankaListFormatedOIB_1">
      <item>DAGO PRINCIPIUM d.o.o., OIB 37047007787 zastupanog po punomoćniku JASNA RAJŠIĆ</item>
    </derivirana_varijabla>
  </DomainObject.Predmet.ProtuStrankaListFormatedOIB>
  <DomainObject.Predmet.ProtuStrankaListFormatedWithAdress>
    <izvorni_sadrzaj>
      <item>DAGO PRINCIPIUM d.o.o., Karlovačka cesta 5, 10000 Zagreb zastupanog po punomoćniku JASNA RAJŠIĆ</item>
    </izvorni_sadrzaj>
    <derivirana_varijabla naziv="DomainObject.Predmet.ProtuStrankaListFormatedWithAdress_1">
      <item>DAGO PRINCIPIUM d.o.o., Karlovačka cesta 5, 10000 Zagreb zastupanog po punomoćniku JASNA RAJŠIĆ</item>
    </derivirana_varijabla>
  </DomainObject.Predmet.ProtuStrankaListFormatedWithAdress>
  <DomainObject.Predmet.ProtuStrankaListFormatedWithAdressOIB>
    <izvorni_sadrzaj>
      <item>DAGO PRINCIPIUM d.o.o., OIB 37047007787, Karlovačka cesta 5, 10000 Zagreb zastupanog po punomoćniku JASNA RAJŠIĆ</item>
    </izvorni_sadrzaj>
    <derivirana_varijabla naziv="DomainObject.Predmet.ProtuStrankaListFormatedWithAdressOIB_1">
      <item>DAGO PRINCIPIUM d.o.o., OIB 37047007787, Karlovačka cesta 5, 10000 Zagreb zastupanog po punomoćniku JASNA RAJŠIĆ</item>
    </derivirana_varijabla>
  </DomainObject.Predmet.ProtuStrankaListFormatedWithAdressOIB>
  <DomainObject.Predmet.ProtuStrankaListNazivFormated>
    <izvorni_sadrzaj>
      <item>DAGO PRINCIPIUM d.o.o.</item>
    </izvorni_sadrzaj>
    <derivirana_varijabla naziv="DomainObject.Predmet.ProtuStrankaListNazivFormated_1">
      <item>DAGO PRINCIPIUM d.o.o.</item>
    </derivirana_varijabla>
  </DomainObject.Predmet.ProtuStrankaListNazivFormated>
  <DomainObject.Predmet.ProtuStrankaListNazivFormatedOIB>
    <izvorni_sadrzaj>
      <item>DAGO PRINCIPIUM d.o.o., OIB 37047007787</item>
    </izvorni_sadrzaj>
    <derivirana_varijabla naziv="DomainObject.Predmet.ProtuStrankaListNazivFormatedOIB_1">
      <item>DAGO PRINCIPIUM d.o.o., OIB 37047007787</item>
    </derivirana_varijabla>
  </DomainObject.Predmet.ProtuStrankaListNazivFormatedOIB>
  <DomainObject.Predmet.OstaliListFormated>
    <izvorni_sadrzaj>
      <item>JASNA RAJŠIĆ punomoćnik sudionika u postupku DAGO PRINCIPIUM d.o.o.</item>
    </izvorni_sadrzaj>
    <derivirana_varijabla naziv="DomainObject.Predmet.OstaliListFormated_1">
      <item>JASNA RAJŠIĆ punomoćnik sudionika u postupku DAGO PRINCIPIUM d.o.o.</item>
    </derivirana_varijabla>
  </DomainObject.Predmet.OstaliListFormated>
  <DomainObject.Predmet.OstaliListFormatedOIB>
    <izvorni_sadrzaj>
      <item>JASNA RAJŠIĆ punomoćnik sudionika u postupku DAGO PRINCIPIUM d.o.o.</item>
    </izvorni_sadrzaj>
    <derivirana_varijabla naziv="DomainObject.Predmet.OstaliListFormatedOIB_1">
      <item>JASNA RAJŠIĆ punomoćnik sudionika u postupku DAGO PRINCIPIUM d.o.o.</item>
    </derivirana_varijabla>
  </DomainObject.Predmet.OstaliListFormatedOIB>
  <DomainObject.Predmet.OstaliListFormatedWithAdress>
    <izvorni_sadrzaj>
      <item>JASNA RAJŠIĆ, Graničarska 52, 43280 Garešnica punomoćnik sudionika u postupku DAGO PRINCIPIUM d.o.o.</item>
    </izvorni_sadrzaj>
    <derivirana_varijabla naziv="DomainObject.Predmet.OstaliListFormatedWithAdress_1">
      <item>JASNA RAJŠIĆ, Graničarska 52, 43280 Garešnica punomoćnik sudionika u postupku DAGO PRINCIPIUM d.o.o.</item>
    </derivirana_varijabla>
  </DomainObject.Predmet.OstaliListFormatedWithAdress>
  <DomainObject.Predmet.OstaliListFormatedWithAdressOIB>
    <izvorni_sadrzaj>
      <item>JASNA RAJŠIĆ, Graničarska 52, 43280 Garešnica punomoćnik sudionika u postupku DAGO PRINCIPIUM d.o.o.</item>
    </izvorni_sadrzaj>
    <derivirana_varijabla naziv="DomainObject.Predmet.OstaliListFormatedWithAdressOIB_1">
      <item>JASNA RAJŠIĆ, Graničarska 52, 43280 Garešnica punomoćnik sudionika u postupku DAGO PRINCIPIUM d.o.o.</item>
    </derivirana_varijabla>
  </DomainObject.Predmet.OstaliListFormatedWithAdressOIB>
  <DomainObject.Predmet.OstaliListNazivFormated>
    <izvorni_sadrzaj>
      <item>JASNA RAJŠIĆ</item>
    </izvorni_sadrzaj>
    <derivirana_varijabla naziv="DomainObject.Predmet.OstaliListNazivFormated_1">
      <item>JASNA RAJŠIĆ</item>
    </derivirana_varijabla>
  </DomainObject.Predmet.OstaliListNazivFormated>
  <DomainObject.Predmet.OstaliListNazivFormatedOIB>
    <izvorni_sadrzaj>
      <item>JASNA RAJŠIĆ</item>
    </izvorni_sadrzaj>
    <derivirana_varijabla naziv="DomainObject.Predmet.OstaliListNazivFormatedOIB_1">
      <item>JASNA RAJŠIĆ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DAGO PRINCIPIUM d.o.o.</izvorni_sadrzaj>
    <derivirana_varijabla naziv="DomainObject.Predmet.ProtustrankaIDrugi_1">DAGO PRINCIPIUM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DAGO PRINCIPIUM d.o.o., OIB 37047007787, Karlovačka cesta 5, 10000 Zagreb</izvorni_sadrzaj>
    <derivirana_varijabla naziv="DomainObject.Predmet.ProtustrankaIDrugiAdressOIB_1">DAGO PRINCIPIUM d.o.o., OIB 37047007787, Karlovačka cesta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DAGO PRINCIPIUM d.o.o.</item>
      <item>JASNA RAJŠIĆ</item>
    </izvorni_sadrzaj>
    <derivirana_varijabla naziv="DomainObject.Predmet.SudioniciListNaziv_1">
      <item>FINA Regionalni centar Zagreb</item>
      <item>DAGO PRINCIPIUM d.o.o.</item>
      <item>JASNA RAJŠIĆ</item>
    </derivirana_varijabla>
  </DomainObject.Predmet.SudioniciListNaziv>
  <DomainObject.Predmet.SudioniciListAdressOIB>
    <izvorni_sadrzaj>
      <item>FINA Regionalni centar Zagreb, OIB 85821130368, Trg svibanjskih žrtava 1995.1,10000 Zagreb</item>
      <item>DAGO PRINCIPIUM d.o.o., OIB 37047007787, Karlovačka cesta 5,10000 Zagreb</item>
      <item>JASNA RAJŠIĆ, Graničarska 52,43280 Garešnica</item>
    </izvorni_sadrzaj>
    <derivirana_varijabla naziv="DomainObject.Predmet.SudioniciListAdressOIB_1">
      <item>FINA Regionalni centar Zagreb, OIB 85821130368, Trg svibanjskih žrtava 1995.1,10000 Zagreb</item>
      <item>DAGO PRINCIPIUM d.o.o., OIB 37047007787, Karlovačka cesta 5,10000 Zagreb</item>
      <item>JASNA RAJŠIĆ, Graničarska 52,43280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37047007787</item>
      <item>, OIB null</item>
    </izvorni_sadrzaj>
    <derivirana_varijabla naziv="DomainObject.Predmet.SudioniciListNazivOIB_1">
      <item>, OIB 85821130368</item>
      <item>, OIB 37047007787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1369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2016-01-15T08:30:00Z</dcterms:created>
  <dc:creator>ilukac</dc:creator>
  <cp:lastModifiedBy>Nevenka Furić</cp:lastModifiedBy>
  <cp:lastPrinted>2016-01-15T08:33:00Z</cp:lastPrinted>
  <dcterms:modified xmlns:xsi="http://www.w3.org/2001/XMLSchema-instance" xsi:type="dcterms:W3CDTF">2016-01-15T08:37:00Z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