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7345" w14:paraId="7867345" w:rsidRDefault="00A36A48" w:rsidP="00A36A48" w:rsidR="00A36A48" w:rsidRPr="00201F91">
      <w:pPr>
        <w:ind w:firstLine="426"/>
        <w15:collapsed w:val="false"/>
      </w:pPr>
      <w:bookmarkStart w:name="_GoBack" w:id="0"/>
      <w:bookmarkEnd w:id="0"/>
      <w:r w:rsidRPr="00201F9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201F91">
      <w:r w:rsidRPr="00201F91">
        <w:t xml:space="preserve">   </w:t>
      </w:r>
      <w:r w:rsidR="00DD669C" w:rsidRPr="00201F91">
        <w:t xml:space="preserve"> Republika Hrvatska</w:t>
      </w:r>
    </w:p>
    <w:p w:rsidRDefault="00DD669C" w:rsidP="00DD669C" w:rsidR="00DD669C" w:rsidRPr="00201F91">
      <w:r w:rsidRPr="00201F91">
        <w:t>Trgovački sud u Zagrebu</w:t>
      </w:r>
    </w:p>
    <w:p w:rsidRDefault="00DD669C" w:rsidP="00DD669C" w:rsidR="00DD669C" w:rsidRPr="00201F91">
      <w:r w:rsidRPr="00201F91">
        <w:t xml:space="preserve">  Zagreb, Amruševa 2/II</w:t>
      </w:r>
    </w:p>
    <w:p w:rsidRDefault="00DD669C" w:rsidP="00DD669C" w:rsidR="00DD669C" w:rsidRPr="00201F91"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="003416AE" w:rsidRPr="00201F91">
        <w:t xml:space="preserve">          </w:t>
      </w:r>
      <w:r w:rsidRPr="00201F91">
        <w:t>66. St-</w:t>
      </w:r>
      <w:r w:rsidR="00006ED9" w:rsidRPr="00201F91">
        <w:t>922</w:t>
      </w:r>
      <w:r w:rsidRPr="00201F91">
        <w:t>/</w:t>
      </w:r>
      <w:r w:rsidR="00A36A48" w:rsidRPr="00201F91">
        <w:t>14</w:t>
      </w:r>
    </w:p>
    <w:p w:rsidRDefault="00DD669C" w:rsidP="00DD669C" w:rsidR="00DD669C" w:rsidRPr="00201F91">
      <w:pPr>
        <w:jc w:val="center"/>
      </w:pPr>
      <w:r w:rsidRPr="00201F91">
        <w:t>R E P U B L I K A   H R V A T S K A</w:t>
      </w:r>
    </w:p>
    <w:p w:rsidRDefault="00DD669C" w:rsidP="00DD669C" w:rsidR="00DD669C" w:rsidRPr="00201F91">
      <w:pPr>
        <w:jc w:val="center"/>
      </w:pPr>
      <w:r w:rsidRPr="00201F91">
        <w:t>Z A K L J U Č A K</w:t>
      </w:r>
    </w:p>
    <w:p w:rsidRDefault="00DD669C" w:rsidP="00DD669C" w:rsidR="00DD669C" w:rsidRPr="00201F91">
      <w:pPr>
        <w:jc w:val="center"/>
      </w:pPr>
    </w:p>
    <w:p w:rsidRDefault="00DD669C" w:rsidP="00DD669C" w:rsidR="00DD669C" w:rsidRPr="00201F91">
      <w:pPr>
        <w:ind w:firstLine="720"/>
        <w:jc w:val="both"/>
        <w:rPr>
          <w:b/>
        </w:rPr>
      </w:pPr>
      <w:r w:rsidRPr="00201F91">
        <w:t xml:space="preserve">Trgovački sud u Zagrebu po sucu pojedincu Mislavu Kolakušiću, kao stečajnom sucu u stečajnom postupku nad dužnikom </w:t>
      </w:r>
      <w:r w:rsidR="00006ED9" w:rsidRPr="00201F91">
        <w:t>GRANTA PROJEKT d.o.o. za trgovinu i usluge, u stečaju, Zagreb, Banjavčićeva 22, MBS:080607383, OIB:67055477624</w:t>
      </w:r>
      <w:r w:rsidRPr="00201F91">
        <w:t xml:space="preserve">, </w:t>
      </w:r>
      <w:r w:rsidR="00954108">
        <w:t>5</w:t>
      </w:r>
      <w:r w:rsidRPr="00201F91">
        <w:t xml:space="preserve">. </w:t>
      </w:r>
      <w:r w:rsidR="00954108">
        <w:t>srpnja</w:t>
      </w:r>
      <w:r w:rsidRPr="00201F91">
        <w:t xml:space="preserve"> 201</w:t>
      </w:r>
      <w:r w:rsidR="00006ED9" w:rsidRPr="00201F91">
        <w:t>6</w:t>
      </w:r>
      <w:r w:rsidRPr="00201F91">
        <w:t>.,</w:t>
      </w:r>
    </w:p>
    <w:p w:rsidRDefault="00DD669C" w:rsidP="00DD669C" w:rsidR="00DD669C" w:rsidRPr="00201F91">
      <w:pPr>
        <w:ind w:firstLine="708"/>
        <w:jc w:val="both"/>
      </w:pPr>
    </w:p>
    <w:p w:rsidRDefault="00DD669C" w:rsidP="00DD669C" w:rsidR="00DD669C" w:rsidRPr="00201F91">
      <w:pPr>
        <w:jc w:val="center"/>
      </w:pPr>
      <w:r w:rsidRPr="00201F91">
        <w:t xml:space="preserve"> z a k l j u č i o  j e</w:t>
      </w:r>
    </w:p>
    <w:p w:rsidRDefault="00DD669C" w:rsidP="00DD669C" w:rsidR="00DD669C" w:rsidRPr="00201F91">
      <w:pPr>
        <w:ind w:firstLine="708"/>
        <w:jc w:val="center"/>
      </w:pPr>
    </w:p>
    <w:p w:rsidRDefault="00DD669C" w:rsidP="00DD669C" w:rsidR="00DD669C" w:rsidRPr="00201F91">
      <w:pPr>
        <w:jc w:val="both"/>
      </w:pPr>
      <w:r w:rsidRPr="00201F91">
        <w:t xml:space="preserve">I   </w:t>
      </w:r>
      <w:r w:rsidR="003416AE" w:rsidRPr="00201F91">
        <w:tab/>
      </w:r>
      <w:r w:rsidRPr="00201F91">
        <w:t xml:space="preserve">Određuje se prodaja u stečajnom postupku nekretnina u vlasništvu stečajnog dužnika </w:t>
      </w:r>
      <w:r w:rsidR="00006ED9" w:rsidRPr="00201F91">
        <w:t>GRANTA PROJEKT d.o.o.  za trgovinu i usluge, u stečaju, Zagreb, Banjavčićeva 22, MBS:080607383, OIB:67055477624</w:t>
      </w:r>
      <w:r w:rsidRPr="00201F91">
        <w:t>, uz odgovarajuću primjenu pravila o ovrsi na nekretninama i to:</w:t>
      </w:r>
    </w:p>
    <w:p w:rsidRDefault="00DD669C" w:rsidP="00DD669C" w:rsidR="00DD669C" w:rsidRPr="00201F91">
      <w:pPr>
        <w:jc w:val="both"/>
        <w:rPr>
          <w:b/>
        </w:rPr>
      </w:pPr>
      <w:r w:rsidRPr="00201F91">
        <w:rPr>
          <w:b/>
        </w:rPr>
        <w:t xml:space="preserve">na </w:t>
      </w:r>
      <w:r w:rsidR="00D87FD8" w:rsidRPr="00201F91">
        <w:rPr>
          <w:b/>
        </w:rPr>
        <w:t>prvoj</w:t>
      </w:r>
      <w:r w:rsidRPr="00201F91">
        <w:rPr>
          <w:b/>
        </w:rPr>
        <w:t xml:space="preserve"> javnoj dražbi</w:t>
      </w:r>
    </w:p>
    <w:p w:rsidRDefault="00006ED9" w:rsidP="00D87FD8" w:rsidR="00006ED9" w:rsidRPr="00201F91">
      <w:pPr>
        <w:ind w:firstLine="708"/>
        <w:jc w:val="both"/>
      </w:pPr>
      <w:r w:rsidRPr="00201F91">
        <w:t>zk.ul.</w:t>
      </w:r>
      <w:r w:rsidR="00D87FD8" w:rsidRPr="00201F91">
        <w:t xml:space="preserve"> 25571 </w:t>
      </w:r>
      <w:r w:rsidR="003416AE" w:rsidRPr="00201F91">
        <w:t xml:space="preserve">k.o. GRAD ZAGREB, </w:t>
      </w:r>
      <w:r w:rsidRPr="00201F91">
        <w:t>k.č</w:t>
      </w:r>
      <w:r w:rsidR="003416AE" w:rsidRPr="00201F91">
        <w:t>.</w:t>
      </w:r>
      <w:r w:rsidRPr="00201F91">
        <w:t xml:space="preserve"> 2191/</w:t>
      </w:r>
      <w:r w:rsidR="00D87FD8" w:rsidRPr="00201F91">
        <w:t>9</w:t>
      </w:r>
      <w:r w:rsidRPr="00201F91">
        <w:t xml:space="preserve">, DVORIŠTE površine </w:t>
      </w:r>
      <w:r w:rsidR="00D87FD8" w:rsidRPr="00201F91">
        <w:t>1030</w:t>
      </w:r>
      <w:r w:rsidRPr="00201F91">
        <w:t xml:space="preserve"> m</w:t>
      </w:r>
      <w:r w:rsidR="00D87FD8" w:rsidRPr="00201F91">
        <w:t>2</w:t>
      </w:r>
      <w:r w:rsidRPr="00201F91">
        <w:t>,</w:t>
      </w:r>
      <w:r w:rsidR="003416AE" w:rsidRPr="00201F91">
        <w:t xml:space="preserve"> upisane kod Općinskog građanskog suda u Zagrebu, Zemljišnoknjižni odjel Zagreb:</w:t>
      </w:r>
    </w:p>
    <w:p w:rsidRDefault="00E6401B" w:rsidP="00D87FD8" w:rsidR="00E6401B" w:rsidRPr="00201F91">
      <w:pPr>
        <w:jc w:val="both"/>
      </w:pPr>
      <w:r w:rsidRPr="00201F91">
        <w:t xml:space="preserve">Nekretnina se prodaje kao jedinstvena cjelina utvrđene vrijednosti u iznosu od </w:t>
      </w:r>
      <w:r w:rsidR="00D87FD8" w:rsidRPr="00201F91">
        <w:rPr>
          <w:b/>
        </w:rPr>
        <w:t>1.383.282,00</w:t>
      </w:r>
      <w:r w:rsidRPr="00201F91">
        <w:rPr>
          <w:b/>
        </w:rPr>
        <w:t xml:space="preserve"> kn</w:t>
      </w:r>
      <w:r w:rsidRPr="00201F91">
        <w:t>.</w:t>
      </w:r>
    </w:p>
    <w:p w:rsidRDefault="00CC576E" w:rsidP="00D87FD8" w:rsidR="00CC576E" w:rsidRPr="00201F91">
      <w:pPr>
        <w:jc w:val="both"/>
      </w:pPr>
      <w:r w:rsidRPr="00201F91">
        <w:t xml:space="preserve">Nekretnina će se na ročištu za dražbu prodavati po početnoj cijeni </w:t>
      </w:r>
      <w:r w:rsidR="006F2B36" w:rsidRPr="00201F91">
        <w:t xml:space="preserve">od </w:t>
      </w:r>
      <w:r w:rsidR="00D87FD8" w:rsidRPr="00201F91">
        <w:rPr>
          <w:b/>
        </w:rPr>
        <w:t>1.383.282,00</w:t>
      </w:r>
      <w:r w:rsidR="006F2B36" w:rsidRPr="00201F91">
        <w:rPr>
          <w:b/>
        </w:rPr>
        <w:t xml:space="preserve"> kn</w:t>
      </w:r>
      <w:r w:rsidRPr="00201F91">
        <w:t>.</w:t>
      </w:r>
    </w:p>
    <w:p w:rsidRDefault="00CC576E" w:rsidP="00D87FD8" w:rsidR="00DD669C" w:rsidRPr="00201F91">
      <w:pPr>
        <w:jc w:val="both"/>
      </w:pPr>
      <w:r w:rsidRPr="00201F91">
        <w:t>Ispod te cijene na ovom ročištu ne može se prodati.</w:t>
      </w:r>
    </w:p>
    <w:p w:rsidRDefault="00DD669C" w:rsidP="00DD669C" w:rsidR="00DD669C" w:rsidRPr="00201F91">
      <w:pPr>
        <w:jc w:val="both"/>
      </w:pPr>
      <w:r w:rsidRPr="00201F91">
        <w:t>II</w:t>
      </w:r>
      <w:r w:rsidRPr="00201F91">
        <w:tab/>
        <w:t>NAČIN PRODAJE:</w:t>
      </w:r>
    </w:p>
    <w:p w:rsidRDefault="00DD669C" w:rsidP="00DD669C" w:rsidR="00DD669C" w:rsidRPr="00201F91">
      <w:pPr>
        <w:jc w:val="both"/>
      </w:pPr>
      <w:r w:rsidRPr="00201F91">
        <w:t>Nekretnine iz točke I ovog zaključka prodavat će se u stečajnom postupku usmenom javnom dražbom.</w:t>
      </w:r>
    </w:p>
    <w:p w:rsidRDefault="00DD669C" w:rsidP="00DD669C" w:rsidR="00DD669C" w:rsidRPr="00201F91">
      <w:pPr>
        <w:jc w:val="both"/>
      </w:pPr>
      <w:r w:rsidRPr="00201F91">
        <w:t xml:space="preserve">Ročište za prodaju usmenom javnom dražbom održat će se pred stečajnim sucem u zgradi Trgovačkog suda u Zagrebu, soba br. </w:t>
      </w:r>
      <w:r w:rsidR="00006ED9" w:rsidRPr="00201F91">
        <w:rPr>
          <w:b/>
        </w:rPr>
        <w:t>88</w:t>
      </w:r>
      <w:r w:rsidRPr="00201F91">
        <w:rPr>
          <w:b/>
        </w:rPr>
        <w:t>/II</w:t>
      </w:r>
      <w:r w:rsidRPr="00201F91">
        <w:t xml:space="preserve">, dana </w:t>
      </w:r>
    </w:p>
    <w:p w:rsidRDefault="00954108" w:rsidP="00DD669C" w:rsidR="00DD669C" w:rsidRPr="00201F91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DD669C" w:rsidRPr="00201F9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DD669C" w:rsidRPr="00201F91">
        <w:rPr>
          <w:b/>
          <w:u w:val="single"/>
        </w:rPr>
        <w:t xml:space="preserve"> 201</w:t>
      </w:r>
      <w:r w:rsidR="00006ED9" w:rsidRPr="00201F91">
        <w:rPr>
          <w:b/>
          <w:u w:val="single"/>
        </w:rPr>
        <w:t>6</w:t>
      </w:r>
      <w:r w:rsidR="00DD669C" w:rsidRPr="00201F91">
        <w:rPr>
          <w:b/>
          <w:u w:val="single"/>
        </w:rPr>
        <w:t>. u 1</w:t>
      </w:r>
      <w:r>
        <w:rPr>
          <w:b/>
          <w:u w:val="single"/>
        </w:rPr>
        <w:t>0</w:t>
      </w:r>
      <w:r w:rsidR="00DD669C" w:rsidRPr="00201F91">
        <w:rPr>
          <w:b/>
          <w:u w:val="single"/>
        </w:rPr>
        <w:t>,</w:t>
      </w:r>
      <w:r>
        <w:rPr>
          <w:b/>
          <w:u w:val="single"/>
        </w:rPr>
        <w:t>4</w:t>
      </w:r>
      <w:r w:rsidR="00E6401B" w:rsidRPr="00201F91">
        <w:rPr>
          <w:b/>
          <w:u w:val="single"/>
        </w:rPr>
        <w:t>0</w:t>
      </w:r>
      <w:r w:rsidR="00DD669C" w:rsidRPr="00201F91">
        <w:rPr>
          <w:b/>
          <w:u w:val="single"/>
        </w:rPr>
        <w:t xml:space="preserve"> sati</w:t>
      </w:r>
    </w:p>
    <w:p w:rsidRDefault="00DD669C" w:rsidP="00DD669C" w:rsidR="00DD669C" w:rsidRPr="00201F91">
      <w:pPr>
        <w:jc w:val="both"/>
      </w:pPr>
      <w:r w:rsidRPr="00201F91">
        <w:t>Ročište će se održati i ako na njemu sudjeluje samo jedan ponuditelj.</w:t>
      </w:r>
    </w:p>
    <w:p w:rsidRDefault="00DD669C" w:rsidP="00DD669C" w:rsidR="00DD669C" w:rsidRPr="00201F91">
      <w:pPr>
        <w:jc w:val="both"/>
      </w:pPr>
      <w:r w:rsidRPr="00201F91">
        <w:t xml:space="preserve">IV </w:t>
      </w:r>
      <w:r w:rsidRPr="00201F91"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201F91">
      <w:pPr>
        <w:jc w:val="both"/>
      </w:pPr>
      <w:r w:rsidRPr="00201F91">
        <w:t>V</w:t>
      </w:r>
      <w:r w:rsidRPr="00201F91">
        <w:tab/>
        <w:t>Rok od objave zaključka o prodaji nekretnina na oglasnoj ploči Suda do dana prodaje iznosi najmanje petnaest dana.</w:t>
      </w:r>
    </w:p>
    <w:p w:rsidRDefault="00DD669C" w:rsidP="00DD669C" w:rsidR="00DD669C" w:rsidRPr="00201F91">
      <w:pPr>
        <w:jc w:val="both"/>
      </w:pPr>
      <w:r w:rsidRPr="00201F91">
        <w:t>VI</w:t>
      </w:r>
      <w:r w:rsidRPr="00201F91">
        <w:tab/>
        <w:t>UVJETI PRODAJE: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Nekretnine iz točke I ovog zaključka vlasništvo su stečajnog dužnika.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Prodaja se obavlja prema načelu viđeno-kupljeno, što is</w:t>
      </w:r>
      <w:r w:rsidR="00006ED9" w:rsidRPr="00201F91">
        <w:t xml:space="preserve">ključuje sve naknadne prigovore </w:t>
      </w:r>
      <w:r w:rsidRPr="00201F91">
        <w:t>kupaca.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Sve poreze i pristojbe u svezi s prodajom nekretnina snosi kupac.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 xml:space="preserve">Kao kupci mogu sudjelovati samo osobe koje su najkasnije do </w:t>
      </w:r>
      <w:r w:rsidR="00954108" w:rsidRPr="00954108">
        <w:rPr>
          <w:b/>
          <w:u w:val="single"/>
        </w:rPr>
        <w:t>3</w:t>
      </w:r>
      <w:r w:rsidR="00954108">
        <w:rPr>
          <w:b/>
          <w:u w:val="single"/>
        </w:rPr>
        <w:t>1</w:t>
      </w:r>
      <w:r w:rsidRPr="00201F91">
        <w:rPr>
          <w:b/>
          <w:u w:val="single"/>
        </w:rPr>
        <w:t xml:space="preserve">. </w:t>
      </w:r>
      <w:r w:rsidR="00954108">
        <w:rPr>
          <w:b/>
          <w:u w:val="single"/>
        </w:rPr>
        <w:t>kolovoza</w:t>
      </w:r>
      <w:r w:rsidRPr="00201F91">
        <w:rPr>
          <w:b/>
          <w:u w:val="single"/>
        </w:rPr>
        <w:t xml:space="preserve"> 201</w:t>
      </w:r>
      <w:r w:rsidR="00006ED9" w:rsidRPr="00201F91">
        <w:rPr>
          <w:b/>
          <w:u w:val="single"/>
        </w:rPr>
        <w:t>6</w:t>
      </w:r>
      <w:r w:rsidRPr="00201F91">
        <w:rPr>
          <w:u w:val="single"/>
        </w:rPr>
        <w:t>.</w:t>
      </w:r>
      <w:r w:rsidRPr="00201F91">
        <w:t xml:space="preserve"> uplatile jamčevinu u iznosu od</w:t>
      </w:r>
      <w:r w:rsidR="006F2B36" w:rsidRPr="00201F91">
        <w:t xml:space="preserve"> </w:t>
      </w:r>
      <w:r w:rsidR="00D87FD8" w:rsidRPr="00201F91">
        <w:rPr>
          <w:b/>
        </w:rPr>
        <w:t>138.000,00 kn</w:t>
      </w:r>
      <w:r w:rsidRPr="00201F91">
        <w:t xml:space="preserve">  na račun sudskog depozita </w:t>
      </w:r>
      <w:r w:rsidRPr="00201F91">
        <w:rPr>
          <w:u w:val="single"/>
        </w:rPr>
        <w:t xml:space="preserve">Trgovačkog suda u Zagrebu pri Hrvatskoj poštanskoj banci d.d. Zagreb, IBAN HR 92 23900011300000460, model 05, poziv na broj </w:t>
      </w:r>
      <w:r w:rsidR="00006ED9" w:rsidRPr="00201F91">
        <w:rPr>
          <w:u w:val="single"/>
        </w:rPr>
        <w:t>922</w:t>
      </w:r>
      <w:r w:rsidRPr="00201F91">
        <w:rPr>
          <w:u w:val="single"/>
        </w:rPr>
        <w:t>1</w:t>
      </w:r>
      <w:r w:rsidR="00006ED9" w:rsidRPr="00201F91">
        <w:rPr>
          <w:u w:val="single"/>
        </w:rPr>
        <w:t>4</w:t>
      </w:r>
      <w:r w:rsidRPr="00201F91">
        <w:t xml:space="preserve"> uz opis plaćanja: jamčevina za nekretninu i dokaz o tome predoče stečajnom sucu prije početka dražbe. Jamčevina koja  zaključno s navedenim datumom ne prispije na označeni račun Trgovačkog suda smatrat će se da nije plaćena.</w:t>
      </w:r>
    </w:p>
    <w:p w:rsidRDefault="00DD669C" w:rsidP="00006ED9" w:rsidR="00006ED9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201F91">
      <w:pPr>
        <w:tabs>
          <w:tab w:pos="567" w:val="num"/>
        </w:tabs>
        <w:ind w:left="567"/>
        <w:jc w:val="both"/>
      </w:pPr>
      <w:r w:rsidRPr="00201F91">
        <w:lastRenderedPageBreak/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Nekretnina će se rješenjem o dosudi dosuditi kupcu koji ponudi najpovoljniju cijenu.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201F91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201F91">
        <w:t>Imovina stečajnog dužnika navedena u točki I. ovog zaključka, a koje je predmet prodaje može se razgledati uz prethodni dogovor na telefon br.</w:t>
      </w:r>
      <w:r w:rsidR="00006ED9" w:rsidRPr="00201F91">
        <w:t xml:space="preserve"> 098 356 366</w:t>
      </w:r>
      <w:r w:rsidRPr="00201F91">
        <w:t>.</w:t>
      </w:r>
    </w:p>
    <w:p w:rsidRDefault="00DD669C" w:rsidP="00006ED9" w:rsidR="00DD669C" w:rsidRPr="00201F91">
      <w:pPr>
        <w:ind w:hanging="567" w:left="567"/>
        <w:jc w:val="center"/>
      </w:pPr>
    </w:p>
    <w:p w:rsidRDefault="00DD669C" w:rsidP="00DD669C" w:rsidR="00DD669C" w:rsidRPr="00201F91">
      <w:pPr>
        <w:jc w:val="center"/>
      </w:pPr>
      <w:r w:rsidRPr="00201F91">
        <w:t>Obrazloženje</w:t>
      </w:r>
    </w:p>
    <w:p w:rsidRDefault="00DD669C" w:rsidP="00DD669C" w:rsidR="00DD669C" w:rsidRPr="00201F91">
      <w:pPr>
        <w:jc w:val="center"/>
      </w:pPr>
    </w:p>
    <w:p w:rsidRDefault="00DD669C" w:rsidP="00A54FC9" w:rsidR="00A54FC9" w:rsidRPr="00201F91">
      <w:pPr>
        <w:jc w:val="both"/>
      </w:pPr>
      <w:r w:rsidRPr="00201F91">
        <w:tab/>
      </w:r>
      <w:r w:rsidR="00A54FC9" w:rsidRPr="00201F91"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201F91">
      <w:pPr>
        <w:jc w:val="both"/>
      </w:pPr>
      <w:r w:rsidRPr="00201F91"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87FD8" w:rsidP="00DD669C" w:rsidR="00DD669C" w:rsidRPr="00201F91">
      <w:pPr>
        <w:jc w:val="both"/>
      </w:pPr>
      <w:r w:rsidRPr="00201F91">
        <w:tab/>
        <w:t>Rješenje</w:t>
      </w:r>
      <w:r w:rsidR="00DD669C" w:rsidRPr="00201F91">
        <w:t>m ovog Suda broj St-</w:t>
      </w:r>
      <w:r w:rsidR="00A54FC9" w:rsidRPr="00201F91">
        <w:t>922</w:t>
      </w:r>
      <w:r w:rsidR="00DD669C" w:rsidRPr="00201F91">
        <w:t xml:space="preserve">/12 od </w:t>
      </w:r>
      <w:r w:rsidRPr="00201F91">
        <w:t>6</w:t>
      </w:r>
      <w:r w:rsidR="00DD669C" w:rsidRPr="00201F91">
        <w:t xml:space="preserve">. </w:t>
      </w:r>
      <w:r w:rsidRPr="00201F91">
        <w:t>lipnja</w:t>
      </w:r>
      <w:r w:rsidR="00DD669C" w:rsidRPr="00201F91">
        <w:t xml:space="preserve"> 201</w:t>
      </w:r>
      <w:r w:rsidR="00A54FC9" w:rsidRPr="00201F91">
        <w:t>6</w:t>
      </w:r>
      <w:r w:rsidR="00DD669C" w:rsidRPr="00201F91"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201F91">
      <w:pPr>
        <w:ind w:firstLine="708"/>
        <w:jc w:val="both"/>
      </w:pPr>
      <w:r w:rsidRPr="00201F91">
        <w:t xml:space="preserve">Na nekretninama su upisana razlučna prava u korist </w:t>
      </w:r>
      <w:r w:rsidR="00A54FC9" w:rsidRPr="00201F91">
        <w:t>ERSTE &amp; STEIERMARKISCHE BANK d.d. Jadranski trg br. 3a, Rijeka OIB:23057039320</w:t>
      </w:r>
      <w:r w:rsidRPr="00201F91">
        <w:t>.</w:t>
      </w:r>
    </w:p>
    <w:p w:rsidRDefault="00DD669C" w:rsidP="00DD669C" w:rsidR="00DD669C" w:rsidRPr="00201F91">
      <w:pPr>
        <w:jc w:val="both"/>
      </w:pPr>
      <w:r w:rsidRPr="00201F91">
        <w:tab/>
        <w:t xml:space="preserve">Nekretnine su procijenjene od strane stalnog sudskog vještaka za graditeljstvo i procjenu nekretnina </w:t>
      </w:r>
      <w:r w:rsidR="003416AE" w:rsidRPr="00201F91">
        <w:t>Mario Čutura dipl.inž. iz Zagreba, Mikulići 1128</w:t>
      </w:r>
      <w:r w:rsidRPr="00201F91">
        <w:t>, a koje Sud i prihvaća jer smatra da je utemeljena na pravilima struke i činjenicama.</w:t>
      </w:r>
    </w:p>
    <w:p w:rsidRDefault="00E6401B" w:rsidP="00DD669C" w:rsidR="00DD669C" w:rsidRPr="00201F91">
      <w:pPr>
        <w:jc w:val="both"/>
      </w:pPr>
      <w:r w:rsidRPr="00201F91">
        <w:tab/>
      </w:r>
      <w:r w:rsidR="00DD669C" w:rsidRPr="00201F91">
        <w:t>O uvjetima i načinu prodaje odlučeno je na temelju odredbi Ovršnog zakona, a u svezi s člankom 164. SZ-a.</w:t>
      </w:r>
    </w:p>
    <w:p w:rsidRDefault="00B30B7D" w:rsidP="00DD669C" w:rsidR="00B30B7D" w:rsidRPr="00201F91">
      <w:pPr>
        <w:jc w:val="both"/>
      </w:pPr>
    </w:p>
    <w:p w:rsidRDefault="00DD669C" w:rsidP="00DD669C" w:rsidR="00DD669C" w:rsidRPr="00201F91">
      <w:pPr>
        <w:jc w:val="center"/>
      </w:pPr>
      <w:r w:rsidRPr="00201F91">
        <w:t xml:space="preserve">U Zagrebu </w:t>
      </w:r>
      <w:r w:rsidR="00954108">
        <w:t>5</w:t>
      </w:r>
      <w:r w:rsidRPr="00201F91">
        <w:t xml:space="preserve">. </w:t>
      </w:r>
      <w:r w:rsidR="00954108">
        <w:t>srpnja</w:t>
      </w:r>
      <w:r w:rsidR="006F2B36" w:rsidRPr="00201F91">
        <w:t xml:space="preserve"> 2</w:t>
      </w:r>
      <w:r w:rsidRPr="00201F91">
        <w:t>01</w:t>
      </w:r>
      <w:r w:rsidR="00A54FC9" w:rsidRPr="00201F91">
        <w:t>6</w:t>
      </w:r>
      <w:r w:rsidRPr="00201F91">
        <w:t>.</w:t>
      </w:r>
    </w:p>
    <w:p w:rsidRDefault="00B30B7D" w:rsidP="00DD669C" w:rsidR="00B30B7D" w:rsidRPr="00201F91">
      <w:pPr>
        <w:jc w:val="center"/>
      </w:pPr>
    </w:p>
    <w:p w:rsidRDefault="00DD669C" w:rsidP="00DD669C" w:rsidR="00DD669C" w:rsidRPr="00201F91">
      <w:pPr>
        <w:jc w:val="both"/>
      </w:pP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  <w:t>SUDAC:</w:t>
      </w:r>
    </w:p>
    <w:p w:rsidRDefault="00DD669C" w:rsidP="00DD669C" w:rsidR="00DD669C" w:rsidRPr="00201F91">
      <w:pPr>
        <w:jc w:val="both"/>
      </w:pP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</w:r>
      <w:r w:rsidRPr="00201F91">
        <w:tab/>
        <w:t>Mislav Kolakušić</w:t>
      </w:r>
      <w:r w:rsidR="00F23936" w:rsidRPr="00201F91">
        <w:t xml:space="preserve"> </w:t>
      </w:r>
      <w:r w:rsidR="00BF2227">
        <w:t>v.r.</w:t>
      </w:r>
    </w:p>
    <w:p w:rsidRDefault="00B30B7D" w:rsidP="00DD669C" w:rsidR="00B30B7D" w:rsidRPr="00201F91">
      <w:pPr>
        <w:jc w:val="both"/>
      </w:pPr>
    </w:p>
    <w:p w:rsidRDefault="00DD669C" w:rsidP="00DD669C" w:rsidR="00DD669C" w:rsidRPr="00201F91">
      <w:pPr>
        <w:jc w:val="both"/>
        <w:rPr>
          <w:u w:val="single"/>
        </w:rPr>
      </w:pPr>
      <w:r w:rsidRPr="00201F91">
        <w:rPr>
          <w:u w:val="single"/>
        </w:rPr>
        <w:t>UPUTA O PRAVNOM LIJEKU:</w:t>
      </w:r>
    </w:p>
    <w:p w:rsidRDefault="00DD669C" w:rsidP="00DD669C" w:rsidR="00DD669C" w:rsidRPr="00201F91">
      <w:pPr>
        <w:jc w:val="both"/>
      </w:pPr>
      <w:r w:rsidRPr="00201F91">
        <w:t>Protiv ovog zaključka nije dopuštena žalba (čl.11. t. 9. SZ-a)</w:t>
      </w:r>
    </w:p>
    <w:p w:rsidRDefault="00B30B7D" w:rsidP="00DD669C" w:rsidR="00B30B7D" w:rsidRPr="00201F91">
      <w:pPr>
        <w:jc w:val="both"/>
      </w:pPr>
    </w:p>
    <w:p w:rsidRDefault="00201F91" w:rsidP="00201F91" w:rsidR="00201F91">
      <w:pPr>
        <w:ind w:left="720"/>
        <w:jc w:val="both"/>
      </w:pPr>
    </w:p>
    <w:p w:rsidRDefault="00BF2227" w:rsidP="007A1486" w:rsidR="00BF22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F2227" w:rsidP="007A1486" w:rsidR="00BF22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F2227" w:rsidP="007A1486" w:rsidR="00BF2227" w:rsidRPr="007A1486">
      <w:pPr>
        <w:ind w:left="720"/>
      </w:pPr>
    </w:p>
    <w:p w:rsidRDefault="00BF2227" w:rsidP="00201F91" w:rsidR="00BF2227" w:rsidRPr="00201F91">
      <w:pPr>
        <w:ind w:left="720"/>
        <w:jc w:val="both"/>
      </w:pPr>
    </w:p>
    <w:sectPr w:rsidSect="00A36A48" w:rsidR="00BF2227" w:rsidRPr="00201F91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01F91"/>
    <w:rsid w:val="00281FE3"/>
    <w:rsid w:val="002C74DE"/>
    <w:rsid w:val="002C78E2"/>
    <w:rsid w:val="002E4182"/>
    <w:rsid w:val="003416AE"/>
    <w:rsid w:val="00527D3A"/>
    <w:rsid w:val="005302BF"/>
    <w:rsid w:val="00546934"/>
    <w:rsid w:val="006F2B36"/>
    <w:rsid w:val="007A7125"/>
    <w:rsid w:val="007C7CB0"/>
    <w:rsid w:val="00950848"/>
    <w:rsid w:val="00954108"/>
    <w:rsid w:val="009E70E5"/>
    <w:rsid w:val="009E7518"/>
    <w:rsid w:val="00A25148"/>
    <w:rsid w:val="00A36A48"/>
    <w:rsid w:val="00A54FC9"/>
    <w:rsid w:val="00A62F7E"/>
    <w:rsid w:val="00A864F2"/>
    <w:rsid w:val="00AB37EE"/>
    <w:rsid w:val="00B26B8F"/>
    <w:rsid w:val="00B30B7D"/>
    <w:rsid w:val="00B9511B"/>
    <w:rsid w:val="00BF2227"/>
    <w:rsid w:val="00C25202"/>
    <w:rsid w:val="00C62BFF"/>
    <w:rsid w:val="00CA0C37"/>
    <w:rsid w:val="00CA253E"/>
    <w:rsid w:val="00CC576E"/>
    <w:rsid w:val="00D87FD8"/>
    <w:rsid w:val="00DD669C"/>
    <w:rsid w:val="00E6401B"/>
    <w:rsid w:val="00E96BAC"/>
    <w:rsid w:val="00EE28BC"/>
    <w:rsid w:val="00F16969"/>
    <w:rsid w:val="00F23936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840</properties:Words>
  <properties:Characters>4500</properties:Characters>
  <properties:Lines>100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2016-07-05T10:08:00Z</dcterms:created>
  <dc:creator>Martina</dc:creator>
  <cp:lastModifiedBy>Ivana Stampf</cp:lastModifiedBy>
  <cp:lastPrinted>2016-06-06T11:50:00Z</cp:lastPrinted>
  <dcterms:modified xmlns:xsi="http://www.w3.org/2001/XMLSchema-instance" xsi:type="dcterms:W3CDTF">2016-07-05T11:01:00Z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