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c311" w14:paraId="375c311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 w:rsidR="006F1CC5">
        <w:rPr>
          <w:b w:val="false"/>
          <w:u w:val="none"/>
        </w:rPr>
        <w:t>4/2017-2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8A750E">
        <w:t xml:space="preserve">u pravnoj stvari predlagatelja – potrošača </w:t>
      </w:r>
      <w:r w:rsidR="006F1CC5">
        <w:t>DRAGANA NIKOLIĆ</w:t>
      </w:r>
      <w:r w:rsidR="008A750E">
        <w:t xml:space="preserve"> iz </w:t>
      </w:r>
      <w:r w:rsidR="006F1CC5">
        <w:t>Zagreba</w:t>
      </w:r>
      <w:r w:rsidR="008A750E">
        <w:t>,</w:t>
      </w:r>
      <w:r w:rsidR="006F1CC5">
        <w:t xml:space="preserve"> Ferenčića 78</w:t>
      </w:r>
      <w:r w:rsidR="008A750E">
        <w:t xml:space="preserve"> OIB: </w:t>
      </w:r>
      <w:r w:rsidR="006F1CC5">
        <w:t>6855406642</w:t>
      </w:r>
      <w:r w:rsidR="008A750E">
        <w:t>, radi stečaja potrošača</w:t>
      </w:r>
      <w:r>
        <w:t xml:space="preserve">,  izvan ročišta, dana </w:t>
      </w:r>
      <w:r w:rsidR="006F1CC5">
        <w:t>20</w:t>
      </w:r>
      <w:r w:rsidRPr="00067A69">
        <w:t xml:space="preserve">. </w:t>
      </w:r>
      <w:r w:rsidR="008A750E">
        <w:t>travnja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A55CB" w:rsidP="004E4349" w:rsidR="004E4349" w:rsidRPr="000A55CB">
      <w:pPr>
        <w:jc w:val="center"/>
        <w:rPr>
          <w:u w:val="single"/>
        </w:rPr>
      </w:pPr>
      <w:r w:rsidRPr="000A55CB">
        <w:rPr>
          <w:u w:val="single"/>
        </w:rPr>
        <w:t>2</w:t>
      </w:r>
      <w:r w:rsidR="003110D6">
        <w:rPr>
          <w:u w:val="single"/>
        </w:rPr>
        <w:t>1</w:t>
      </w:r>
      <w:r w:rsidR="004E4349" w:rsidRPr="000A55CB">
        <w:rPr>
          <w:u w:val="single"/>
        </w:rPr>
        <w:t xml:space="preserve">. </w:t>
      </w:r>
      <w:r w:rsidR="00B05105">
        <w:rPr>
          <w:u w:val="single"/>
        </w:rPr>
        <w:t>lipnja</w:t>
      </w:r>
      <w:r w:rsidR="004E4349" w:rsidRPr="000A55CB">
        <w:rPr>
          <w:u w:val="single"/>
        </w:rPr>
        <w:t xml:space="preserve"> 2017.g. u </w:t>
      </w:r>
      <w:r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="003110D6">
        <w:rPr>
          <w:u w:val="single"/>
        </w:rPr>
        <w:t>45</w:t>
      </w:r>
      <w:r w:rsidR="004E4349" w:rsidRPr="000A55CB">
        <w:rPr>
          <w:u w:val="single"/>
        </w:rPr>
        <w:t xml:space="preserve">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3110D6" w:rsidP="003110D6" w:rsidR="004E4349">
      <w:pPr>
        <w:pStyle w:val="Odlomakpopisa"/>
        <w:numPr>
          <w:ilvl w:val="0"/>
          <w:numId w:val="2"/>
        </w:numPr>
        <w:jc w:val="both"/>
      </w:pPr>
      <w:r>
        <w:t>ZAGREBAČKA BANKA</w:t>
      </w:r>
      <w:r w:rsidR="009E7847">
        <w:t xml:space="preserve"> OIB: </w:t>
      </w:r>
      <w:r w:rsidRPr="003110D6">
        <w:t>92963223473</w:t>
      </w:r>
      <w:r w:rsidR="009E7847">
        <w:t xml:space="preserve">, </w:t>
      </w:r>
      <w:r w:rsidR="00DC0A11">
        <w:t>Trg bana Jelačića 10</w:t>
      </w:r>
      <w:r w:rsidR="009E7847">
        <w:t>, Zagreb,</w:t>
      </w:r>
    </w:p>
    <w:p w:rsidRDefault="00DC0A11" w:rsidP="00DC0A11" w:rsidR="009E7847">
      <w:pPr>
        <w:pStyle w:val="Odlomakpopisa"/>
        <w:numPr>
          <w:ilvl w:val="0"/>
          <w:numId w:val="2"/>
        </w:numPr>
        <w:jc w:val="both"/>
      </w:pPr>
      <w:r>
        <w:t>PBZ CARD</w:t>
      </w:r>
      <w:r w:rsidR="009E7847">
        <w:t>, OIB:</w:t>
      </w:r>
      <w:r w:rsidRPr="00DC0A11">
        <w:t xml:space="preserve"> 28495895537</w:t>
      </w:r>
      <w:r w:rsidR="009E7847">
        <w:t xml:space="preserve">, </w:t>
      </w:r>
      <w:r>
        <w:t>Radnička cesta 44</w:t>
      </w:r>
      <w:r w:rsidR="009E7847">
        <w:t xml:space="preserve">, </w:t>
      </w:r>
      <w:r w:rsidR="00232EBA">
        <w:t>Zagreb</w:t>
      </w:r>
      <w:r w:rsidR="00DC1328">
        <w:t>,</w:t>
      </w:r>
    </w:p>
    <w:p w:rsidRDefault="00527914" w:rsidP="00527914" w:rsidR="00DC1328">
      <w:pPr>
        <w:pStyle w:val="Odlomakpopisa"/>
        <w:numPr>
          <w:ilvl w:val="0"/>
          <w:numId w:val="2"/>
        </w:numPr>
        <w:jc w:val="both"/>
      </w:pPr>
      <w:r>
        <w:t>PRIVREDNA BANKA ZAGREB,</w:t>
      </w:r>
      <w:r w:rsidR="00DC1328">
        <w:t xml:space="preserve"> OIB: </w:t>
      </w:r>
      <w:r w:rsidRPr="00527914">
        <w:t>02535697732</w:t>
      </w:r>
      <w:r>
        <w:t>Radnička cesta 50</w:t>
      </w:r>
      <w:r w:rsidR="00DC1328">
        <w:t>,</w:t>
      </w:r>
      <w:r>
        <w:t xml:space="preserve"> Zagreb</w:t>
      </w:r>
    </w:p>
    <w:p w:rsidRDefault="00527914" w:rsidP="00400359" w:rsidR="00DC1328">
      <w:pPr>
        <w:pStyle w:val="Odlomakpopisa"/>
        <w:numPr>
          <w:ilvl w:val="0"/>
          <w:numId w:val="2"/>
        </w:numPr>
        <w:jc w:val="both"/>
      </w:pPr>
      <w:r>
        <w:t>HRVATSKI TELEKOM d.d.</w:t>
      </w:r>
      <w:r w:rsidR="00DC1328">
        <w:t xml:space="preserve"> OIB:</w:t>
      </w:r>
      <w:r w:rsidR="00400359" w:rsidRPr="00400359">
        <w:t xml:space="preserve"> 81793146560</w:t>
      </w:r>
      <w:r w:rsidR="00DC1328">
        <w:t xml:space="preserve">, </w:t>
      </w:r>
      <w:r w:rsidR="00400359">
        <w:t>Savska cesta 32, Zagreb</w:t>
      </w:r>
    </w:p>
    <w:p w:rsidRDefault="00400359" w:rsidP="00400359" w:rsidR="004E4349">
      <w:pPr>
        <w:pStyle w:val="Odlomakpopisa"/>
        <w:numPr>
          <w:ilvl w:val="0"/>
          <w:numId w:val="2"/>
        </w:numPr>
        <w:jc w:val="both"/>
      </w:pPr>
      <w:r>
        <w:t>VIP NET d.o.o.</w:t>
      </w:r>
      <w:r w:rsidR="004E4349">
        <w:t xml:space="preserve"> OIB: </w:t>
      </w:r>
      <w:r w:rsidRPr="00400359">
        <w:t>29524210204</w:t>
      </w:r>
      <w:r w:rsidR="004E4349">
        <w:t xml:space="preserve">, iz Zagreba, </w:t>
      </w:r>
      <w:r>
        <w:t>Vrtni put 1</w:t>
      </w:r>
    </w:p>
    <w:p w:rsidRDefault="00400359" w:rsidP="00400359" w:rsidR="00400359">
      <w:pPr>
        <w:pStyle w:val="Odlomakpopisa"/>
        <w:numPr>
          <w:ilvl w:val="0"/>
          <w:numId w:val="2"/>
        </w:numPr>
        <w:jc w:val="both"/>
      </w:pPr>
      <w:r>
        <w:t>ODVJETNIK JURLINA BRANKO, OIB:</w:t>
      </w:r>
      <w:r w:rsidRPr="00400359">
        <w:t xml:space="preserve"> 87807320713</w:t>
      </w:r>
      <w:r w:rsidR="0026726A">
        <w:t>, Trg sv. Josipa 1, Slatina,</w:t>
      </w:r>
    </w:p>
    <w:p w:rsidRDefault="0026726A" w:rsidP="0026726A" w:rsidR="0026726A">
      <w:pPr>
        <w:pStyle w:val="Odlomakpopisa"/>
        <w:numPr>
          <w:ilvl w:val="0"/>
          <w:numId w:val="2"/>
        </w:numPr>
        <w:jc w:val="both"/>
      </w:pPr>
      <w:r>
        <w:t>FINA ZAGREB, OIB:</w:t>
      </w:r>
      <w:r w:rsidRPr="0026726A">
        <w:t xml:space="preserve"> 85821130368</w:t>
      </w:r>
      <w:r>
        <w:t>, Ul. grada Vukovara 79, Zagreb,</w:t>
      </w:r>
    </w:p>
    <w:p w:rsidRDefault="00985705" w:rsidP="00985705" w:rsidR="0026726A">
      <w:pPr>
        <w:pStyle w:val="Odlomakpopisa"/>
        <w:numPr>
          <w:ilvl w:val="0"/>
          <w:numId w:val="2"/>
        </w:numPr>
        <w:jc w:val="both"/>
      </w:pPr>
      <w:r>
        <w:t xml:space="preserve">PODRAVSKA BANKA d.d., OIB: </w:t>
      </w:r>
      <w:r w:rsidRPr="00985705">
        <w:t>97326283154</w:t>
      </w:r>
      <w:r>
        <w:t>, Opatička 3, Koprivnica,</w:t>
      </w:r>
    </w:p>
    <w:p w:rsidRDefault="00985705" w:rsidP="00985705" w:rsidR="00985705">
      <w:pPr>
        <w:pStyle w:val="Odlomakpopisa"/>
        <w:numPr>
          <w:ilvl w:val="0"/>
          <w:numId w:val="2"/>
        </w:numPr>
        <w:jc w:val="both"/>
      </w:pPr>
      <w:r>
        <w:t xml:space="preserve">RAIFFEISENBANK d.d.,OIB: </w:t>
      </w:r>
      <w:r w:rsidRPr="00985705">
        <w:t>53056966535</w:t>
      </w:r>
      <w:r w:rsidR="0018621A">
        <w:t>, Petrinjska 59, Zagreb,</w:t>
      </w:r>
    </w:p>
    <w:p w:rsidRDefault="0018621A" w:rsidP="0018621A" w:rsidR="0018621A">
      <w:pPr>
        <w:pStyle w:val="Odlomakpopisa"/>
        <w:ind w:left="1065"/>
        <w:jc w:val="both"/>
      </w:pP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5B48D9">
        <w:t>Dragan Nikolić</w:t>
      </w:r>
      <w:r>
        <w:t>.</w:t>
      </w:r>
    </w:p>
    <w:p w:rsidRDefault="00C72104" w:rsidP="004E4349" w:rsidR="00C72104">
      <w:pPr>
        <w:jc w:val="both"/>
      </w:pP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6F1CC5">
        <w:t>20</w:t>
      </w:r>
      <w:r w:rsidR="004E4349" w:rsidRPr="00067A69">
        <w:t xml:space="preserve">. </w:t>
      </w:r>
      <w:r>
        <w:t>travnja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269D2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6F1CC5" w:rsidP="006F1CC5" w:rsidR="006F1CC5" w:rsidRPr="00F67F00">
    <w:pPr>
      <w:pStyle w:val="Naslov2"/>
      <w:rPr>
        <w:b w:val="false"/>
        <w:u w:val="none"/>
      </w:rPr>
    </w:pPr>
    <w:r w:rsidRPr="00F67F00">
      <w:rPr>
        <w:b w:val="false"/>
        <w:u w:val="none"/>
      </w:rPr>
      <w:t>15</w:t>
    </w:r>
    <w:r>
      <w:rPr>
        <w:b w:val="false"/>
        <w:u w:val="none"/>
      </w:rPr>
      <w:t xml:space="preserve"> </w:t>
    </w:r>
    <w:r w:rsidRPr="00F67F00">
      <w:rPr>
        <w:b w:val="false"/>
        <w:u w:val="none"/>
      </w:rPr>
      <w:t>Sp-</w:t>
    </w:r>
    <w:r>
      <w:rPr>
        <w:b w:val="false"/>
        <w:u w:val="none"/>
      </w:rPr>
      <w:t>4/2017-2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8621A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32EBA"/>
    <w:rsid w:val="0026150A"/>
    <w:rsid w:val="0026726A"/>
    <w:rsid w:val="00275354"/>
    <w:rsid w:val="002A1FF5"/>
    <w:rsid w:val="002E014E"/>
    <w:rsid w:val="002E49C1"/>
    <w:rsid w:val="002E73BE"/>
    <w:rsid w:val="002F6766"/>
    <w:rsid w:val="002F6BEF"/>
    <w:rsid w:val="003110D6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0359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C2FCF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27914"/>
    <w:rsid w:val="00557E66"/>
    <w:rsid w:val="00584102"/>
    <w:rsid w:val="005A08A2"/>
    <w:rsid w:val="005A180F"/>
    <w:rsid w:val="005B48D9"/>
    <w:rsid w:val="005B71CC"/>
    <w:rsid w:val="005D3182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1CC5"/>
    <w:rsid w:val="006F22F3"/>
    <w:rsid w:val="00730005"/>
    <w:rsid w:val="0073345A"/>
    <w:rsid w:val="00762AED"/>
    <w:rsid w:val="007A7956"/>
    <w:rsid w:val="007B3AD1"/>
    <w:rsid w:val="007B3C0C"/>
    <w:rsid w:val="007B6338"/>
    <w:rsid w:val="007C6E70"/>
    <w:rsid w:val="007E1D78"/>
    <w:rsid w:val="00811395"/>
    <w:rsid w:val="00812D63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21E8D"/>
    <w:rsid w:val="00924E7E"/>
    <w:rsid w:val="0094004F"/>
    <w:rsid w:val="00983E19"/>
    <w:rsid w:val="00985705"/>
    <w:rsid w:val="0099403C"/>
    <w:rsid w:val="00996B18"/>
    <w:rsid w:val="009A0097"/>
    <w:rsid w:val="009A6B14"/>
    <w:rsid w:val="009B789D"/>
    <w:rsid w:val="009C0DA9"/>
    <w:rsid w:val="009C5B71"/>
    <w:rsid w:val="009C6324"/>
    <w:rsid w:val="009D232D"/>
    <w:rsid w:val="009E16BE"/>
    <w:rsid w:val="009E7847"/>
    <w:rsid w:val="00A40A42"/>
    <w:rsid w:val="00A42B08"/>
    <w:rsid w:val="00A57262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0C2D"/>
    <w:rsid w:val="00B27702"/>
    <w:rsid w:val="00B30A95"/>
    <w:rsid w:val="00B30AD2"/>
    <w:rsid w:val="00B41ACC"/>
    <w:rsid w:val="00B6496E"/>
    <w:rsid w:val="00B7745F"/>
    <w:rsid w:val="00B77C81"/>
    <w:rsid w:val="00B903D1"/>
    <w:rsid w:val="00BF3092"/>
    <w:rsid w:val="00C269D2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0A11"/>
    <w:rsid w:val="00DC1328"/>
    <w:rsid w:val="00DC304F"/>
    <w:rsid w:val="00DC7AB1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F1667"/>
    <w:rsid w:val="00F04D69"/>
    <w:rsid w:val="00F24426"/>
    <w:rsid w:val="00F24F1C"/>
    <w:rsid w:val="00F25A51"/>
    <w:rsid w:val="00F26609"/>
    <w:rsid w:val="00F31F64"/>
    <w:rsid w:val="00F40D4F"/>
    <w:rsid w:val="00F54576"/>
    <w:rsid w:val="00F5795D"/>
    <w:rsid w:val="00F65F12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72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2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72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2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2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72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2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72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2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2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7C2FCF-75B3-42B5-A9F3-545EA80BAF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2301</properties:Characters>
  <properties:Lines>84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2017-04-20T06:25:00Z</dcterms:created>
  <dc:creator>sud</dc:creator>
  <cp:lastModifiedBy>Tonkica Topić</cp:lastModifiedBy>
  <cp:lastPrinted>2017-04-20T06:47:00Z</cp:lastPrinted>
  <dcterms:modified xmlns:xsi="http://www.w3.org/2001/XMLSchema-instance" xsi:type="dcterms:W3CDTF">2017-04-20T12:01:00Z</dcterms:modified>
  <cp:revision>8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VIPnet d.o.o.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