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3db5" w14:paraId="2f93db5" w:rsidRDefault="009915BC" w:rsidP="005003F6" w:rsidR="005003F6">
      <w:pPr>
        <w:jc w:val="right"/>
        <w15:collapsed w:val="false"/>
      </w:pPr>
      <w:bookmarkStart w:name="_GoBack" w:id="0"/>
      <w:bookmarkEnd w:id="0"/>
      <w:r>
        <w:t>9 St-979</w:t>
      </w:r>
      <w:r w:rsidR="005003F6">
        <w:t>/2016</w:t>
      </w:r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9915BC" w:rsidRPr="00CA00F0">
        <w:t>JANA I ANTE d.o.o. za ugostiteljstvo, turizam i trgovinu</w:t>
      </w:r>
      <w:r w:rsidR="009915BC">
        <w:t xml:space="preserve"> iz Šibenika, Bana Josipa Jelačića 3, OIB: </w:t>
      </w:r>
      <w:r w:rsidR="009915BC" w:rsidRPr="00CA00F0">
        <w:t>49060764498</w:t>
      </w:r>
      <w:r>
        <w:rPr>
          <w:lang w:val="hr-HR"/>
        </w:rPr>
        <w:t xml:space="preserve">, dana </w:t>
      </w:r>
      <w:r w:rsidR="00C2184A">
        <w:rPr>
          <w:lang w:val="hr-HR"/>
        </w:rPr>
        <w:t>16</w:t>
      </w:r>
      <w:r w:rsidR="00C819A9">
        <w:rPr>
          <w:lang w:val="hr-HR"/>
        </w:rPr>
        <w:t xml:space="preserve">. </w:t>
      </w:r>
      <w:r w:rsidR="002E68CE">
        <w:rPr>
          <w:lang w:val="hr-HR"/>
        </w:rPr>
        <w:t>kolovoza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r w:rsidR="009915BC">
        <w:t>Sanja Čatlak, Šibenik, Milice i Turka 48, OIB: 12764580447</w:t>
      </w:r>
      <w:r w:rsidR="00C2184A">
        <w:t xml:space="preserve">, </w:t>
      </w:r>
      <w:r w:rsidR="005003F6">
        <w:rPr>
          <w:lang w:val="hr-HR"/>
        </w:rPr>
        <w:t xml:space="preserve">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</w:t>
      </w:r>
      <w:r w:rsidR="00C2184A">
        <w:rPr>
          <w:lang w:val="hr-HR"/>
        </w:rPr>
        <w:t xml:space="preserve"> na bro</w:t>
      </w:r>
      <w:r w:rsidR="009915BC">
        <w:rPr>
          <w:lang w:val="hr-HR"/>
        </w:rPr>
        <w:t>j 05 100-979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</w:t>
      </w:r>
      <w:r w:rsidR="00691765" w:rsidRPr="00CA00F0">
        <w:t>JANA I ANTE d.o.o. za ugostiteljstvo, turizam i trgovinu</w:t>
      </w:r>
      <w:r w:rsidR="00691765">
        <w:t xml:space="preserve"> iz Šibenika, Bana Josipa Jelačića 3, OIB: </w:t>
      </w:r>
      <w:r w:rsidR="00691765" w:rsidRPr="00CA00F0">
        <w:t>49060764498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937072">
        <w:rPr>
          <w:lang w:val="hr-HR"/>
        </w:rPr>
        <w:t>16</w:t>
      </w:r>
      <w:r w:rsidR="002E68CE">
        <w:rPr>
          <w:lang w:val="hr-HR"/>
        </w:rPr>
        <w:t>. kolovoza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</w:p>
    <w:p w:rsidRDefault="002E68CE" w:rsidP="00C819A9" w:rsidR="002E68CE">
      <w:pPr>
        <w:jc w:val="right"/>
        <w:rPr>
          <w:lang w:val="hr-HR"/>
        </w:rPr>
      </w:pPr>
    </w:p>
    <w:p w:rsidRDefault="009915BC" w:rsidP="007B156E" w:rsidR="007B156E">
      <w:pPr>
        <w:jc w:val="right"/>
        <w:rPr>
          <w:lang w:val="hr-HR"/>
        </w:rPr>
      </w:pPr>
      <w:r>
        <w:rPr>
          <w:lang w:val="hr-HR"/>
        </w:rPr>
        <w:t>9 St-979</w:t>
      </w:r>
      <w:r w:rsidR="007B156E"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9915BC" w:rsidP="004315B7" w:rsidR="00937072" w:rsidRPr="00937072">
      <w:pPr>
        <w:numPr>
          <w:ilvl w:val="0"/>
          <w:numId w:val="1"/>
        </w:numPr>
        <w:jc w:val="both"/>
        <w:rPr>
          <w:lang w:val="hr-HR"/>
        </w:rPr>
      </w:pPr>
      <w:r>
        <w:t xml:space="preserve">Sanja Čatlak, Šibenik, Milice i Turka 48, 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C94" w:rsidR="00FA7C94">
      <w:r>
        <w:separator/>
      </w:r>
    </w:p>
  </w:endnote>
  <w:endnote w:id="0" w:type="continuationSeparator">
    <w:p w:rsidRDefault="00FA7C94" w:rsidR="00FA7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C94" w:rsidR="00FA7C94">
      <w:r>
        <w:separator/>
      </w:r>
    </w:p>
  </w:footnote>
  <w:footnote w:id="0" w:type="continuationSeparator">
    <w:p w:rsidRDefault="00FA7C94" w:rsidR="00FA7C9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178AB"/>
    <w:rsid w:val="001369EB"/>
    <w:rsid w:val="001C1511"/>
    <w:rsid w:val="0029384C"/>
    <w:rsid w:val="002E68CE"/>
    <w:rsid w:val="00397A5C"/>
    <w:rsid w:val="003D3D17"/>
    <w:rsid w:val="004252F8"/>
    <w:rsid w:val="004315B7"/>
    <w:rsid w:val="004717C7"/>
    <w:rsid w:val="005003F6"/>
    <w:rsid w:val="005A77FA"/>
    <w:rsid w:val="005F686D"/>
    <w:rsid w:val="00691765"/>
    <w:rsid w:val="007B156E"/>
    <w:rsid w:val="0087516D"/>
    <w:rsid w:val="00937072"/>
    <w:rsid w:val="00982F64"/>
    <w:rsid w:val="009915BC"/>
    <w:rsid w:val="00A81CBF"/>
    <w:rsid w:val="00B20827"/>
    <w:rsid w:val="00C2184A"/>
    <w:rsid w:val="00C819A9"/>
    <w:rsid w:val="00D43AD2"/>
    <w:rsid w:val="00D570FC"/>
    <w:rsid w:val="00EC1C08"/>
    <w:rsid w:val="00FA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D57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D57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 I ANTE d.o.o. za ugostiteljstvo, turizam i trgovinu</izvorni_sadrzaj>
    <derivirana_varijabla naziv="DomainObject.Predmet.ProtustrankaFormated_1">  JANA I ANTE d.o.o. za ugostiteljstvo, turizam i trgovinu</derivirana_varijabla>
  </DomainObject.Predmet.ProtustrankaFormated>
  <DomainObject.Predmet.ProtustrankaFormatedOIB>
    <izvorni_sadrzaj>  JANA I ANTE d.o.o. za ugostiteljstvo, turizam i trgovinu, OIB 49060764498</izvorni_sadrzaj>
    <derivirana_varijabla naziv="DomainObject.Predmet.ProtustrankaFormatedOIB_1">  JANA I ANTE d.o.o. za ugostiteljstvo, turizam i trgovinu, OIB 49060764498</derivirana_varijabla>
  </DomainObject.Predmet.ProtustrankaFormatedOIB>
  <DomainObject.Predmet.ProtustrankaFormatedWithAdress>
    <izvorni_sadrzaj> JANA I ANTE d.o.o. za ugostiteljstvo, turizam i trgovinu, Bana Josipa Jelačića 3, 22000 Šibenik</izvorni_sadrzaj>
    <derivirana_varijabla naziv="DomainObject.Predmet.ProtustrankaFormatedWithAdress_1"> JANA I ANTE d.o.o. za ugostiteljstvo, turizam i trgovinu, Bana Josipa Jelačića 3, 22000 Šibenik</derivirana_varijabla>
  </DomainObject.Predmet.ProtustrankaFormatedWithAdress>
  <DomainObject.Predmet.ProtustrankaFormatedWithAdressOIB>
    <izvorni_sadrzaj> JANA I ANTE d.o.o. za ugostiteljstvo, turizam i trgovinu, OIB 49060764498, Bana Josipa Jelačića 3, 22000 Šibenik</izvorni_sadrzaj>
    <derivirana_varijabla naziv="DomainObject.Predmet.ProtustrankaFormatedWithAdressOIB_1"> JANA I ANTE d.o.o. za ugostiteljstvo, turizam i trgovinu, OIB 49060764498, Bana Josipa Jelačića 3, 22000 Šibenik</derivirana_varijabla>
  </DomainObject.Predmet.ProtustrankaFormatedWithAdressOIB>
  <DomainObject.Predmet.ProtustrankaWithAdress>
    <izvorni_sadrzaj>JANA I ANTE d.o.o. za ugostiteljstvo, turizam i trgovinu Bana Josipa Jelačića 3, 22000 Šibenik</izvorni_sadrzaj>
    <derivirana_varijabla naziv="DomainObject.Predmet.ProtustrankaWithAdress_1">JANA I ANTE d.o.o. za ugostiteljstvo, turizam i trgovinu Bana Josipa Jelačića 3, 22000 Šibenik</derivirana_varijabla>
  </DomainObject.Predmet.ProtustrankaWithAdress>
  <DomainObject.Predmet.ProtustrankaWithAdressOIB>
    <izvorni_sadrzaj>JANA I ANTE d.o.o. za ugostiteljstvo, turizam i trgovinu, OIB 49060764498, Bana Josipa Jelačića 3, 22000 Šibenik</izvorni_sadrzaj>
    <derivirana_varijabla naziv="DomainObject.Predmet.ProtustrankaWithAdressOIB_1">JANA I ANTE d.o.o. za ugostiteljstvo, turizam i trgovinu, OIB 49060764498, Bana Josipa Jelačića 3, 22000 Šibenik</derivirana_varijabla>
  </DomainObject.Predmet.ProtustrankaWithAdressOIB>
  <DomainObject.Predmet.ProtustrankaNazivFormated>
    <izvorni_sadrzaj>JANA I ANTE d.o.o. za ugostiteljstvo, turizam i trgovinu</izvorni_sadrzaj>
    <derivirana_varijabla naziv="DomainObject.Predmet.ProtustrankaNazivFormated_1">JANA I ANTE d.o.o. za ugostiteljstvo, turizam i trgovinu</derivirana_varijabla>
  </DomainObject.Predmet.ProtustrankaNazivFormated>
  <DomainObject.Predmet.ProtustrankaNazivFormatedOIB>
    <izvorni_sadrzaj>JANA I ANTE d.o.o. za ugostiteljstvo, turizam i trgovinu, OIB 49060764498</izvorni_sadrzaj>
    <derivirana_varijabla naziv="DomainObject.Predmet.ProtustrankaNazivFormatedOIB_1">JANA I ANTE d.o.o. za ugostiteljstvo, turizam i trgovinu, OIB 49060764498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JANA I ANTE d.o.o. za ugostiteljstvo, turizam i trgovinu</item>
    </izvorni_sadrzaj>
    <derivirana_varijabla naziv="DomainObject.Predmet.ProtuStrankaListFormated_1">
      <item>JANA I ANTE d.o.o. za ugostiteljstvo, turizam i trgovinu</item>
    </derivirana_varijabla>
  </DomainObject.Predmet.ProtuStrankaListFormated>
  <DomainObject.Predmet.ProtuStrankaListFormatedOIB>
    <izvorni_sadrzaj>
      <item>JANA I ANTE d.o.o. za ugostiteljstvo, turizam i trgovinu, OIB 49060764498</item>
    </izvorni_sadrzaj>
    <derivirana_varijabla naziv="DomainObject.Predmet.ProtuStrankaListFormatedOIB_1">
      <item>JANA I ANTE d.o.o. za ugostiteljstvo, turizam i trgovinu, OIB 49060764498</item>
    </derivirana_varijabla>
  </DomainObject.Predmet.ProtuStrankaListFormatedOIB>
  <DomainObject.Predmet.ProtuStrankaListFormatedWithAdress>
    <izvorni_sadrzaj>
      <item>JANA I ANTE d.o.o. za ugostiteljstvo, turizam i trgovinu, Bana Josipa Jelačića 3, 22000 Šibenik</item>
    </izvorni_sadrzaj>
    <derivirana_varijabla naziv="DomainObject.Predmet.ProtuStrankaListFormatedWithAdress_1">
      <item>JANA I ANTE d.o.o. za ugostiteljstvo, turizam i trgovinu, Bana Josipa Jelačića 3, 22000 Šibenik</item>
    </derivirana_varijabla>
  </DomainObject.Predmet.ProtuStrankaListFormatedWithAdress>
  <DomainObject.Predmet.ProtuStrankaListFormatedWithAdressOIB>
    <izvorni_sadrzaj>
      <item>JANA I ANTE d.o.o. za ugostiteljstvo, turizam i trgovinu, OIB 49060764498, Bana Josipa Jelačića 3, 22000 Šibenik</item>
    </izvorni_sadrzaj>
    <derivirana_varijabla naziv="DomainObject.Predmet.ProtuStrankaListFormatedWithAdressOIB_1">
      <item>JANA I ANTE d.o.o. za ugostiteljstvo, turizam i trgovinu, OIB 49060764498, Bana Josipa Jelačića 3, 22000 Šibenik</item>
    </derivirana_varijabla>
  </DomainObject.Predmet.ProtuStrankaListFormatedWithAdressOIB>
  <DomainObject.Predmet.ProtuStrankaListNazivFormated>
    <izvorni_sadrzaj>
      <item>JANA I ANTE d.o.o. za ugostiteljstvo, turizam i trgovinu</item>
    </izvorni_sadrzaj>
    <derivirana_varijabla naziv="DomainObject.Predmet.ProtuStrankaListNazivFormated_1">
      <item>JANA I ANTE d.o.o. za ugostiteljstvo, turizam i trgovinu</item>
    </derivirana_varijabla>
  </DomainObject.Predmet.ProtuStrankaListNazivFormated>
  <DomainObject.Predmet.ProtuStrankaListNazivFormatedOIB>
    <izvorni_sadrzaj>
      <item>JANA I ANTE d.o.o. za ugostiteljstvo, turizam i trgovinu, OIB 49060764498</item>
    </izvorni_sadrzaj>
    <derivirana_varijabla naziv="DomainObject.Predmet.ProtuStrankaListNazivFormatedOIB_1">
      <item>JANA I ANTE d.o.o. za ugostiteljstvo, turizam i trgovinu, OIB 49060764498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JANA I ANTE d.o.o. za ugostiteljstvo, turizam i trgovinu</izvorni_sadrzaj>
    <derivirana_varijabla naziv="DomainObject.Predmet.ProtustrankaIDrugi_1">JANA I ANTE d.o.o. za ugostiteljstvo, turizam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JANA I ANTE d.o.o. za ugostiteljstvo, turizam i trgovinu, OIB 49060764498, Bana Josipa Jelačića 3, 22000 Šibenik</izvorni_sadrzaj>
    <derivirana_varijabla naziv="DomainObject.Predmet.ProtustrankaIDrugiAdressOIB_1">JANA I ANTE d.o.o. za ugostiteljstvo, turizam i trgovinu, OIB 49060764498, Bana Josipa Jelačića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JANA I ANTE d.o.o. za ugostiteljstvo, turizam i trgovinu</item>
    </izvorni_sadrzaj>
    <derivirana_varijabla naziv="DomainObject.Predmet.SudioniciListNaziv_1">
      <item>Financijska agencija</item>
      <item>JANA I ANTE d.o.o. za ugostiteljstvo, turizam i trgovinu</item>
    </derivirana_varijabla>
  </DomainObject.Predmet.SudioniciListNaziv>
  <DomainObject.Predmet.SudioniciListAdressOIB>
    <izvorni_sadrzaj>
      <item>Financijska agencija, OIB 85821130368, Ulica grada Vukovara 70,10000 Zagreb</item>
      <item>JANA I ANTE d.o.o. za ugostiteljstvo, turizam i trgovinu, OIB 49060764498, Bana Josipa Jelačića 3,22000 Šibenik</item>
    </izvorni_sadrzaj>
    <derivirana_varijabla naziv="DomainObject.Predmet.SudioniciListAdressOIB_1">
      <item>Financijska agencija, OIB 85821130368, Ulica grada Vukovara 70,10000 Zagreb</item>
      <item>JANA I ANTE d.o.o. za ugostiteljstvo, turizam i trgovinu, OIB 49060764498, Bana Josipa Jelačića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49060764498</item>
    </izvorni_sadrzaj>
    <derivirana_varijabla naziv="DomainObject.Predmet.SudioniciListNazivOIB_1">
      <item>, OIB 85821130368</item>
      <item>, OIB 49060764498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366</properties:Words>
  <properties:Characters>1834</properties:Characters>
  <properties:Lines>67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2016-08-16T08:14:00Z</dcterms:created>
  <dc:creator>Sektor za informatiku</dc:creator>
  <cp:lastModifiedBy>Marina Gulin</cp:lastModifiedBy>
  <cp:lastPrinted>2016-08-16T08:19:00Z</cp:lastPrinted>
  <dcterms:modified xmlns:xsi="http://www.w3.org/2001/XMLSchema-instance" xsi:type="dcterms:W3CDTF">2016-08-16T08:44:00Z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