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57ad" w14:paraId="ebe57ad" w:rsidRDefault="008B0AF0" w:rsidR="008C2DA8">
      <w:pPr>
        <w15:collapsed w:val="false"/>
      </w:pPr>
      <w:bookmarkStart w:name="_GoBack" w:id="0"/>
      <w:bookmarkEnd w:id="0"/>
      <w:r>
        <w:t>RADIO IVANEC d.o.o. „ u stečaju“</w:t>
      </w:r>
    </w:p>
    <w:p w:rsidRDefault="008B0AF0" w:rsidR="008B0AF0">
      <w:r>
        <w:t>V. Nazora 1, Ivanec</w:t>
      </w:r>
    </w:p>
    <w:p w:rsidRDefault="008B0AF0" w:rsidR="008B0AF0">
      <w:r>
        <w:t>OIB : 57601637683</w:t>
      </w:r>
    </w:p>
    <w:p w:rsidRDefault="008B0AF0" w:rsidR="008B0AF0">
      <w:r>
        <w:t>St- 58/14</w:t>
      </w:r>
    </w:p>
    <w:p w:rsidRDefault="00506C05" w:rsidR="00506C05">
      <w:r>
        <w:t xml:space="preserve">                                                                                                          TRGOVAČKI SUD U VARAŽDINU</w:t>
      </w:r>
    </w:p>
    <w:p w:rsidRDefault="00506C05" w:rsidR="008B0AF0">
      <w:r>
        <w:t xml:space="preserve">                                                                                                           Braće Radić 2, Varaždin</w:t>
      </w:r>
    </w:p>
    <w:p w:rsidRDefault="00506C05" w:rsidR="00506C05">
      <w:r>
        <w:t xml:space="preserve">                                                                                                           Stečajni sudac :</w:t>
      </w:r>
    </w:p>
    <w:p w:rsidRDefault="00506C05" w:rsidR="00506C05">
      <w:r>
        <w:t xml:space="preserve">                                                                                                           Ksenija Flack-Makitan</w:t>
      </w:r>
    </w:p>
    <w:p w:rsidRDefault="00506C05" w:rsidR="00506C05">
      <w:r>
        <w:t xml:space="preserve">                                       </w:t>
      </w:r>
    </w:p>
    <w:p w:rsidRDefault="008B0AF0" w:rsidR="008B0AF0"/>
    <w:p w:rsidRDefault="008B0AF0" w:rsidR="008B0AF0" w:rsidRPr="00973776">
      <w:pPr>
        <w:rPr>
          <w:b/>
          <w:i/>
        </w:rPr>
      </w:pPr>
      <w:r w:rsidRPr="00973776">
        <w:rPr>
          <w:i/>
        </w:rPr>
        <w:t xml:space="preserve">                                  </w:t>
      </w:r>
      <w:r w:rsidRPr="00973776">
        <w:rPr>
          <w:b/>
          <w:i/>
        </w:rPr>
        <w:t xml:space="preserve">  ZAVRŠNI RAČUN STEČAJNOG UPRAVITELJA</w:t>
      </w:r>
    </w:p>
    <w:p w:rsidRDefault="008B0AF0" w:rsidR="008B0AF0"/>
    <w:p w:rsidRDefault="008B0AF0" w:rsidR="008B0AF0" w:rsidRPr="00973776">
      <w:pPr>
        <w:rPr>
          <w:b/>
        </w:rPr>
      </w:pPr>
      <w:r w:rsidRPr="00973776">
        <w:rPr>
          <w:b/>
        </w:rPr>
        <w:t>I RAČUN PRIHODA I RASHODA  ZA RAZDOBLJE 27.03.2014. – 20.02.2017.</w:t>
      </w:r>
    </w:p>
    <w:p w:rsidRDefault="008B0AF0" w:rsidR="008B0AF0"/>
    <w:p w:rsidRDefault="008B0AF0" w:rsidR="008B0AF0">
      <w:r>
        <w:t>Nad stečajnim dužnikom RADIO IVANEC d.o.o. „ u stečaju“ dana 27. ožujka 2014.g. otvoren je stečajni postupak.</w:t>
      </w:r>
    </w:p>
    <w:p w:rsidRDefault="008B0AF0" w:rsidR="008B0AF0">
      <w:r>
        <w:t>Stečajni dužnik nastavio je poslovnu aktivnost od dana otvaranja stečajnog postupka do 31.12.2016. g. ( do dana kada je istekla koncesija za emitiranje programa ).</w:t>
      </w:r>
    </w:p>
    <w:p w:rsidRDefault="008B0AF0" w:rsidR="008B0AF0">
      <w:r>
        <w:t>Tijekom poslovanja stečajni upravitelj  uredno je vodio poslovne knjige stečajnog dužnika. Podnosila su se sva porezna izvješća u skladu sa Zakonom o računovodstvu i drugim poz</w:t>
      </w:r>
      <w:r w:rsidR="004C160A">
        <w:t>i</w:t>
      </w:r>
      <w:r>
        <w:t>tivnim računovodstvenim propisima</w:t>
      </w:r>
      <w:r w:rsidR="004C160A">
        <w:t>. Predavala su se izvješća Poreznoj upravi i FINI ( mjesečna, tromjesečna ,polugodišnja i godišnja , statistički izvještaji i sl. ).</w:t>
      </w:r>
    </w:p>
    <w:p w:rsidRDefault="004C160A" w:rsidR="004C160A">
      <w:r>
        <w:t>Poslovne knjige i godišnja izvješća vođena su za slijedeća razdoblja :</w:t>
      </w:r>
    </w:p>
    <w:p w:rsidRDefault="004C160A" w:rsidP="004C160A" w:rsidR="004C160A">
      <w:pPr>
        <w:pStyle w:val="Odlomakpopisa"/>
        <w:numPr>
          <w:ilvl w:val="0"/>
          <w:numId w:val="1"/>
        </w:numPr>
      </w:pPr>
      <w:r>
        <w:t>27. ožujka do 31. prosinca 2014.g.</w:t>
      </w:r>
    </w:p>
    <w:p w:rsidRDefault="004C160A" w:rsidP="004C160A" w:rsidR="004C160A">
      <w:pPr>
        <w:pStyle w:val="Odlomakpopisa"/>
        <w:numPr>
          <w:ilvl w:val="0"/>
          <w:numId w:val="1"/>
        </w:numPr>
      </w:pPr>
      <w:r>
        <w:t>01. siječnja do 31. prosinca 2015. g.</w:t>
      </w:r>
    </w:p>
    <w:p w:rsidRDefault="004C160A" w:rsidP="004C160A" w:rsidR="004C160A">
      <w:pPr>
        <w:pStyle w:val="Odlomakpopisa"/>
        <w:numPr>
          <w:ilvl w:val="0"/>
          <w:numId w:val="1"/>
        </w:numPr>
      </w:pPr>
      <w:r>
        <w:t>01. siječnja do 31. prosinca 2016. g.</w:t>
      </w:r>
    </w:p>
    <w:p w:rsidRDefault="004C160A" w:rsidP="004C160A" w:rsidR="004C160A">
      <w:pPr>
        <w:pStyle w:val="Odlomakpopisa"/>
        <w:numPr>
          <w:ilvl w:val="0"/>
          <w:numId w:val="1"/>
        </w:numPr>
      </w:pPr>
      <w:r>
        <w:t>01.siječnja 2017.g do ispunjenja obveza 2017.g.</w:t>
      </w:r>
    </w:p>
    <w:p w:rsidRDefault="004C160A" w:rsidP="004C160A" w:rsidR="004C160A">
      <w:pPr>
        <w:pStyle w:val="Odlomakpopisa"/>
      </w:pPr>
      <w:r>
        <w:t>( u navedenom periodu 2017.g. isplaćivane su plaće, honorari, vršena plaćanja PDV-a i dobavljača , tako da će završni račun uslijediti nakon zaključenja stečajnog postupka)</w:t>
      </w:r>
    </w:p>
    <w:p w:rsidRDefault="004C160A" w:rsidP="004C160A" w:rsidR="004C160A">
      <w:r>
        <w:t>Svi navedeni godišnji izvještaji stečajnog dužnika ( poduzetnika ) predani su na vrijeme i za sva financijska izvješća dobilo se pozitivno mišljenje nadležnih institucija koje vrše pregled , i imaju uvid u poslovanje poreznih obveznika.</w:t>
      </w:r>
    </w:p>
    <w:p w:rsidRDefault="004C160A" w:rsidP="004C160A" w:rsidR="004C160A">
      <w:r>
        <w:t>Tijekom poslovanja porezni obveznik nije bio u prekršaju po bilo kojem pitanju financijskog izvještavanja.</w:t>
      </w:r>
    </w:p>
    <w:p w:rsidRDefault="004C160A" w:rsidP="004C160A" w:rsidR="004C160A"/>
    <w:p w:rsidRDefault="004C160A" w:rsidP="004C160A" w:rsidR="004C160A">
      <w:r>
        <w:lastRenderedPageBreak/>
        <w:t>Početna bilanca  ( 27. ožujka 2014.g. ) otvorena je sa gubitkom od 1.094.323,28 kn, koji se odnosi na priznate tražbine i preneseni gubitak iz ranijih razdoblja.</w:t>
      </w:r>
    </w:p>
    <w:p w:rsidRDefault="003A5F7C" w:rsidP="004C160A" w:rsidR="003A5F7C">
      <w:r>
        <w:t>Ovdje ću samo napomenuti da su priznate tražbine na ispitom ročištu , održanom 04. lipnja 2014.g. i  to :</w:t>
      </w:r>
    </w:p>
    <w:p w:rsidRDefault="003A5F7C" w:rsidP="004C160A" w:rsidR="003A5F7C"/>
    <w:p w:rsidRDefault="003A5F7C" w:rsidP="004C160A" w:rsidR="003A5F7C">
      <w:r>
        <w:t>I/PRVI VIŠI ISPLATNI RED                                                   376.328,98 kn</w:t>
      </w:r>
    </w:p>
    <w:p w:rsidRDefault="003A5F7C" w:rsidP="004C160A" w:rsidR="003A5F7C">
      <w:r>
        <w:t>II/DRUGI VIŠI ISPLATNI RED                                              557.994,30 kn</w:t>
      </w:r>
    </w:p>
    <w:p w:rsidRDefault="003A5F7C" w:rsidP="004C160A" w:rsidR="003A5F7C">
      <w:r>
        <w:t xml:space="preserve">                            UKUPNO :                                                 934.323,28 kn</w:t>
      </w:r>
    </w:p>
    <w:p w:rsidRDefault="003A5F7C" w:rsidP="004C160A" w:rsidR="003A5F7C"/>
    <w:p w:rsidRDefault="003A5F7C" w:rsidP="004C160A" w:rsidR="003A5F7C">
      <w:r>
        <w:t>Knjigovodstvena vrijednost opreme, alata, inventara i transportnog sredstva  na dan 27. ožujka 2014.g. iznosila je 34.721,00 kn.</w:t>
      </w:r>
    </w:p>
    <w:p w:rsidRDefault="003A5F7C" w:rsidP="004C160A" w:rsidR="003A5F7C">
      <w:r>
        <w:t>Naknadno izvršenja procijenjena vrijednost, od strane stalnog sudskog vještaka, izvršena dana 10. rujna 2014.g. bila je 96.800,00 kn.</w:t>
      </w:r>
    </w:p>
    <w:p w:rsidRDefault="00973776" w:rsidP="004C160A" w:rsidR="00973776">
      <w:r>
        <w:t>Priznate tražbine uvrštene su u poslovne knjige  pravomoćnosti rješenja priznatih tražbina od strane Trgovačkog suda u Varaždinu, donesenog po stečajnoj sutkinji u ovom predmetu.</w:t>
      </w:r>
    </w:p>
    <w:p w:rsidRDefault="00973776" w:rsidP="004C160A" w:rsidR="00973776">
      <w:r>
        <w:t>Knjigovodstvene usluge za stečajnog dužnika povjerene su ovlaštenom knjigovodstvenom  servisu  BIRO KOSEC d.o.o. Prelog, ispostava Ludbreg. Upisani temeljni kapital društva iznosi 32.100,00 kn.</w:t>
      </w:r>
    </w:p>
    <w:p w:rsidRDefault="00973776" w:rsidP="004C160A" w:rsidR="00973776"/>
    <w:p w:rsidRDefault="00973776" w:rsidP="004C160A" w:rsidR="00973776">
      <w:r>
        <w:t>PREGLED PRIMITAKA I IZDATAKA NA TRANSAKCIJSKI RAČUN OD 27.OŽUJKA 2014.G. DO 31.PROSINCA 2016.G.</w:t>
      </w:r>
    </w:p>
    <w:p w:rsidRDefault="00C474A8" w:rsidP="004C160A" w:rsidR="00C474A8"/>
    <w:p w:rsidRDefault="00C474A8" w:rsidP="00C474A8" w:rsidR="00C474A8" w:rsidRPr="00C474A8">
      <w:pPr>
        <w:pStyle w:val="Odlomakpopisa"/>
        <w:numPr>
          <w:ilvl w:val="0"/>
          <w:numId w:val="2"/>
        </w:numPr>
        <w:rPr>
          <w:b/>
        </w:rPr>
      </w:pPr>
      <w:r w:rsidRPr="00C474A8">
        <w:rPr>
          <w:b/>
        </w:rPr>
        <w:t>Pregled prihoda stečajnog dužnika po godinama poslovanja</w:t>
      </w:r>
    </w:p>
    <w:p w:rsidRDefault="00C474A8" w:rsidP="00C474A8" w:rsidR="00C474A8">
      <w:pPr>
        <w:ind w:left="720"/>
      </w:pPr>
      <w:r>
        <w:t>27.03.2014. - 31.12.2014.                                                                243.381,00 kn</w:t>
      </w:r>
    </w:p>
    <w:p w:rsidRDefault="00C474A8" w:rsidP="00C474A8" w:rsidR="00C474A8">
      <w:pPr>
        <w:ind w:left="720"/>
      </w:pPr>
      <w:r>
        <w:t>01.01.2015. – 31.12.2015.                                                               325.129,00 kn</w:t>
      </w:r>
    </w:p>
    <w:p w:rsidRDefault="00C474A8" w:rsidP="00C474A8" w:rsidR="00C474A8">
      <w:pPr>
        <w:ind w:left="720"/>
      </w:pPr>
      <w:r>
        <w:t>01.01.2016. – 31.12.2016.                                                               356.798,00 kn</w:t>
      </w:r>
    </w:p>
    <w:p w:rsidRDefault="00C474A8" w:rsidP="00C474A8" w:rsidR="00C474A8">
      <w:pPr>
        <w:ind w:left="720"/>
      </w:pPr>
      <w:r>
        <w:t xml:space="preserve">       UKUPNO :                                                                                    925.308,00 kn</w:t>
      </w:r>
    </w:p>
    <w:p w:rsidRDefault="00C474A8" w:rsidP="00C474A8" w:rsidR="00C474A8">
      <w:pPr>
        <w:ind w:left="720"/>
      </w:pPr>
      <w:r>
        <w:t xml:space="preserve">Prihodi od 01.01.2017. – 17.02.2017. </w:t>
      </w:r>
    </w:p>
    <w:p w:rsidRDefault="00C474A8" w:rsidP="00C474A8" w:rsidR="00C474A8">
      <w:pPr>
        <w:ind w:left="720"/>
      </w:pPr>
      <w:r>
        <w:t xml:space="preserve">( do dana pisanja izvješća 9                                                          </w:t>
      </w:r>
      <w:r w:rsidR="006D2168">
        <w:t xml:space="preserve"> </w:t>
      </w:r>
      <w:r>
        <w:t xml:space="preserve">    27.201,20 kn</w:t>
      </w:r>
    </w:p>
    <w:p w:rsidRDefault="00C474A8" w:rsidP="00C474A8" w:rsidR="00C474A8">
      <w:pPr>
        <w:ind w:left="720"/>
      </w:pPr>
      <w:r>
        <w:t>( stečajni upravitelj uplatio 5.600,00</w:t>
      </w:r>
    </w:p>
    <w:p w:rsidRDefault="00C474A8" w:rsidP="00C474A8" w:rsidR="00C474A8">
      <w:pPr>
        <w:ind w:left="720"/>
      </w:pPr>
      <w:r>
        <w:t>Kuna 30.01.2017. da bi se isplatile plaće)</w:t>
      </w:r>
    </w:p>
    <w:p w:rsidRDefault="00C474A8" w:rsidP="00C474A8" w:rsidR="00C474A8">
      <w:pPr>
        <w:ind w:left="720"/>
      </w:pPr>
    </w:p>
    <w:p w:rsidRDefault="00C474A8" w:rsidP="00C474A8" w:rsidR="00C474A8">
      <w:pPr>
        <w:ind w:left="720"/>
        <w:rPr>
          <w:b/>
        </w:rPr>
      </w:pPr>
      <w:r w:rsidRPr="00C474A8">
        <w:rPr>
          <w:b/>
        </w:rPr>
        <w:t>UKUPNI PRIMICI 27.03.2014.-17.02.2017.</w:t>
      </w:r>
      <w:r>
        <w:rPr>
          <w:b/>
        </w:rPr>
        <w:t xml:space="preserve">     </w:t>
      </w:r>
      <w:r w:rsidRPr="00C474A8">
        <w:rPr>
          <w:b/>
        </w:rPr>
        <w:t xml:space="preserve">        </w:t>
      </w:r>
      <w:r>
        <w:rPr>
          <w:b/>
        </w:rPr>
        <w:t xml:space="preserve">               </w:t>
      </w:r>
      <w:r w:rsidR="006D2168">
        <w:rPr>
          <w:b/>
        </w:rPr>
        <w:t xml:space="preserve"> </w:t>
      </w:r>
      <w:r w:rsidRPr="00C474A8">
        <w:rPr>
          <w:b/>
        </w:rPr>
        <w:t xml:space="preserve">    952.509,20 kn</w:t>
      </w:r>
    </w:p>
    <w:p w:rsidRDefault="00C474A8" w:rsidP="00C474A8" w:rsidR="00C474A8">
      <w:pPr>
        <w:ind w:left="720"/>
        <w:rPr>
          <w:b/>
        </w:rPr>
      </w:pPr>
    </w:p>
    <w:p w:rsidRDefault="00C474A8" w:rsidP="00C474A8" w:rsidR="00C474A8">
      <w:pPr>
        <w:rPr>
          <w:b/>
        </w:rPr>
      </w:pPr>
    </w:p>
    <w:p w:rsidRDefault="00C474A8" w:rsidP="00C474A8" w:rsidR="00C474A8">
      <w:pPr>
        <w:pStyle w:val="Odlomakpopisa"/>
        <w:numPr>
          <w:ilvl w:val="0"/>
          <w:numId w:val="2"/>
        </w:numPr>
        <w:rPr>
          <w:b/>
        </w:rPr>
      </w:pPr>
      <w:r>
        <w:rPr>
          <w:b/>
        </w:rPr>
        <w:lastRenderedPageBreak/>
        <w:t>Pregled rashoda  stečajnog dužnika po godinama poslovanja</w:t>
      </w:r>
    </w:p>
    <w:p w:rsidRDefault="00C474A8" w:rsidP="00C474A8" w:rsidR="00C474A8">
      <w:pPr>
        <w:ind w:left="360"/>
        <w:rPr>
          <w:b/>
        </w:rPr>
      </w:pPr>
    </w:p>
    <w:p w:rsidRDefault="00C474A8" w:rsidP="00C474A8" w:rsidR="00C474A8">
      <w:pPr>
        <w:ind w:left="720"/>
      </w:pPr>
      <w:r w:rsidRPr="00C474A8">
        <w:t>Po</w:t>
      </w:r>
      <w:r>
        <w:t>slovni rashodi 2014.g.</w:t>
      </w:r>
    </w:p>
    <w:p w:rsidRDefault="006D2168" w:rsidP="00C474A8" w:rsidR="006D2168">
      <w:pPr>
        <w:ind w:left="720"/>
      </w:pPr>
    </w:p>
    <w:p w:rsidRDefault="00C474A8" w:rsidP="00C474A8" w:rsidR="006D2168">
      <w:pPr>
        <w:pStyle w:val="Odlomakpopisa"/>
        <w:numPr>
          <w:ilvl w:val="0"/>
          <w:numId w:val="3"/>
        </w:numPr>
      </w:pPr>
      <w:r>
        <w:t xml:space="preserve">Neto plaće radnika             </w:t>
      </w:r>
      <w:r w:rsidR="006D2168">
        <w:t xml:space="preserve">                                                            75.725,41 kn</w:t>
      </w:r>
    </w:p>
    <w:p w:rsidRDefault="006D2168" w:rsidP="00C474A8" w:rsidR="006D2168">
      <w:pPr>
        <w:pStyle w:val="Odlomakpopisa"/>
        <w:numPr>
          <w:ilvl w:val="0"/>
          <w:numId w:val="3"/>
        </w:numPr>
      </w:pPr>
      <w:r>
        <w:t>Troškovi poreza, prireza , MIO                                                     20.871,93 kn</w:t>
      </w:r>
    </w:p>
    <w:p w:rsidRDefault="006D2168" w:rsidP="00C474A8" w:rsidR="006D2168">
      <w:pPr>
        <w:pStyle w:val="Odlomakpopisa"/>
        <w:numPr>
          <w:ilvl w:val="0"/>
          <w:numId w:val="3"/>
        </w:numPr>
      </w:pPr>
      <w:proofErr w:type="spellStart"/>
      <w:r>
        <w:t>Dopr</w:t>
      </w:r>
      <w:proofErr w:type="spellEnd"/>
      <w:r>
        <w:t xml:space="preserve">. za zdravstveno, za </w:t>
      </w:r>
      <w:proofErr w:type="spellStart"/>
      <w:r>
        <w:t>zapošlj</w:t>
      </w:r>
      <w:proofErr w:type="spellEnd"/>
      <w:r>
        <w:t>.                                                 16.614,69 kn</w:t>
      </w:r>
    </w:p>
    <w:p w:rsidRDefault="006D2168" w:rsidP="006D2168" w:rsidR="00C474A8">
      <w:pPr>
        <w:pStyle w:val="Odlomakpopisa"/>
        <w:ind w:left="1080"/>
      </w:pPr>
      <w:r>
        <w:t>BRUTO PLAĆE RADNIKA   ( ukupno )                                         113.212,03 kn</w:t>
      </w:r>
      <w:r w:rsidR="00C474A8">
        <w:t xml:space="preserve">    </w:t>
      </w:r>
    </w:p>
    <w:p w:rsidRDefault="006D2168" w:rsidP="006D2168" w:rsidR="006D2168">
      <w:pPr>
        <w:pStyle w:val="Odlomakpopisa"/>
        <w:numPr>
          <w:ilvl w:val="0"/>
          <w:numId w:val="3"/>
        </w:numPr>
      </w:pPr>
      <w:r>
        <w:t>Troškovi prijevoza na posao i s posla                                          17.132,00 kn</w:t>
      </w:r>
    </w:p>
    <w:p w:rsidRDefault="006D2168" w:rsidP="006D2168" w:rsidR="006D2168">
      <w:pPr>
        <w:pStyle w:val="Odlomakpopisa"/>
        <w:numPr>
          <w:ilvl w:val="0"/>
          <w:numId w:val="3"/>
        </w:numPr>
      </w:pPr>
      <w:r>
        <w:t>Darovi djeci i slične potpore                                                               400,00 kn</w:t>
      </w:r>
    </w:p>
    <w:p w:rsidRDefault="006D2168" w:rsidP="006D2168" w:rsidR="006D2168">
      <w:pPr>
        <w:pStyle w:val="Odlomakpopisa"/>
        <w:numPr>
          <w:ilvl w:val="0"/>
          <w:numId w:val="3"/>
        </w:numPr>
      </w:pPr>
      <w:r>
        <w:t xml:space="preserve">Prigodne nagrade ( božićnica, </w:t>
      </w:r>
      <w:proofErr w:type="spellStart"/>
      <w:r>
        <w:t>uskrsnica</w:t>
      </w:r>
      <w:proofErr w:type="spellEnd"/>
      <w:r>
        <w:t xml:space="preserve"> )                                    3.400,00 kn</w:t>
      </w:r>
    </w:p>
    <w:p w:rsidRDefault="006D2168" w:rsidP="006D2168" w:rsidR="006D2168">
      <w:pPr>
        <w:pStyle w:val="Odlomakpopisa"/>
        <w:numPr>
          <w:ilvl w:val="0"/>
          <w:numId w:val="3"/>
        </w:numPr>
      </w:pPr>
      <w:r>
        <w:t>Materijalni troškovi ( el. energija, kancelarijski</w:t>
      </w:r>
    </w:p>
    <w:p w:rsidRDefault="006D2168" w:rsidP="006D2168" w:rsidR="006D2168">
      <w:pPr>
        <w:pStyle w:val="Odlomakpopisa"/>
        <w:ind w:left="1080"/>
      </w:pPr>
      <w:r>
        <w:t>Materijal, gorivo, mat. Za proizvodnju i usluge -</w:t>
      </w:r>
    </w:p>
    <w:p w:rsidRDefault="006D2168" w:rsidP="006D2168" w:rsidR="006D2168">
      <w:pPr>
        <w:pStyle w:val="Odlomakpopisa"/>
        <w:ind w:left="1080"/>
      </w:pPr>
      <w:r>
        <w:t>el. energija 15.459,48 kn )                                                             20.241,76 kn</w:t>
      </w:r>
    </w:p>
    <w:p w:rsidRDefault="00E452EC" w:rsidP="00E452EC" w:rsidR="006D2168">
      <w:pPr>
        <w:pStyle w:val="Odlomakpopisa"/>
        <w:numPr>
          <w:ilvl w:val="0"/>
          <w:numId w:val="3"/>
        </w:numPr>
      </w:pPr>
      <w:r>
        <w:t>Poštanski troškovi                                                                             1.184,68 kn</w:t>
      </w:r>
    </w:p>
    <w:p w:rsidRDefault="00E452EC" w:rsidP="00E452EC" w:rsidR="00E452EC">
      <w:pPr>
        <w:pStyle w:val="Odlomakpopisa"/>
        <w:numPr>
          <w:ilvl w:val="0"/>
          <w:numId w:val="3"/>
        </w:numPr>
      </w:pPr>
      <w:r>
        <w:t>Trošak telefona, interneta i sl.                                                      24.462,12 kn</w:t>
      </w:r>
    </w:p>
    <w:p w:rsidRDefault="00E452EC" w:rsidP="00E452EC" w:rsidR="00E452EC">
      <w:pPr>
        <w:pStyle w:val="Odlomakpopisa"/>
        <w:numPr>
          <w:ilvl w:val="0"/>
          <w:numId w:val="3"/>
        </w:numPr>
      </w:pPr>
      <w:r>
        <w:t>Usluge tekućeg održavanja                                                              1.456,22 kn</w:t>
      </w:r>
    </w:p>
    <w:p w:rsidRDefault="00E452EC" w:rsidP="00E452EC" w:rsidR="00E452EC">
      <w:pPr>
        <w:pStyle w:val="Odlomakpopisa"/>
        <w:numPr>
          <w:ilvl w:val="0"/>
          <w:numId w:val="3"/>
        </w:numPr>
      </w:pPr>
      <w:r>
        <w:t xml:space="preserve">Usluge </w:t>
      </w:r>
      <w:proofErr w:type="spellStart"/>
      <w:r>
        <w:t>sofrwera</w:t>
      </w:r>
      <w:proofErr w:type="spellEnd"/>
      <w:r>
        <w:t xml:space="preserve"> i web stranice                                                          600,00 kn</w:t>
      </w:r>
    </w:p>
    <w:p w:rsidRDefault="00E452EC" w:rsidP="00E452EC" w:rsidR="00E452EC">
      <w:pPr>
        <w:pStyle w:val="Odlomakpopisa"/>
        <w:numPr>
          <w:ilvl w:val="0"/>
          <w:numId w:val="3"/>
        </w:numPr>
      </w:pPr>
      <w:r>
        <w:t xml:space="preserve">Troškovi naknade za ceste ( </w:t>
      </w:r>
      <w:proofErr w:type="spellStart"/>
      <w:r>
        <w:t>usl.registrac</w:t>
      </w:r>
      <w:proofErr w:type="spellEnd"/>
      <w:r>
        <w:t>. vozila)                           942 94 kn</w:t>
      </w:r>
    </w:p>
    <w:p w:rsidRDefault="00E452EC" w:rsidP="00E452EC" w:rsidR="00E452EC">
      <w:pPr>
        <w:pStyle w:val="Odlomakpopisa"/>
        <w:numPr>
          <w:ilvl w:val="0"/>
          <w:numId w:val="3"/>
        </w:numPr>
      </w:pPr>
      <w:r>
        <w:t>Najam prostora                                                                              11.710,00  kn</w:t>
      </w:r>
    </w:p>
    <w:p w:rsidRDefault="00E452EC" w:rsidP="00E452EC" w:rsidR="00E452EC">
      <w:pPr>
        <w:pStyle w:val="Odlomakpopisa"/>
        <w:numPr>
          <w:ilvl w:val="0"/>
          <w:numId w:val="3"/>
        </w:numPr>
      </w:pPr>
      <w:r>
        <w:t>Usluga promidžbe                                                                             1.500,00 kn</w:t>
      </w:r>
    </w:p>
    <w:p w:rsidRDefault="00E452EC" w:rsidP="00E452EC" w:rsidR="00E452EC">
      <w:pPr>
        <w:pStyle w:val="Odlomakpopisa"/>
        <w:numPr>
          <w:ilvl w:val="0"/>
          <w:numId w:val="3"/>
        </w:numPr>
      </w:pPr>
      <w:r>
        <w:t>Autorski honorari                                                                            22.035,78 kn</w:t>
      </w:r>
    </w:p>
    <w:p w:rsidRDefault="00E452EC" w:rsidP="00E452EC" w:rsidR="00E452EC">
      <w:pPr>
        <w:pStyle w:val="Odlomakpopisa"/>
        <w:numPr>
          <w:ilvl w:val="0"/>
          <w:numId w:val="3"/>
        </w:numPr>
      </w:pPr>
      <w:r>
        <w:t xml:space="preserve">Knjigovodstvene usluge vođenja </w:t>
      </w:r>
      <w:proofErr w:type="spellStart"/>
      <w:r>
        <w:t>posl</w:t>
      </w:r>
      <w:proofErr w:type="spellEnd"/>
      <w:r>
        <w:t>. knjiga                               3.250,00 kn</w:t>
      </w:r>
    </w:p>
    <w:p w:rsidRDefault="00E81AB1" w:rsidP="00E452EC" w:rsidR="00E452EC">
      <w:pPr>
        <w:pStyle w:val="Odlomakpopisa"/>
        <w:numPr>
          <w:ilvl w:val="0"/>
          <w:numId w:val="3"/>
        </w:numPr>
      </w:pPr>
      <w:r>
        <w:t>Odvjetničke  usluge, bilježničke usluge                                            250,00 kn</w:t>
      </w:r>
    </w:p>
    <w:p w:rsidRDefault="00E81AB1" w:rsidP="00E452EC" w:rsidR="00E81AB1">
      <w:pPr>
        <w:pStyle w:val="Odlomakpopisa"/>
        <w:numPr>
          <w:ilvl w:val="0"/>
          <w:numId w:val="3"/>
        </w:numPr>
      </w:pPr>
      <w:r>
        <w:t>Troškovi komunalne usluge ( odvoz smeća )                                2.305,00 kn</w:t>
      </w:r>
    </w:p>
    <w:p w:rsidRDefault="00E81AB1" w:rsidP="00E452EC" w:rsidR="00E81AB1">
      <w:pPr>
        <w:pStyle w:val="Odlomakpopisa"/>
        <w:numPr>
          <w:ilvl w:val="0"/>
          <w:numId w:val="3"/>
        </w:numPr>
      </w:pPr>
      <w:r>
        <w:t>Premije osiguranja vozila                                                                 1.120,39 kn</w:t>
      </w:r>
    </w:p>
    <w:p w:rsidRDefault="00E81AB1" w:rsidP="00E452EC" w:rsidR="00E81AB1">
      <w:pPr>
        <w:pStyle w:val="Odlomakpopisa"/>
        <w:numPr>
          <w:ilvl w:val="0"/>
          <w:numId w:val="3"/>
        </w:numPr>
      </w:pPr>
      <w:r>
        <w:t>Troškovi platnog prometa ( bankovne usluge )                           2.858,71 kn</w:t>
      </w:r>
    </w:p>
    <w:p w:rsidRDefault="00E81AB1" w:rsidP="00E452EC" w:rsidR="00E81AB1">
      <w:pPr>
        <w:pStyle w:val="Odlomakpopisa"/>
        <w:numPr>
          <w:ilvl w:val="0"/>
          <w:numId w:val="3"/>
        </w:numPr>
      </w:pPr>
      <w:r>
        <w:t>Članarine ( ZAMP,HAKOM, AEM )                                                25.117,26 kn</w:t>
      </w:r>
    </w:p>
    <w:p w:rsidRDefault="00E81AB1" w:rsidP="00E452EC" w:rsidR="00E81AB1">
      <w:pPr>
        <w:pStyle w:val="Odlomakpopisa"/>
        <w:numPr>
          <w:ilvl w:val="0"/>
          <w:numId w:val="3"/>
        </w:numPr>
      </w:pPr>
      <w:r>
        <w:t>Porez na tvrtku                                                                                      275,00 kn</w:t>
      </w:r>
    </w:p>
    <w:p w:rsidRDefault="00E81AB1" w:rsidP="00E452EC" w:rsidR="00E81AB1">
      <w:pPr>
        <w:pStyle w:val="Odlomakpopisa"/>
        <w:numPr>
          <w:ilvl w:val="0"/>
          <w:numId w:val="3"/>
        </w:numPr>
      </w:pPr>
      <w:r>
        <w:t>HTV pretplata                                                                                        640,00 kn</w:t>
      </w:r>
    </w:p>
    <w:p w:rsidRDefault="00E81AB1" w:rsidP="00E452EC" w:rsidR="00E81AB1">
      <w:pPr>
        <w:pStyle w:val="Odlomakpopisa"/>
        <w:numPr>
          <w:ilvl w:val="0"/>
          <w:numId w:val="3"/>
        </w:numPr>
      </w:pPr>
      <w:r>
        <w:t>Dnevnice za službena putovanja                                                        510,00 kn</w:t>
      </w:r>
    </w:p>
    <w:p w:rsidRDefault="0046247C" w:rsidP="0046247C" w:rsidR="0046247C">
      <w:pPr>
        <w:pStyle w:val="Odlomakpopisa"/>
        <w:ind w:left="1080"/>
      </w:pPr>
    </w:p>
    <w:p w:rsidRDefault="00E81AB1" w:rsidP="00E81AB1" w:rsidR="00E81AB1">
      <w:pPr>
        <w:pStyle w:val="Odlomakpopisa"/>
        <w:ind w:left="1080"/>
      </w:pPr>
      <w:r>
        <w:t>UKUPNO :                                                                                       254.603,86 kn</w:t>
      </w:r>
    </w:p>
    <w:p w:rsidRDefault="00E81AB1" w:rsidP="00E81AB1" w:rsidR="00E81AB1">
      <w:r>
        <w:t xml:space="preserve">             </w:t>
      </w:r>
    </w:p>
    <w:p w:rsidRDefault="00E81AB1" w:rsidP="00E81AB1" w:rsidR="00E81AB1">
      <w:r>
        <w:t xml:space="preserve">              PDV po odbitku pretporeza iznosi 60. 108,71 kn.</w:t>
      </w:r>
    </w:p>
    <w:p w:rsidRDefault="0046247C" w:rsidP="00E81AB1" w:rsidR="0046247C"/>
    <w:p w:rsidRDefault="00E81AB1" w:rsidP="00E81AB1" w:rsidR="00E81AB1">
      <w:r>
        <w:t xml:space="preserve">              Navedeni prihodi i rashodi odnose se na  devet mjeseci poslovanja u 2014.g. Gubitak poslovne godine  iznosi 31.002,83 kn. Razlika između prihoda i rashoda biti će vidljiva nakon iskazivanja troškova stečajnog upravitelja.</w:t>
      </w:r>
    </w:p>
    <w:p w:rsidRDefault="0046247C" w:rsidP="00E81AB1" w:rsidR="0046247C"/>
    <w:p w:rsidRDefault="0046247C" w:rsidP="00E81AB1" w:rsidR="0046247C"/>
    <w:p w:rsidRDefault="0046247C" w:rsidP="00E81AB1" w:rsidR="0046247C"/>
    <w:p w:rsidRDefault="0046247C" w:rsidP="00E81AB1" w:rsidR="0046247C"/>
    <w:p w:rsidRDefault="0046247C" w:rsidP="00E81AB1" w:rsidR="0046247C"/>
    <w:p w:rsidRDefault="0046247C" w:rsidP="00E81AB1" w:rsidR="0046247C"/>
    <w:p w:rsidRDefault="0046247C" w:rsidP="00E81AB1" w:rsidR="0046247C"/>
    <w:p w:rsidRDefault="0017209E" w:rsidP="00E81AB1" w:rsidR="0017209E"/>
    <w:p w:rsidRDefault="0017209E" w:rsidP="00E81AB1" w:rsidR="0017209E"/>
    <w:p w:rsidRDefault="0046247C" w:rsidP="00E81AB1" w:rsidR="0046247C">
      <w:r>
        <w:t xml:space="preserve">          Poslovni rashodi 2015 g. ( 01.01.2015. – 31.12.2105. )  </w:t>
      </w:r>
    </w:p>
    <w:p w:rsidRDefault="0017209E" w:rsidP="00E81AB1" w:rsidR="0017209E"/>
    <w:p w:rsidRDefault="0046247C" w:rsidP="0046247C" w:rsidR="0046247C">
      <w:pPr>
        <w:pStyle w:val="Odlomakpopisa"/>
        <w:numPr>
          <w:ilvl w:val="0"/>
          <w:numId w:val="3"/>
        </w:numPr>
      </w:pPr>
      <w:r>
        <w:t>Neto plaće i naknade radnika                                                            110.679,67 kn</w:t>
      </w:r>
    </w:p>
    <w:p w:rsidRDefault="0046247C" w:rsidP="0046247C" w:rsidR="0046247C">
      <w:pPr>
        <w:pStyle w:val="Odlomakpopisa"/>
        <w:numPr>
          <w:ilvl w:val="0"/>
          <w:numId w:val="3"/>
        </w:numPr>
      </w:pPr>
      <w:r>
        <w:t>Troškovi poreza, prireza i MIO                                                             29.356,04 kn</w:t>
      </w:r>
    </w:p>
    <w:p w:rsidRDefault="00E53893" w:rsidP="0046247C" w:rsidR="0046247C">
      <w:pPr>
        <w:pStyle w:val="Odlomakpopisa"/>
        <w:numPr>
          <w:ilvl w:val="0"/>
          <w:numId w:val="3"/>
        </w:numPr>
      </w:pPr>
      <w:r>
        <w:t xml:space="preserve">Doprinos za </w:t>
      </w:r>
      <w:proofErr w:type="spellStart"/>
      <w:r>
        <w:t>zdr</w:t>
      </w:r>
      <w:proofErr w:type="spellEnd"/>
      <w:r>
        <w:t xml:space="preserve">. </w:t>
      </w:r>
      <w:proofErr w:type="spellStart"/>
      <w:r>
        <w:t>osig</w:t>
      </w:r>
      <w:proofErr w:type="spellEnd"/>
      <w:r>
        <w:t xml:space="preserve">., </w:t>
      </w:r>
      <w:proofErr w:type="spellStart"/>
      <w:r>
        <w:t>zapošlj</w:t>
      </w:r>
      <w:proofErr w:type="spellEnd"/>
      <w:r>
        <w:t>. )                                                           24.086,06 kn</w:t>
      </w:r>
    </w:p>
    <w:p w:rsidRDefault="00E53893" w:rsidP="00E53893" w:rsidR="00E53893">
      <w:pPr>
        <w:pStyle w:val="Odlomakpopisa"/>
        <w:ind w:left="1080"/>
      </w:pPr>
      <w:r>
        <w:t>UKUPNO BRUTO PLAĆE                                                                       164.121,77 kn</w:t>
      </w:r>
    </w:p>
    <w:p w:rsidRDefault="00E53893" w:rsidP="00E53893" w:rsidR="00E53893">
      <w:pPr>
        <w:pStyle w:val="Odlomakpopisa"/>
        <w:ind w:left="1080"/>
      </w:pPr>
      <w:r>
        <w:t xml:space="preserve">( Napomena : povećanje iznosa plaća odnosi se na </w:t>
      </w:r>
    </w:p>
    <w:p w:rsidRDefault="00E53893" w:rsidP="00E53893" w:rsidR="00E53893">
      <w:pPr>
        <w:pStyle w:val="Odlomakpopisa"/>
        <w:ind w:left="1080"/>
      </w:pPr>
      <w:r>
        <w:t xml:space="preserve">zapošljavanje osobe u marketingu na 4  sata dnevno- </w:t>
      </w:r>
    </w:p>
    <w:p w:rsidRDefault="00E53893" w:rsidP="00E53893" w:rsidR="00E53893">
      <w:pPr>
        <w:pStyle w:val="Odlomakpopisa"/>
        <w:ind w:left="1080"/>
      </w:pPr>
      <w:r>
        <w:t xml:space="preserve">Hana Bulić ) </w:t>
      </w:r>
    </w:p>
    <w:p w:rsidRDefault="00E53893" w:rsidP="00E53893" w:rsidR="00E53893">
      <w:pPr>
        <w:pStyle w:val="Odlomakpopisa"/>
        <w:numPr>
          <w:ilvl w:val="0"/>
          <w:numId w:val="3"/>
        </w:numPr>
      </w:pPr>
      <w:r>
        <w:t>Trošak prijevoza na posao i s posla                                                      23.248,00 kn</w:t>
      </w:r>
    </w:p>
    <w:p w:rsidRDefault="00E53893" w:rsidP="00E53893" w:rsidR="00E53893">
      <w:pPr>
        <w:pStyle w:val="Odlomakpopisa"/>
        <w:numPr>
          <w:ilvl w:val="0"/>
          <w:numId w:val="3"/>
        </w:numPr>
      </w:pPr>
      <w:r>
        <w:t>Darovi za djecu                                                                                              300,00 kn</w:t>
      </w:r>
    </w:p>
    <w:p w:rsidRDefault="00E53893" w:rsidP="00E53893" w:rsidR="00E53893">
      <w:pPr>
        <w:pStyle w:val="Odlomakpopisa"/>
        <w:numPr>
          <w:ilvl w:val="0"/>
          <w:numId w:val="3"/>
        </w:numPr>
      </w:pPr>
      <w:r>
        <w:t xml:space="preserve">Prigodne nagrade ( božićnica, </w:t>
      </w:r>
      <w:proofErr w:type="spellStart"/>
      <w:r>
        <w:t>uskrsnica</w:t>
      </w:r>
      <w:proofErr w:type="spellEnd"/>
      <w:r>
        <w:t xml:space="preserve"> )                                             5.200,00 kn</w:t>
      </w:r>
    </w:p>
    <w:p w:rsidRDefault="00E53893" w:rsidP="00E53893" w:rsidR="00E53893">
      <w:pPr>
        <w:pStyle w:val="Odlomakpopisa"/>
        <w:numPr>
          <w:ilvl w:val="0"/>
          <w:numId w:val="3"/>
        </w:numPr>
      </w:pPr>
      <w:r>
        <w:t xml:space="preserve">Materijalni troškovi ( el. </w:t>
      </w:r>
      <w:proofErr w:type="spellStart"/>
      <w:r>
        <w:t>enegrija</w:t>
      </w:r>
      <w:proofErr w:type="spellEnd"/>
      <w:r>
        <w:t>, kancelarijski</w:t>
      </w:r>
    </w:p>
    <w:p w:rsidRDefault="00E53893" w:rsidP="00E53893" w:rsidR="00E53893">
      <w:pPr>
        <w:pStyle w:val="Odlomakpopisa"/>
        <w:ind w:left="1080"/>
      </w:pPr>
      <w:r>
        <w:t>Materijal, gorivo i sl. – učešće el. energije 20.162,18;</w:t>
      </w:r>
    </w:p>
    <w:p w:rsidRDefault="00E53893" w:rsidP="00E53893" w:rsidR="00E53893">
      <w:pPr>
        <w:pStyle w:val="Odlomakpopisa"/>
        <w:ind w:left="1080"/>
      </w:pPr>
      <w:r>
        <w:t>gorivo za automobil -1.592,07n  )                                                        24.749,50 kn</w:t>
      </w:r>
    </w:p>
    <w:p w:rsidRDefault="00E53893" w:rsidP="00E53893" w:rsidR="00E53893">
      <w:pPr>
        <w:pStyle w:val="Odlomakpopisa"/>
        <w:numPr>
          <w:ilvl w:val="0"/>
          <w:numId w:val="3"/>
        </w:numPr>
      </w:pPr>
      <w:r>
        <w:t>Poštanski troškovi                                                                                     1.916,98 kn</w:t>
      </w:r>
    </w:p>
    <w:p w:rsidRDefault="00E53893" w:rsidP="00E53893" w:rsidR="00E53893">
      <w:pPr>
        <w:pStyle w:val="Odlomakpopisa"/>
        <w:numPr>
          <w:ilvl w:val="0"/>
          <w:numId w:val="3"/>
        </w:numPr>
      </w:pPr>
      <w:r>
        <w:t>Troškovi telefona, interneta i sl.                                                          40.381,83 kn</w:t>
      </w:r>
    </w:p>
    <w:p w:rsidRDefault="00E53893" w:rsidP="00E53893" w:rsidR="00E53893">
      <w:pPr>
        <w:pStyle w:val="Odlomakpopisa"/>
        <w:numPr>
          <w:ilvl w:val="0"/>
          <w:numId w:val="3"/>
        </w:numPr>
      </w:pPr>
      <w:r>
        <w:t>Usluge tekućeg održavanja                                                                        410,00 kn</w:t>
      </w:r>
    </w:p>
    <w:p w:rsidRDefault="00E53893" w:rsidP="00E53893" w:rsidR="00E53893">
      <w:pPr>
        <w:pStyle w:val="Odlomakpopisa"/>
        <w:numPr>
          <w:ilvl w:val="0"/>
          <w:numId w:val="3"/>
        </w:numPr>
      </w:pPr>
      <w:r>
        <w:t>Usluge sponzoriranja, promidžbe i sajmova                                           870,00 kn</w:t>
      </w:r>
    </w:p>
    <w:p w:rsidRDefault="0017209E" w:rsidP="00E53893" w:rsidR="00E53893">
      <w:pPr>
        <w:pStyle w:val="Odlomakpopisa"/>
        <w:numPr>
          <w:ilvl w:val="0"/>
          <w:numId w:val="3"/>
        </w:numPr>
      </w:pPr>
      <w:r>
        <w:t>Autorski honorari ( vanjski suradnici ) bruto                                     42.276,14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>Najam prostora                                                                                       17.142,62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>Knjigovodstvene usluge                                                                           6.000,00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>Komunalna naknada i odvoz smeća                                                      1.498,48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>Usluge reprezentacije ( radnicima )                                                            97,50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>Premija osiguranja za motorno vozilo                                                  1.113,15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>Bankovne usluge ( trošak platnog prometa )                                      3.658,38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>Članarine ( ZAMP, AEM, HAKOM )                                                      26.900,08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 xml:space="preserve">Porezi koji ovise od  </w:t>
      </w:r>
      <w:proofErr w:type="spellStart"/>
      <w:r>
        <w:t>posl</w:t>
      </w:r>
      <w:proofErr w:type="spellEnd"/>
      <w:r>
        <w:t>. rezultata                                                          360,00 kn</w:t>
      </w:r>
    </w:p>
    <w:p w:rsidRDefault="0017209E" w:rsidP="00E53893" w:rsidR="0017209E">
      <w:pPr>
        <w:pStyle w:val="Odlomakpopisa"/>
        <w:numPr>
          <w:ilvl w:val="0"/>
          <w:numId w:val="3"/>
        </w:numPr>
      </w:pPr>
      <w:r>
        <w:t>HRT pretplata                                                                                               960,00 kn</w:t>
      </w:r>
    </w:p>
    <w:p w:rsidRDefault="0017209E" w:rsidP="0017209E" w:rsidR="0017209E">
      <w:pPr>
        <w:pStyle w:val="Odlomakpopisa"/>
        <w:ind w:left="1080"/>
      </w:pPr>
    </w:p>
    <w:p w:rsidRDefault="0017209E" w:rsidP="0017209E" w:rsidR="00E53893">
      <w:pPr>
        <w:pStyle w:val="Odlomakpopisa"/>
        <w:ind w:left="1080"/>
      </w:pPr>
      <w:r>
        <w:t>UKUPNO :                                                                                              361.204,52 kn</w:t>
      </w:r>
    </w:p>
    <w:p w:rsidRDefault="0017209E" w:rsidP="0017209E" w:rsidR="0017209E"/>
    <w:p w:rsidRDefault="0017209E" w:rsidP="0017209E" w:rsidR="0017209E">
      <w:r>
        <w:t>PDV   81.282,31 kn.</w:t>
      </w:r>
    </w:p>
    <w:p w:rsidRDefault="0017209E" w:rsidP="0017209E" w:rsidR="0017209E">
      <w:r>
        <w:t>Gubitak prije oporezivanja iznosi 56.268,86 kn.</w:t>
      </w:r>
    </w:p>
    <w:p w:rsidRDefault="0017209E" w:rsidP="0017209E" w:rsidR="0017209E">
      <w:r>
        <w:t>Kumulirani gubitak 2014.2015. iznosi       87.271,69 kn.</w:t>
      </w:r>
    </w:p>
    <w:p w:rsidRDefault="0017209E" w:rsidP="0017209E" w:rsidR="0017209E"/>
    <w:p w:rsidRDefault="0017209E" w:rsidP="0017209E" w:rsidR="0017209E"/>
    <w:p w:rsidRDefault="0017209E" w:rsidP="0017209E" w:rsidR="0017209E"/>
    <w:p w:rsidRDefault="0017209E" w:rsidP="0017209E" w:rsidR="0017209E"/>
    <w:p w:rsidRDefault="0017209E" w:rsidP="0017209E" w:rsidR="0017209E">
      <w:r>
        <w:t xml:space="preserve">Poslovni rashodi od 01.01.2016. do </w:t>
      </w:r>
      <w:r w:rsidR="00F82D72">
        <w:t>17.02.2017.g.</w:t>
      </w:r>
    </w:p>
    <w:p w:rsidRDefault="00F82D72" w:rsidP="0017209E" w:rsidR="00F82D72"/>
    <w:p w:rsidRDefault="00F82D72" w:rsidP="0017209E" w:rsidR="00F82D72"/>
    <w:p w:rsidRDefault="00F82D72" w:rsidP="00F82D72" w:rsidR="00F82D72">
      <w:pPr>
        <w:pStyle w:val="Odlomakpopisa"/>
        <w:numPr>
          <w:ilvl w:val="0"/>
          <w:numId w:val="3"/>
        </w:numPr>
      </w:pPr>
      <w:r>
        <w:t>Neto plaće i naknade                                                                            111.987,97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>Troškovi poreza, prireza, MIO                                                               30.239,90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 xml:space="preserve">Doprinos za </w:t>
      </w:r>
      <w:proofErr w:type="spellStart"/>
      <w:r>
        <w:t>zdravstv</w:t>
      </w:r>
      <w:proofErr w:type="spellEnd"/>
      <w:r>
        <w:t xml:space="preserve">. </w:t>
      </w:r>
      <w:proofErr w:type="spellStart"/>
      <w:r>
        <w:t>osig</w:t>
      </w:r>
      <w:proofErr w:type="spellEnd"/>
      <w:r>
        <w:t xml:space="preserve"> i za </w:t>
      </w:r>
      <w:proofErr w:type="spellStart"/>
      <w:r>
        <w:t>zapošlj</w:t>
      </w:r>
      <w:proofErr w:type="spellEnd"/>
      <w:r>
        <w:t>.                                                25.300,35 kn</w:t>
      </w:r>
    </w:p>
    <w:p w:rsidRDefault="00F82D72" w:rsidP="00F82D72" w:rsidR="00F82D72">
      <w:pPr>
        <w:pStyle w:val="Odlomakpopisa"/>
        <w:ind w:left="1080"/>
      </w:pPr>
      <w:r>
        <w:t>UKUPNO BRUTO PLAĆE :                                                                      167.258,22 kn</w:t>
      </w:r>
    </w:p>
    <w:p w:rsidRDefault="00F82D72" w:rsidP="00F82D72" w:rsidR="00F82D72">
      <w:pPr>
        <w:pStyle w:val="Odlomakpopisa"/>
        <w:ind w:left="1080"/>
      </w:pP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 xml:space="preserve">Troškovi prijevoza radnika na posao i s posla                                    </w:t>
      </w:r>
    </w:p>
    <w:p w:rsidRDefault="00F82D72" w:rsidP="00F82D72" w:rsidR="00F82D72">
      <w:pPr>
        <w:pStyle w:val="Odlomakpopisa"/>
        <w:ind w:left="1080"/>
      </w:pPr>
      <w:r>
        <w:t>( naknade, darovi, potpore )                                                                  22.152,00,kn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>Platni promet ( bankarske usluge )                                                         4.058,58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>Materijalni troškovi : el. energija 19.621,06 kn;</w:t>
      </w:r>
    </w:p>
    <w:p w:rsidRDefault="00F82D72" w:rsidP="00F82D72" w:rsidR="00F82D72">
      <w:pPr>
        <w:pStyle w:val="Odlomakpopisa"/>
        <w:ind w:left="1080"/>
      </w:pPr>
      <w:r>
        <w:t>kancelarijski materijal, sitni inv. i sl. )                                                   21.776,93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 xml:space="preserve">Usluge </w:t>
      </w:r>
      <w:proofErr w:type="spellStart"/>
      <w:r>
        <w:t>softwera</w:t>
      </w:r>
      <w:proofErr w:type="spellEnd"/>
      <w:r>
        <w:t xml:space="preserve"> i web stranica, usluge održavanja                                 776,63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>Najam prostora                                                                                         13.049,28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>Trošak telefona, interneta i sl.                                                               45.847,23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>Usluge promidžbe ( oglasi )                                                                      1.160,00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>Autorski honorari                                                                                     28.893,03 kn</w:t>
      </w:r>
    </w:p>
    <w:p w:rsidRDefault="00F82D72" w:rsidP="00F82D72" w:rsidR="00F82D72">
      <w:pPr>
        <w:pStyle w:val="Odlomakpopisa"/>
        <w:numPr>
          <w:ilvl w:val="0"/>
          <w:numId w:val="3"/>
        </w:numPr>
      </w:pPr>
      <w:r>
        <w:t>Troškovi komunalnih usluga                                                                     4.138,21 kn</w:t>
      </w:r>
    </w:p>
    <w:p w:rsidRDefault="00DA1E5F" w:rsidP="00F82D72" w:rsidR="00F82D72">
      <w:pPr>
        <w:pStyle w:val="Odlomakpopisa"/>
        <w:numPr>
          <w:ilvl w:val="0"/>
          <w:numId w:val="3"/>
        </w:numPr>
      </w:pPr>
      <w:r>
        <w:t>Članarine ( ZAMP, AEM, HAKOM )                                                        29.522,42 kn</w:t>
      </w:r>
    </w:p>
    <w:p w:rsidRDefault="00DA1E5F" w:rsidP="00F82D72" w:rsidR="00DA1E5F">
      <w:pPr>
        <w:pStyle w:val="Odlomakpopisa"/>
        <w:numPr>
          <w:ilvl w:val="0"/>
          <w:numId w:val="3"/>
        </w:numPr>
      </w:pPr>
      <w:r>
        <w:t>Bankovne usluge                                                                                        4.058,58 kn</w:t>
      </w:r>
    </w:p>
    <w:p w:rsidRDefault="00DA1E5F" w:rsidP="00F82D72" w:rsidR="00DA1E5F">
      <w:pPr>
        <w:pStyle w:val="Odlomakpopisa"/>
        <w:numPr>
          <w:ilvl w:val="0"/>
          <w:numId w:val="3"/>
        </w:numPr>
      </w:pPr>
      <w:r>
        <w:t>Porez na tvrtku                                                                                              726,81 kn</w:t>
      </w:r>
    </w:p>
    <w:p w:rsidRDefault="00DA1E5F" w:rsidP="00F82D72" w:rsidR="00DA1E5F">
      <w:pPr>
        <w:pStyle w:val="Odlomakpopisa"/>
        <w:numPr>
          <w:ilvl w:val="0"/>
          <w:numId w:val="3"/>
        </w:numPr>
      </w:pPr>
      <w:r>
        <w:t>Troškovi prava korištenja ( HRT pretplata i dr. )                                   2.345,64 kn</w:t>
      </w:r>
    </w:p>
    <w:p w:rsidRDefault="00DA1E5F" w:rsidP="00F82D72" w:rsidR="00DA1E5F">
      <w:pPr>
        <w:pStyle w:val="Odlomakpopisa"/>
        <w:numPr>
          <w:ilvl w:val="0"/>
          <w:numId w:val="3"/>
        </w:numPr>
      </w:pPr>
      <w:r>
        <w:t>Kancelarijski materijal, gorivo                                                                  1.479,88 kn</w:t>
      </w:r>
    </w:p>
    <w:p w:rsidRDefault="00DA1E5F" w:rsidP="00DA1E5F" w:rsidR="00DA1E5F">
      <w:pPr>
        <w:pStyle w:val="Odlomakpopisa"/>
        <w:ind w:left="1080"/>
      </w:pPr>
      <w:r>
        <w:t>UKUPNO :                                                                                                347.243,44 kn</w:t>
      </w:r>
    </w:p>
    <w:p w:rsidRDefault="00DA1E5F" w:rsidP="00DA1E5F" w:rsidR="00DA1E5F"/>
    <w:p w:rsidRDefault="00DA1E5F" w:rsidP="00DA1E5F" w:rsidR="00DA1E5F">
      <w:r>
        <w:t>Porez na dodanu vrijednost ( PDV ) 97.319,86  kn.</w:t>
      </w:r>
    </w:p>
    <w:p w:rsidRDefault="00DA1E5F" w:rsidP="00DA1E5F" w:rsidR="00DA1E5F">
      <w:r>
        <w:t>Gubitak poslovne godine iznosi 13.800,00 kn.</w:t>
      </w:r>
    </w:p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/>
    <w:p w:rsidRDefault="00DA1E5F" w:rsidP="00DA1E5F" w:rsidR="00DA1E5F">
      <w:r>
        <w:t>REKAPITULACIJA RASHODA OD 27. 3. 2014. DO 17.02.2017.G.</w:t>
      </w:r>
    </w:p>
    <w:p w:rsidRDefault="00DA1E5F" w:rsidP="00DA1E5F" w:rsidR="00DA1E5F"/>
    <w:p w:rsidRDefault="00DA1E5F" w:rsidP="00DA1E5F" w:rsidR="00DA1E5F">
      <w:pPr>
        <w:pStyle w:val="Odlomakpopisa"/>
        <w:numPr>
          <w:ilvl w:val="0"/>
          <w:numId w:val="3"/>
        </w:numPr>
      </w:pPr>
      <w:r>
        <w:t>Neto plaće radnika                                                                             298.393,05 kn</w:t>
      </w:r>
    </w:p>
    <w:p w:rsidRDefault="00DA1E5F" w:rsidP="00DA1E5F" w:rsidR="00DA1E5F">
      <w:pPr>
        <w:pStyle w:val="Odlomakpopisa"/>
        <w:numPr>
          <w:ilvl w:val="0"/>
          <w:numId w:val="3"/>
        </w:numPr>
      </w:pPr>
      <w:r>
        <w:t>Troškovi poreza, prireza i MIO                                                           80.467,35 kn</w:t>
      </w:r>
    </w:p>
    <w:p w:rsidRDefault="00DA1E5F" w:rsidP="00DA1E5F" w:rsidR="00DA1E5F">
      <w:pPr>
        <w:pStyle w:val="Odlomakpopisa"/>
        <w:numPr>
          <w:ilvl w:val="0"/>
          <w:numId w:val="3"/>
        </w:numPr>
      </w:pPr>
      <w:r>
        <w:t xml:space="preserve">Doprinosi za </w:t>
      </w:r>
      <w:proofErr w:type="spellStart"/>
      <w:r>
        <w:t>zdr</w:t>
      </w:r>
      <w:proofErr w:type="spellEnd"/>
      <w:r>
        <w:t xml:space="preserve">. osiguranje i za </w:t>
      </w:r>
      <w:proofErr w:type="spellStart"/>
      <w:r>
        <w:t>zapošlj</w:t>
      </w:r>
      <w:proofErr w:type="spellEnd"/>
      <w:r>
        <w:t>. )                                       66.001,65 kn</w:t>
      </w:r>
    </w:p>
    <w:p w:rsidRDefault="00532E3B" w:rsidP="00DA1E5F" w:rsidR="00532E3B">
      <w:pPr>
        <w:pStyle w:val="Odlomakpopisa"/>
        <w:numPr>
          <w:ilvl w:val="0"/>
          <w:numId w:val="3"/>
        </w:numPr>
      </w:pPr>
    </w:p>
    <w:p w:rsidRDefault="00DA1E5F" w:rsidP="00DA1E5F" w:rsidR="00DA1E5F">
      <w:pPr>
        <w:pStyle w:val="Odlomakpopisa"/>
        <w:ind w:left="1080"/>
      </w:pPr>
      <w:r>
        <w:t>UKUPNO BRUTO PLAĆE :                                                                  444.862,05 kn</w:t>
      </w:r>
    </w:p>
    <w:p w:rsidRDefault="00532E3B" w:rsidP="00DA1E5F" w:rsidR="00532E3B">
      <w:pPr>
        <w:pStyle w:val="Odlomakpopisa"/>
        <w:ind w:left="1080"/>
      </w:pP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Troškovi prijevoza radnika na posao i s posla                                 62.532,00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 xml:space="preserve">Prigodne nagrade ( božićnice, </w:t>
      </w:r>
      <w:proofErr w:type="spellStart"/>
      <w:r>
        <w:t>uskrsnice</w:t>
      </w:r>
      <w:proofErr w:type="spellEnd"/>
      <w:r>
        <w:t xml:space="preserve">  i sl. )                                  8.600,00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Darovi za djecu i slične potpore                                                              700,00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 xml:space="preserve">Materijalni troškovi ( el. energija 55.242,72 , </w:t>
      </w:r>
      <w:proofErr w:type="spellStart"/>
      <w:r>
        <w:t>kanc</w:t>
      </w:r>
      <w:proofErr w:type="spellEnd"/>
      <w:r>
        <w:t>.</w:t>
      </w:r>
    </w:p>
    <w:p w:rsidRDefault="001D10F9" w:rsidP="001D10F9" w:rsidR="001D10F9">
      <w:pPr>
        <w:pStyle w:val="Odlomakpopisa"/>
        <w:ind w:left="1080"/>
      </w:pPr>
      <w:r>
        <w:t>materijal, gorivo i sl. )                                                                          66.768,19 kn</w:t>
      </w:r>
    </w:p>
    <w:p w:rsidRDefault="001D10F9" w:rsidP="001D10F9" w:rsidR="00DA1E5F">
      <w:pPr>
        <w:pStyle w:val="Odlomakpopisa"/>
        <w:numPr>
          <w:ilvl w:val="0"/>
          <w:numId w:val="3"/>
        </w:numPr>
      </w:pPr>
      <w:r>
        <w:t>Poštanski troškovi                                                                                  3.101,66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Trošak telefona, interneta i sl.                                                         110.691,18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Najam prostora                                                                                     41.901,90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Autorski honorari ( bruto )                                                                  93.204,95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 xml:space="preserve">Usluge </w:t>
      </w:r>
      <w:proofErr w:type="spellStart"/>
      <w:r>
        <w:t>softwera</w:t>
      </w:r>
      <w:proofErr w:type="spellEnd"/>
      <w:r>
        <w:t xml:space="preserve"> i web stranica                                                            2.630,00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Knjigovodstvene usluge                                                                      17.050,00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Usluge registracije automobila                                                            3.175,54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Komunalne usluge                                                                                 7.941,97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Porez na tvrtku                                                                                       1.361,81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 xml:space="preserve">Članarine ( ZAMP, AEM, HAKOM )                                                    81.539,76 kn             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Bankovne usluge                                                                                  11.937,48 kn</w:t>
      </w:r>
    </w:p>
    <w:p w:rsidRDefault="001D10F9" w:rsidP="001D10F9" w:rsidR="001D10F9">
      <w:pPr>
        <w:pStyle w:val="Odlomakpopisa"/>
        <w:numPr>
          <w:ilvl w:val="0"/>
          <w:numId w:val="3"/>
        </w:numPr>
      </w:pPr>
      <w:r>
        <w:t>Troškovi prava korištenja , HRT i sl.                                                    3.945,64 kn</w:t>
      </w:r>
    </w:p>
    <w:p w:rsidRDefault="00532E3B" w:rsidP="001D10F9" w:rsidR="001D10F9">
      <w:pPr>
        <w:pStyle w:val="Odlomakpopisa"/>
        <w:numPr>
          <w:ilvl w:val="0"/>
          <w:numId w:val="3"/>
        </w:numPr>
      </w:pPr>
      <w:r>
        <w:t>Dnevnice za službeni put ( radnici )                                                       510,00 kn</w:t>
      </w:r>
    </w:p>
    <w:p w:rsidRDefault="00532E3B" w:rsidP="001D10F9" w:rsidR="00532E3B">
      <w:pPr>
        <w:pStyle w:val="Odlomakpopisa"/>
        <w:numPr>
          <w:ilvl w:val="0"/>
          <w:numId w:val="3"/>
        </w:numPr>
      </w:pPr>
      <w:r>
        <w:t xml:space="preserve">Ostali troškovi                                                                                         1.479,88 kn        </w:t>
      </w:r>
    </w:p>
    <w:p w:rsidRDefault="00532E3B" w:rsidP="00532E3B" w:rsidR="00532E3B">
      <w:pPr>
        <w:pStyle w:val="Odlomakpopisa"/>
        <w:ind w:left="1080"/>
      </w:pPr>
      <w:r>
        <w:t>SVEUKUPNO :                                                                                     964.531,70 kn</w:t>
      </w:r>
    </w:p>
    <w:p w:rsidRDefault="00532E3B" w:rsidP="00532E3B" w:rsidR="00532E3B"/>
    <w:p w:rsidRDefault="00532E3B" w:rsidP="00532E3B" w:rsidR="00532E3B">
      <w:r>
        <w:t>Porez na dodanu vrijednost ( PDV )  27.3.2014. – 17.02.2017.                       238.633,52 kn</w:t>
      </w:r>
    </w:p>
    <w:p w:rsidRDefault="00DA1E5F" w:rsidP="00DA1E5F" w:rsidR="00DA1E5F"/>
    <w:p w:rsidRDefault="00DA1E5F" w:rsidP="00DA1E5F" w:rsidR="00DA1E5F"/>
    <w:p w:rsidRDefault="00F82D72" w:rsidP="00F82D72" w:rsidR="00F82D72"/>
    <w:p w:rsidRDefault="0017209E" w:rsidP="0017209E" w:rsidR="0017209E"/>
    <w:p w:rsidRDefault="0017209E" w:rsidP="0017209E" w:rsidR="0017209E"/>
    <w:p w:rsidRDefault="0017209E" w:rsidP="0017209E" w:rsidR="0017209E"/>
    <w:p w:rsidRDefault="0017209E" w:rsidP="0017209E" w:rsidR="0017209E"/>
    <w:p w:rsidRDefault="0017209E" w:rsidP="0017209E" w:rsidR="0017209E"/>
    <w:p w:rsidRDefault="0017209E" w:rsidP="0017209E" w:rsidR="0017209E"/>
    <w:p w:rsidRDefault="0017209E" w:rsidP="0017209E" w:rsidR="0017209E"/>
    <w:p w:rsidRDefault="00532E3B" w:rsidP="0017209E" w:rsidR="0017209E">
      <w:r>
        <w:t>IMOVINA NA DAN IZRADE PRIJEDLOGA ZAVRŠNE BILANCE</w:t>
      </w:r>
      <w:r w:rsidR="00AE2425">
        <w:t xml:space="preserve"> </w:t>
      </w:r>
    </w:p>
    <w:p w:rsidRDefault="00AE2425" w:rsidP="0017209E" w:rsidR="00AE2425"/>
    <w:p w:rsidRDefault="00AE2425" w:rsidP="0017209E" w:rsidR="00AE2425">
      <w:r>
        <w:t>Na dan izrade prijedloga završne stečajne bilance ( 17. veljače 2017.g. ) stanje je slijedeće :</w:t>
      </w:r>
    </w:p>
    <w:p w:rsidRDefault="00AE2425" w:rsidP="00AE2425" w:rsidR="00AE2425">
      <w:pPr>
        <w:pStyle w:val="Odlomakpopisa"/>
        <w:numPr>
          <w:ilvl w:val="0"/>
          <w:numId w:val="3"/>
        </w:numPr>
      </w:pPr>
      <w:r>
        <w:t>Stečajni dužnik nema imovine, osim potraživanja od :</w:t>
      </w:r>
    </w:p>
    <w:p w:rsidRDefault="00AE2425" w:rsidP="00AE2425" w:rsidR="00AE2425"/>
    <w:p w:rsidRDefault="00AE2425" w:rsidP="00AE2425" w:rsidR="00AE2425">
      <w:pPr>
        <w:pStyle w:val="Odlomakpopisa"/>
        <w:ind w:left="1080"/>
      </w:pPr>
      <w:r>
        <w:t xml:space="preserve"> Uslužni obrt VIP MEDIA, </w:t>
      </w:r>
      <w:proofErr w:type="spellStart"/>
      <w:r>
        <w:t>vl</w:t>
      </w:r>
      <w:proofErr w:type="spellEnd"/>
      <w:r>
        <w:t>. Marko Rogina</w:t>
      </w:r>
    </w:p>
    <w:p w:rsidRDefault="00AE2425" w:rsidP="00AE2425" w:rsidR="00AE2425">
      <w:pPr>
        <w:pStyle w:val="Odlomakpopisa"/>
        <w:ind w:left="1080"/>
      </w:pPr>
      <w:r>
        <w:t>( prema odluci Skupštine vjerovnika )                                                  16.126,75 kn</w:t>
      </w:r>
    </w:p>
    <w:p w:rsidRDefault="00AE2425" w:rsidP="00AE2425" w:rsidR="00AE2425">
      <w:pPr>
        <w:pStyle w:val="Odlomakpopisa"/>
        <w:ind w:left="1080"/>
      </w:pPr>
      <w:r>
        <w:t xml:space="preserve">Ostali kupci                                                                          </w:t>
      </w:r>
      <w:r w:rsidR="004E6AF1">
        <w:t xml:space="preserve">                        1.350,00</w:t>
      </w:r>
      <w:r>
        <w:t xml:space="preserve"> kn</w:t>
      </w:r>
    </w:p>
    <w:p w:rsidRDefault="00AE2425" w:rsidP="00AE2425" w:rsidR="00AE2425">
      <w:pPr>
        <w:pStyle w:val="Odlomakpopisa"/>
        <w:ind w:left="1080"/>
      </w:pPr>
      <w:r>
        <w:t xml:space="preserve">UKUPNO POTRAŽIVANJA :                                               </w:t>
      </w:r>
      <w:r w:rsidR="004E6AF1">
        <w:t xml:space="preserve">                       17.476,75</w:t>
      </w:r>
      <w:r>
        <w:t xml:space="preserve"> kn</w:t>
      </w:r>
    </w:p>
    <w:p w:rsidRDefault="00AE2425" w:rsidP="00AE2425" w:rsidR="00AE2425">
      <w:pPr>
        <w:pStyle w:val="Odlomakpopisa"/>
        <w:ind w:left="1080"/>
      </w:pPr>
    </w:p>
    <w:p w:rsidRDefault="00AE2425" w:rsidP="00AE2425" w:rsidR="00AE2425">
      <w:r>
        <w:t>Sva pokretna imovina unovčena je  prodajom kupcu – Uslužni obrt VIP MEDIA, vlasnika Marka Rogine iz Radovana, za iznos od 30.000,00 kn + PDV 7.500,00 kn. Kupac je u cijelosti uplatio kupljenu pokretnu opremu.</w:t>
      </w:r>
    </w:p>
    <w:p w:rsidRDefault="00AE2425" w:rsidP="00AE2425" w:rsidR="00AE2425"/>
    <w:p w:rsidRDefault="00AE2425" w:rsidP="00AE2425" w:rsidR="00AE2425"/>
    <w:p w:rsidRDefault="00AE2425" w:rsidP="00AE2425" w:rsidR="00AE2425">
      <w:r>
        <w:t>NAMIRENJE VJEROVNIKA I OBVEZE POSLIJE NAMIRENJA</w:t>
      </w:r>
    </w:p>
    <w:p w:rsidRDefault="00AE2425" w:rsidP="00AE2425" w:rsidR="00AE2425"/>
    <w:p w:rsidRDefault="00AE2425" w:rsidP="00AE2425" w:rsidR="00AE2425">
      <w:r>
        <w:t xml:space="preserve">Iz unovčenog iznosa namirena je porezna uprava, kao </w:t>
      </w:r>
      <w:proofErr w:type="spellStart"/>
      <w:r>
        <w:t>razlučni</w:t>
      </w:r>
      <w:proofErr w:type="spellEnd"/>
      <w:r>
        <w:t xml:space="preserve"> vjerovnik u iznosu od 6.000,00 kn na ime poreza na dodanu vrijednost ( PDV ).</w:t>
      </w:r>
    </w:p>
    <w:p w:rsidRDefault="00AE2425" w:rsidP="00AE2425" w:rsidR="00AE2425">
      <w:r>
        <w:t>Neizmirene obveze koje su utvrđene na ispitnom ročištu</w:t>
      </w:r>
      <w:r w:rsidR="00A32127">
        <w:t xml:space="preserve"> :</w:t>
      </w:r>
    </w:p>
    <w:p w:rsidRDefault="00A32127" w:rsidP="00AE2425" w:rsidR="00A32127"/>
    <w:p w:rsidRDefault="00A32127" w:rsidP="00AE2425" w:rsidR="00A32127">
      <w:r>
        <w:t xml:space="preserve">I/ prvi viši isplatni red                                                                                                 370.328,98 kn </w:t>
      </w:r>
    </w:p>
    <w:p w:rsidRDefault="00A32127" w:rsidP="00AE2425" w:rsidR="00A32127">
      <w:r>
        <w:t>II/ drugi viši isplatni red                                                                                              557.994,28 kn</w:t>
      </w:r>
    </w:p>
    <w:p w:rsidRDefault="00A32127" w:rsidP="00AE2425" w:rsidR="00A32127"/>
    <w:p w:rsidRDefault="00A32127" w:rsidP="00AE2425" w:rsidR="00A32127">
      <w:r>
        <w:t>Obveze tekućeg poslovanja</w:t>
      </w:r>
    </w:p>
    <w:p w:rsidRDefault="00A32127" w:rsidP="00AE2425" w:rsidR="00A32127"/>
    <w:p w:rsidRDefault="00A32127" w:rsidP="00AE2425" w:rsidR="00A32127">
      <w:r>
        <w:t>PDV                                                                                                                                    12.600,00 kn</w:t>
      </w:r>
    </w:p>
    <w:p w:rsidRDefault="00A32127" w:rsidP="00AE2425" w:rsidR="00A32127">
      <w:r>
        <w:t>Članarine ( ZAMP, HAKOM )                                                                                            8.034,08 kn</w:t>
      </w:r>
    </w:p>
    <w:p w:rsidRDefault="00A32127" w:rsidP="00AE2425" w:rsidR="00A32127">
      <w:proofErr w:type="spellStart"/>
      <w:r>
        <w:t>Euroherc</w:t>
      </w:r>
      <w:proofErr w:type="spellEnd"/>
      <w:r>
        <w:t xml:space="preserve"> ( dogovorena kompenzacija )                                                                         2.233,54 kn</w:t>
      </w:r>
    </w:p>
    <w:p w:rsidRDefault="00A32127" w:rsidP="00AE2425" w:rsidR="00A32127"/>
    <w:p w:rsidRDefault="00A32127" w:rsidP="00AE2425" w:rsidR="00A32127">
      <w:r>
        <w:lastRenderedPageBreak/>
        <w:t>Stanje transakcijskog računa                                                                                              125,00 kn</w:t>
      </w:r>
    </w:p>
    <w:p w:rsidRDefault="00F41F13" w:rsidP="00AE2425" w:rsidR="00F41F13"/>
    <w:p w:rsidRDefault="00F41F13" w:rsidP="00AE2425" w:rsidR="00A32127">
      <w:r>
        <w:t>Drugih obaveza u redovnom poslovanju , nakon trogodišnjeg poslovanja, nije ostalo.</w:t>
      </w:r>
    </w:p>
    <w:p w:rsidRDefault="00F41F13" w:rsidP="00AE2425" w:rsidR="00F41F13"/>
    <w:p w:rsidRDefault="00F41F13" w:rsidP="00AE2425" w:rsidR="00F41F13">
      <w:r>
        <w:t xml:space="preserve">PREGLED RASHODA STEČAJNOG UPRAVITELJA </w:t>
      </w:r>
    </w:p>
    <w:p w:rsidRDefault="00F41F13" w:rsidP="00AE2425" w:rsidR="00F41F13"/>
    <w:p w:rsidRDefault="00F41F13" w:rsidP="00F41F13" w:rsidR="00F41F13">
      <w:pPr>
        <w:pStyle w:val="Odlomakpopisa"/>
        <w:numPr>
          <w:ilvl w:val="0"/>
          <w:numId w:val="4"/>
        </w:numPr>
      </w:pPr>
      <w:r>
        <w:t xml:space="preserve">Trošak ureda ( uredski prostor, parkirne karte, </w:t>
      </w:r>
    </w:p>
    <w:p w:rsidRDefault="00F41F13" w:rsidP="00F41F13" w:rsidR="00F41F13">
      <w:pPr>
        <w:pStyle w:val="Odlomakpopisa"/>
      </w:pPr>
      <w:r>
        <w:t>telefon, Internet, mobitel, kancelarijski materijal,</w:t>
      </w:r>
    </w:p>
    <w:p w:rsidRDefault="00F41F13" w:rsidP="00F41F13" w:rsidR="00F41F13">
      <w:pPr>
        <w:pStyle w:val="Odlomakpopisa"/>
      </w:pPr>
      <w:r>
        <w:t>izrada štambilja  , toneri i dr.                                                                             12.505,16 kn</w:t>
      </w:r>
    </w:p>
    <w:p w:rsidRDefault="00F41F13" w:rsidP="00F41F13" w:rsidR="00F41F13">
      <w:pPr>
        <w:pStyle w:val="Odlomakpopisa"/>
        <w:numPr>
          <w:ilvl w:val="0"/>
          <w:numId w:val="4"/>
        </w:numPr>
      </w:pPr>
      <w:r>
        <w:t xml:space="preserve">Troškovi objave oglasa  ( sedam puta u Var. vijestima </w:t>
      </w:r>
    </w:p>
    <w:p w:rsidRDefault="00F41F13" w:rsidP="00F41F13" w:rsidR="00F41F13">
      <w:pPr>
        <w:pStyle w:val="Odlomakpopisa"/>
      </w:pPr>
      <w:r>
        <w:t xml:space="preserve">i na  </w:t>
      </w:r>
      <w:proofErr w:type="spellStart"/>
      <w:r>
        <w:t>eVaraždin</w:t>
      </w:r>
      <w:proofErr w:type="spellEnd"/>
      <w:r>
        <w:t xml:space="preserve"> )                                                                                                      2.896,20 kn</w:t>
      </w:r>
    </w:p>
    <w:p w:rsidRDefault="00F41F13" w:rsidP="00F41F13" w:rsidR="00F41F13">
      <w:pPr>
        <w:pStyle w:val="Odlomakpopisa"/>
        <w:numPr>
          <w:ilvl w:val="0"/>
          <w:numId w:val="4"/>
        </w:numPr>
      </w:pPr>
      <w:r>
        <w:t>Troškovi procjene pokretnine                                                                              2.040,00 kn</w:t>
      </w:r>
    </w:p>
    <w:p w:rsidRDefault="00F41F13" w:rsidP="00F41F13" w:rsidR="00F41F13">
      <w:pPr>
        <w:pStyle w:val="Odlomakpopisa"/>
        <w:numPr>
          <w:ilvl w:val="0"/>
          <w:numId w:val="4"/>
        </w:numPr>
      </w:pPr>
      <w:r>
        <w:t>Materijalni i putn</w:t>
      </w:r>
      <w:r w:rsidR="00D44DA2">
        <w:t>i troškovi stečajnog upravitelja ( bruto )                           49.053,34 kn</w:t>
      </w:r>
      <w:r w:rsidR="00813195">
        <w:t xml:space="preserve">                     </w:t>
      </w:r>
      <w:r w:rsidR="00D44DA2">
        <w:t xml:space="preserve">            </w:t>
      </w:r>
    </w:p>
    <w:p w:rsidRDefault="00F41F13" w:rsidP="00F41F13" w:rsidR="00F41F13">
      <w:pPr>
        <w:pStyle w:val="Odlomakpopisa"/>
        <w:numPr>
          <w:ilvl w:val="0"/>
          <w:numId w:val="4"/>
        </w:numPr>
      </w:pPr>
      <w:r>
        <w:t xml:space="preserve">Ostali </w:t>
      </w:r>
      <w:r w:rsidR="00813195">
        <w:t xml:space="preserve"> troškovi                                                                                                         2.427,90 kn</w:t>
      </w:r>
    </w:p>
    <w:p w:rsidRDefault="00813195" w:rsidP="00F41F13" w:rsidR="00813195">
      <w:pPr>
        <w:pStyle w:val="Odlomakpopisa"/>
        <w:numPr>
          <w:ilvl w:val="0"/>
          <w:numId w:val="4"/>
        </w:numPr>
      </w:pPr>
      <w:r>
        <w:t>Bruto nagrada stečajnom upravitelju                                                                79.162,00 kn</w:t>
      </w:r>
    </w:p>
    <w:p w:rsidRDefault="00813195" w:rsidP="00813195" w:rsidR="00813195">
      <w:pPr>
        <w:pStyle w:val="Odlomakpopisa"/>
      </w:pPr>
      <w:r>
        <w:t>UKUPNO :                                                                                                             148.084,60 kn</w:t>
      </w:r>
    </w:p>
    <w:p w:rsidRDefault="00813195" w:rsidP="00813195" w:rsidR="00813195">
      <w:pPr>
        <w:pStyle w:val="Odlomakpopisa"/>
      </w:pPr>
    </w:p>
    <w:p w:rsidRDefault="00813195" w:rsidP="00813195" w:rsidR="00813195">
      <w:r>
        <w:t>Ukupno ostvareni troškovi stečajnog postupka ( s PDV –om )  iznose 148.084,60 kn. Do dana izrade ovog izvješća podmireni su troškovi u iznosu od 68.922,60 kn, a nepodmireni troškovi , u iznosu 79.162,oo kn , odnose  se na bruto nagradu stečajnom upravitelju .</w:t>
      </w:r>
    </w:p>
    <w:p w:rsidRDefault="00813195" w:rsidP="00813195" w:rsidR="00813195"/>
    <w:p w:rsidRDefault="00813195" w:rsidP="00813195" w:rsidR="00813195"/>
    <w:p w:rsidRDefault="00813195" w:rsidP="00813195" w:rsidR="00813195">
      <w:pPr>
        <w:rPr>
          <w:b/>
          <w:i/>
        </w:rPr>
      </w:pPr>
      <w:r w:rsidRPr="00813195">
        <w:rPr>
          <w:b/>
          <w:i/>
        </w:rPr>
        <w:t xml:space="preserve">II ZAVRŠNA BILANCA </w:t>
      </w:r>
    </w:p>
    <w:p w:rsidRDefault="00813195" w:rsidP="00813195" w:rsidR="00813195">
      <w:pPr>
        <w:rPr>
          <w:b/>
          <w:i/>
        </w:rPr>
      </w:pPr>
    </w:p>
    <w:p w:rsidRDefault="00813195" w:rsidP="00813195" w:rsidR="00813195">
      <w:r>
        <w:t>Danom otvaranja stečajnog postupka ( 27.3.2014.g.) utvrđena je početna  stečajna bilanca , temeljem dostupnih knjigovodstvenih podataka ( objašnjeno na početku izvješća ).</w:t>
      </w:r>
    </w:p>
    <w:p w:rsidRDefault="00813195" w:rsidP="00813195" w:rsidR="00813195">
      <w:pPr>
        <w:pBdr>
          <w:bottom w:space="1" w:sz="12" w:color="auto" w:val="single"/>
        </w:pBdr>
      </w:pPr>
      <w:r>
        <w:t>S danom 17.02.2017.g. izrađen je prijedlog završne stečajne bilance</w:t>
      </w:r>
      <w:r w:rsidR="004E6AF1">
        <w:t xml:space="preserve"> nakon usklađenja imovine, utvrđivanja tražbina vjerovnika na ispitnom ročištu , i to :</w:t>
      </w:r>
    </w:p>
    <w:p w:rsidRDefault="004E6AF1" w:rsidP="00813195" w:rsidR="004E6AF1">
      <w:pPr>
        <w:pBdr>
          <w:bottom w:space="1" w:sz="12" w:color="auto" w:val="single"/>
        </w:pBdr>
      </w:pPr>
    </w:p>
    <w:p w:rsidRDefault="004E6AF1" w:rsidP="00813195" w:rsidR="004E6AF1">
      <w:r>
        <w:t>OPIS                               POČETNA STEČAJNA BILANCA                                PRIJEDLOG ZAVRŠNE STEČAJNE</w:t>
      </w:r>
    </w:p>
    <w:p w:rsidRDefault="004E6AF1" w:rsidP="00813195" w:rsidR="004E6AF1">
      <w:pPr>
        <w:pBdr>
          <w:bottom w:space="1" w:sz="12" w:color="auto" w:val="single"/>
        </w:pBdr>
      </w:pPr>
      <w:r>
        <w:t xml:space="preserve">                                       NA DAN 27.3.2014.                                                   BILANCE NA DAN 17.02.2017.</w:t>
      </w:r>
    </w:p>
    <w:p w:rsidRDefault="004E6AF1" w:rsidP="004E6AF1" w:rsidR="004E6AF1">
      <w:pPr>
        <w:pStyle w:val="Odlomakpopisa"/>
        <w:numPr>
          <w:ilvl w:val="0"/>
          <w:numId w:val="5"/>
        </w:numPr>
      </w:pPr>
      <w:r>
        <w:t>Pokretna imovina                     33.025,00                                                                                   0,00</w:t>
      </w:r>
    </w:p>
    <w:p w:rsidRDefault="004E6AF1" w:rsidP="004E6AF1" w:rsidR="004E6AF1">
      <w:pPr>
        <w:pStyle w:val="Odlomakpopisa"/>
        <w:numPr>
          <w:ilvl w:val="0"/>
          <w:numId w:val="5"/>
        </w:numPr>
      </w:pPr>
      <w:r>
        <w:t xml:space="preserve">Nekretnine                                           0,00                                                                                  0,00                   </w:t>
      </w:r>
    </w:p>
    <w:p w:rsidRDefault="004E6AF1" w:rsidP="00D44DA2" w:rsidR="004E6AF1">
      <w:pPr>
        <w:pStyle w:val="Odlomakpopisa"/>
        <w:numPr>
          <w:ilvl w:val="0"/>
          <w:numId w:val="5"/>
        </w:numPr>
      </w:pPr>
      <w:r>
        <w:t xml:space="preserve">Potraživanja od kupaca                     0,00                                                  </w:t>
      </w:r>
      <w:r w:rsidR="00D1030B">
        <w:t xml:space="preserve">                       17.476</w:t>
      </w:r>
      <w:r w:rsidR="00D44DA2">
        <w:t>,75</w:t>
      </w:r>
    </w:p>
    <w:p w:rsidRDefault="004E6AF1" w:rsidP="004E6AF1" w:rsidR="004E6AF1">
      <w:pPr>
        <w:pStyle w:val="Odlomakpopisa"/>
        <w:numPr>
          <w:ilvl w:val="0"/>
          <w:numId w:val="5"/>
        </w:numPr>
      </w:pPr>
      <w:proofErr w:type="spellStart"/>
      <w:r>
        <w:t>Novč</w:t>
      </w:r>
      <w:proofErr w:type="spellEnd"/>
      <w:r>
        <w:t xml:space="preserve">. sredstva na žiro </w:t>
      </w:r>
      <w:proofErr w:type="spellStart"/>
      <w:r>
        <w:t>rn</w:t>
      </w:r>
      <w:proofErr w:type="spellEnd"/>
      <w:r>
        <w:t>.                 0,00                                                                               125,57</w:t>
      </w:r>
    </w:p>
    <w:p w:rsidRDefault="004E6AF1" w:rsidP="004E6AF1" w:rsidR="004E6AF1">
      <w:pPr>
        <w:pStyle w:val="Odlomakpopisa"/>
        <w:numPr>
          <w:ilvl w:val="0"/>
          <w:numId w:val="6"/>
        </w:numPr>
        <w:pBdr>
          <w:top w:space="1" w:sz="12" w:color="auto" w:val="single"/>
          <w:bottom w:space="1" w:sz="12" w:color="auto" w:val="single"/>
        </w:pBdr>
      </w:pPr>
      <w:r>
        <w:t>IMOVINA (1+2+3+4+5</w:t>
      </w:r>
      <w:r w:rsidR="00A36337">
        <w:t>)</w:t>
      </w:r>
      <w:r w:rsidR="00D44DA2">
        <w:t xml:space="preserve">          </w:t>
      </w:r>
      <w:r w:rsidR="00A36337">
        <w:t xml:space="preserve"> </w:t>
      </w:r>
      <w:r w:rsidR="00D44DA2">
        <w:t xml:space="preserve"> 33.025,00                                                                   </w:t>
      </w:r>
      <w:r w:rsidR="00D1030B">
        <w:t xml:space="preserve">      17.602</w:t>
      </w:r>
      <w:r w:rsidR="00D44DA2">
        <w:t>,32</w:t>
      </w:r>
      <w:r w:rsidR="00A36337">
        <w:t xml:space="preserve">                                                </w:t>
      </w:r>
      <w:r w:rsidR="00D44DA2">
        <w:t xml:space="preserve">                      </w:t>
      </w:r>
    </w:p>
    <w:p w:rsidRDefault="00D44DA2" w:rsidP="00A36337" w:rsidR="00A36337">
      <w:pPr>
        <w:pStyle w:val="Odlomakpopisa"/>
        <w:numPr>
          <w:ilvl w:val="0"/>
          <w:numId w:val="7"/>
        </w:numPr>
      </w:pPr>
      <w:r>
        <w:t>Obveze prema radnicima i</w:t>
      </w:r>
    </w:p>
    <w:p w:rsidRDefault="00D44DA2" w:rsidP="00D44DA2" w:rsidR="00D44DA2">
      <w:pPr>
        <w:pStyle w:val="Odlomakpopisa"/>
      </w:pPr>
      <w:r>
        <w:t>Agenciji                                     265.843,23                                                                      265.843.23</w:t>
      </w:r>
    </w:p>
    <w:p w:rsidRDefault="00D44DA2" w:rsidP="00D44DA2" w:rsidR="00D44DA2">
      <w:pPr>
        <w:pStyle w:val="Odlomakpopisa"/>
      </w:pPr>
    </w:p>
    <w:p w:rsidRDefault="00D44DA2" w:rsidP="00A36337" w:rsidR="00A36337">
      <w:pPr>
        <w:pStyle w:val="Odlomakpopisa"/>
        <w:numPr>
          <w:ilvl w:val="0"/>
          <w:numId w:val="7"/>
        </w:numPr>
      </w:pPr>
      <w:r>
        <w:t xml:space="preserve">Obveze za </w:t>
      </w:r>
      <w:proofErr w:type="spellStart"/>
      <w:r>
        <w:t>por</w:t>
      </w:r>
      <w:proofErr w:type="spellEnd"/>
      <w:r>
        <w:t xml:space="preserve">. i </w:t>
      </w:r>
      <w:proofErr w:type="spellStart"/>
      <w:r>
        <w:t>dopr</w:t>
      </w:r>
      <w:proofErr w:type="spellEnd"/>
      <w:r>
        <w:t>.             110.485,75                                                                        110.485,75</w:t>
      </w:r>
    </w:p>
    <w:p w:rsidRDefault="00D44DA2" w:rsidP="00D44DA2" w:rsidR="00A36337">
      <w:pPr>
        <w:pStyle w:val="Odlomakpopisa"/>
        <w:numPr>
          <w:ilvl w:val="0"/>
          <w:numId w:val="7"/>
        </w:numPr>
      </w:pPr>
      <w:r>
        <w:t>Obveze PDV                                 18.828,50                                                                          12.828,50</w:t>
      </w:r>
    </w:p>
    <w:p w:rsidRDefault="00D44DA2" w:rsidP="00D44DA2" w:rsidR="00D44DA2">
      <w:pPr>
        <w:pStyle w:val="Odlomakpopisa"/>
        <w:numPr>
          <w:ilvl w:val="0"/>
          <w:numId w:val="7"/>
        </w:numPr>
      </w:pPr>
      <w:r>
        <w:t xml:space="preserve">Obveze prema </w:t>
      </w:r>
      <w:proofErr w:type="spellStart"/>
      <w:r>
        <w:t>dobavlj</w:t>
      </w:r>
      <w:proofErr w:type="spellEnd"/>
      <w:r>
        <w:t>.           539.165,80                                                                        539.165,80</w:t>
      </w:r>
    </w:p>
    <w:p w:rsidRDefault="00D1030B" w:rsidP="00D44DA2" w:rsidR="00D1030B">
      <w:pPr>
        <w:pStyle w:val="Odlomakpopisa"/>
        <w:numPr>
          <w:ilvl w:val="0"/>
          <w:numId w:val="7"/>
        </w:numPr>
      </w:pPr>
      <w:r>
        <w:t>Obveze tekućeg poslovanja           -                                                                                     22.867,62</w:t>
      </w:r>
    </w:p>
    <w:p w:rsidRDefault="00D1030B" w:rsidP="00D44DA2" w:rsidR="00D1030B">
      <w:pPr>
        <w:pStyle w:val="Odlomakpopisa"/>
        <w:numPr>
          <w:ilvl w:val="0"/>
          <w:numId w:val="7"/>
        </w:numPr>
      </w:pPr>
      <w:r>
        <w:t xml:space="preserve">Neplaćene </w:t>
      </w:r>
      <w:proofErr w:type="spellStart"/>
      <w:r>
        <w:t>obv</w:t>
      </w:r>
      <w:proofErr w:type="spellEnd"/>
      <w:r>
        <w:t xml:space="preserve"> . za trošak</w:t>
      </w:r>
    </w:p>
    <w:p w:rsidRDefault="00D1030B" w:rsidP="00D1030B" w:rsidR="00D1030B">
      <w:pPr>
        <w:pStyle w:val="Odlomakpopisa"/>
        <w:pBdr>
          <w:bottom w:space="1" w:sz="12" w:color="auto" w:val="single"/>
        </w:pBdr>
      </w:pPr>
      <w:r>
        <w:t>stečajnog postupka                                                                                                                79.162,00</w:t>
      </w:r>
    </w:p>
    <w:p w:rsidRDefault="00D1030B" w:rsidP="00D1030B" w:rsidR="00D1030B"/>
    <w:p w:rsidRDefault="00A36337" w:rsidP="00A36337" w:rsidR="00A36337">
      <w:pPr>
        <w:pStyle w:val="Odlomakpopisa"/>
        <w:numPr>
          <w:ilvl w:val="0"/>
          <w:numId w:val="6"/>
        </w:numPr>
      </w:pPr>
      <w:r>
        <w:t>O</w:t>
      </w:r>
      <w:r w:rsidR="00D1030B">
        <w:t xml:space="preserve">BVEZE ( 1+2+3+4 +5+6)        </w:t>
      </w:r>
      <w:r w:rsidR="007F2FF0">
        <w:t>935</w:t>
      </w:r>
      <w:r w:rsidR="00D1030B">
        <w:t xml:space="preserve">.323,20                                                                     </w:t>
      </w:r>
      <w:r w:rsidR="00552F85">
        <w:t>1.030.352,9</w:t>
      </w:r>
      <w:r w:rsidR="00D1030B">
        <w:t>0</w:t>
      </w:r>
      <w:r>
        <w:t xml:space="preserve">                                                                                 </w:t>
      </w:r>
      <w:r w:rsidR="00D1030B">
        <w:t xml:space="preserve">                 </w:t>
      </w:r>
    </w:p>
    <w:p w:rsidRDefault="004E6AF1" w:rsidP="00813195" w:rsidR="004E6AF1"/>
    <w:p w:rsidRDefault="00A36337" w:rsidP="00813195" w:rsidR="00A36337">
      <w:r>
        <w:t xml:space="preserve">Namirenje </w:t>
      </w:r>
      <w:r w:rsidR="00CA5EBB">
        <w:t xml:space="preserve"> vjerovnika :</w:t>
      </w:r>
    </w:p>
    <w:p w:rsidRDefault="00CA5EBB" w:rsidP="00813195" w:rsidR="00CA5EBB"/>
    <w:p w:rsidRDefault="00CA5EBB" w:rsidP="00813195" w:rsidR="00CA5EBB">
      <w:r>
        <w:t xml:space="preserve">U tijeku stečajnog postupka izvršeno je namirenje </w:t>
      </w:r>
      <w:proofErr w:type="spellStart"/>
      <w:r>
        <w:t>razlučnog</w:t>
      </w:r>
      <w:proofErr w:type="spellEnd"/>
      <w:r>
        <w:t xml:space="preserve"> vjerovnika – ministarstvo financija, porezna uprava, u ukupnom iznosu od 6.000,00  kn.</w:t>
      </w:r>
    </w:p>
    <w:p w:rsidRDefault="00CA5EBB" w:rsidP="00813195" w:rsidR="00CA5EBB">
      <w:r>
        <w:t>Ukupno uplaćen PDV od 27.3.2014. do</w:t>
      </w:r>
      <w:r w:rsidR="00D1030B">
        <w:t xml:space="preserve"> 17.02.2017.  iznosi  166.602,54</w:t>
      </w:r>
      <w:r>
        <w:t xml:space="preserve"> kn.</w:t>
      </w:r>
    </w:p>
    <w:p w:rsidRDefault="00CA5EBB" w:rsidP="00813195" w:rsidR="00CA5EBB"/>
    <w:p w:rsidRDefault="00CA5EBB" w:rsidP="00813195" w:rsidR="00CA5EBB"/>
    <w:p w:rsidRDefault="00CA5EBB" w:rsidP="00813195" w:rsidR="00CA5EBB">
      <w:r>
        <w:t>ZAKLJUČAK :</w:t>
      </w:r>
    </w:p>
    <w:p w:rsidRDefault="00CA5EBB" w:rsidP="00CA5EBB" w:rsidR="00CA5EBB">
      <w:pPr>
        <w:pStyle w:val="Odlomakpopisa"/>
        <w:numPr>
          <w:ilvl w:val="0"/>
          <w:numId w:val="8"/>
        </w:numPr>
      </w:pPr>
      <w:r>
        <w:t>Nakon uplate od strane dužnika izmirit će se PDV i druge obveze  unutar raspoloživog iznosa</w:t>
      </w:r>
    </w:p>
    <w:p w:rsidRDefault="00CA5EBB" w:rsidP="00CA5EBB" w:rsidR="00CA5EBB">
      <w:pPr>
        <w:pStyle w:val="Odlomakpopisa"/>
        <w:numPr>
          <w:ilvl w:val="0"/>
          <w:numId w:val="8"/>
        </w:numPr>
      </w:pPr>
      <w:r>
        <w:t>Da se završni račun stečajnog upravitelja u cijelosti prihvati</w:t>
      </w:r>
    </w:p>
    <w:p w:rsidRDefault="00CA5EBB" w:rsidP="00CA5EBB" w:rsidR="00CA5EBB">
      <w:pPr>
        <w:pStyle w:val="Odlomakpopisa"/>
        <w:numPr>
          <w:ilvl w:val="0"/>
          <w:numId w:val="8"/>
        </w:numPr>
      </w:pPr>
      <w:r>
        <w:t>Da se , u skladu s  uredbom o kriterijima i načinu obračuna i plaćanja nagrade stečajnim upraviteljima NN 105/2015 odobri bruto nagradu u iznosu od 79.162,00 kn.</w:t>
      </w:r>
    </w:p>
    <w:p w:rsidRDefault="00CA5EBB" w:rsidP="00CA5EBB" w:rsidR="00CA5EBB">
      <w:r>
        <w:t>Slijedom iznesenog , zbog unovčenja cjelokupne imovine stečajnog dužnika, predlažem , sukladno čl. 196 SZ , da se pristupi zaključenju ovog stečajnog postupka.</w:t>
      </w:r>
    </w:p>
    <w:p w:rsidRDefault="00CA5EBB" w:rsidP="00CA5EBB" w:rsidR="00CA5EBB"/>
    <w:p w:rsidRDefault="00CA5EBB" w:rsidP="00CA5EBB" w:rsidR="00CA5EBB"/>
    <w:p w:rsidRDefault="00CA5EBB" w:rsidP="00CA5EBB" w:rsidR="00CA5EBB">
      <w:r>
        <w:t>Ludbreg, 17. veljače 2017.g.</w:t>
      </w:r>
    </w:p>
    <w:p w:rsidRDefault="00CA5EBB" w:rsidP="00CA5EBB" w:rsidR="00CA5EBB"/>
    <w:p w:rsidRDefault="00CA5EBB" w:rsidP="00CA5EBB" w:rsidR="00CA5EBB">
      <w:r>
        <w:t xml:space="preserve">                                                                                               Stečajni upravitelj :</w:t>
      </w:r>
    </w:p>
    <w:p w:rsidRDefault="00CA5EBB" w:rsidP="00CA5EBB" w:rsidR="00CA5EBB">
      <w:r>
        <w:t xml:space="preserve">                                                                                               Ivo Žiža</w:t>
      </w:r>
    </w:p>
    <w:p w:rsidRDefault="00CA5EBB" w:rsidP="00813195" w:rsidR="00CA5EBB" w:rsidRPr="00813195"/>
    <w:p w:rsidRDefault="00A32127" w:rsidP="00AE2425" w:rsidR="00A32127"/>
    <w:p w:rsidRDefault="00A32127" w:rsidP="004C160A" w:rsidR="00973776">
      <w:r>
        <w:t xml:space="preserve">                                                                                                                       </w:t>
      </w:r>
    </w:p>
    <w:p w:rsidRDefault="00973776" w:rsidP="004C160A" w:rsidR="00973776"/>
    <w:p w:rsidRDefault="003A5F7C" w:rsidR="008B0AF0">
      <w:r>
        <w:t xml:space="preserve">                                           </w:t>
      </w:r>
      <w:r w:rsidR="00EC3FFE">
        <w:t xml:space="preserve">                              </w:t>
      </w:r>
    </w:p>
    <w:sectPr w:rsidR="008B0A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33A82"/>
    <w:multiLevelType w:val="hybridMultilevel"/>
    <w:tmpl w:val="7FB25DB6"/>
    <w:lvl w:tplc="1610BB4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3E1D96"/>
    <w:multiLevelType w:val="hybridMultilevel"/>
    <w:tmpl w:val="826C0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FF6F02"/>
    <w:multiLevelType w:val="hybridMultilevel"/>
    <w:tmpl w:val="B57AA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635B89"/>
    <w:multiLevelType w:val="hybridMultilevel"/>
    <w:tmpl w:val="2EBAE1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0718EF"/>
    <w:multiLevelType w:val="hybridMultilevel"/>
    <w:tmpl w:val="9A48262A"/>
    <w:lvl w:tplc="090C82AC" w:ilvl="0">
      <w:start w:val="2"/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F0A71DE"/>
    <w:multiLevelType w:val="hybridMultilevel"/>
    <w:tmpl w:val="40068D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7D1117"/>
    <w:multiLevelType w:val="hybridMultilevel"/>
    <w:tmpl w:val="AF34E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3A636F"/>
    <w:multiLevelType w:val="hybridMultilevel"/>
    <w:tmpl w:val="A9C6B9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0AF0"/>
    <w:rsid w:val="0017209E"/>
    <w:rsid w:val="001D10F9"/>
    <w:rsid w:val="003A5F7C"/>
    <w:rsid w:val="0046247C"/>
    <w:rsid w:val="004C160A"/>
    <w:rsid w:val="004E6AF1"/>
    <w:rsid w:val="00506C05"/>
    <w:rsid w:val="00532E3B"/>
    <w:rsid w:val="00552F85"/>
    <w:rsid w:val="006D2168"/>
    <w:rsid w:val="007F2FF0"/>
    <w:rsid w:val="00813195"/>
    <w:rsid w:val="008B0AF0"/>
    <w:rsid w:val="008C2DA8"/>
    <w:rsid w:val="00973776"/>
    <w:rsid w:val="00A32127"/>
    <w:rsid w:val="00A36337"/>
    <w:rsid w:val="00AE2425"/>
    <w:rsid w:val="00C474A8"/>
    <w:rsid w:val="00C77D5A"/>
    <w:rsid w:val="00CA5EBB"/>
    <w:rsid w:val="00D1030B"/>
    <w:rsid w:val="00D44DA2"/>
    <w:rsid w:val="00DA1E5F"/>
    <w:rsid w:val="00E452EC"/>
    <w:rsid w:val="00E53893"/>
    <w:rsid w:val="00E81AB1"/>
    <w:rsid w:val="00EC3FFE"/>
    <w:rsid w:val="00F41F13"/>
    <w:rsid w:val="00F8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C16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EB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EB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C3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F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C16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EB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EB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EC3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F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St-58/2014-104</izvorni_sadrzaj>
    <derivirana_varijabla naziv="DomainObject.Oznaka_1">St-58/2014-104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 u stečaju</izvorni_sadrzaj>
    <derivirana_varijabla naziv="DomainObject.Predmet.StrankaFormated_1">  RADIO IVANEC društvo s ograničenom odgovornošću za proizvodnju i emitiranje radijskog i televizijskog programa u stečaju</derivirana_varijabla>
  </DomainObject.Predmet.StrankaFormated>
  <DomainObject.Predmet.StrankaFormatedOIB>
    <izvorni_sadrzaj>  RADIO IVANEC društvo s ograničenom odgovornošću za proizvodnju i emitiranje radijskog i televizijskog programa u stečaju, OIB 57601637683</izvorni_sadrzaj>
    <derivirana_varijabla naziv="DomainObject.Predmet.StrankaFormatedOIB_1">  RADIO IVANEC društvo s ograničenom odgovornošću za proizvodnju i emitiranje radijskog i televizijskog programa u stečaju, OIB 57601637683</derivirana_varijabla>
  </DomainObject.Predmet.StrankaFormatedOIB>
  <DomainObject.Predmet.StrankaFormatedWithAdress>
    <izvorni_sadrzaj> RADIO IVANEC društvo s ograničenom odgovornošću za proizvodnju i emitiranje radijskog i televizijskog programa u stečaju, Vladimira Nazora 1, 42240 Ivanec</izvorni_sadrzaj>
    <derivirana_varijabla naziv="DomainObject.Predmet.StrankaFormatedWithAdress_1"> RADIO IVANEC društvo s ograničenom odgovornošću za proizvodnju i emitiranje radijskog i televizijskog programa u stečaju, Vladimira Nazora 1, 42240 Ivanec</derivirana_varijabla>
  </DomainObject.Predmet.StrankaFormatedWithAdress>
  <DomainObject.Predmet.StrankaFormatedWithAdressOIB>
    <izvorni_sadrzaj> RADIO IVANEC društvo s ograničenom odgovornošću za proizvodnju i emitiranje radijskog i televizijskog programa u stečaju, OIB 57601637683, Vladimira Nazora 1, 42240 Ivanec</izvorni_sadrzaj>
    <derivirana_varijabla naziv="DomainObject.Predmet.StrankaFormatedWithAdressOIB_1"> RADIO IVANEC društvo s ograničenom odgovornošću za proizvodnju i emitiranje radijskog i televizijskog programa u stečaju, OIB 57601637683, Vladimira Nazora 1, 42240 Ivanec</derivirana_varijabla>
  </DomainObject.Predmet.StrankaFormatedWithAdressOIB>
  <DomainObject.Predmet.StrankaWithAdress>
    <izvorni_sadrzaj>RADIO IVANEC društvo s ograničenom odgovornošću za proizvodnju i emitiranje radijskog i televizijskog programa u stečaju Vladimira Nazora 1,42240 Ivanec</izvorni_sadrzaj>
    <derivirana_varijabla naziv="DomainObject.Predmet.StrankaWithAdress_1">RADIO IVANEC društvo s ograničenom odgovornošću za proizvodnju i emitiranje radijskog i televizijskog programa u stečaju Vladimira Nazora 1,42240 Ivanec</derivirana_varijabla>
  </DomainObject.Predmet.StrankaWithAdress>
  <DomainObject.Predmet.StrankaWithAdressOIB>
    <izvorni_sadrzaj>RADIO IVANEC društvo s ograničenom odgovornošću za proizvodnju i emitiranje radijskog i televizijskog programa u stečaju, OIB 57601637683, Vladimira Nazora 1,42240 Ivanec</izvorni_sadrzaj>
    <derivirana_varijabla naziv="DomainObject.Predmet.StrankaWithAdressOIB_1">RADIO IVANEC društvo s ograničenom odgovornošću za proizvodnju i emitiranje radijskog i televizijskog programa u stečaju, OIB 57601637683, Vladimira Nazora 1,42240 Ivanec</derivirana_varijabla>
  </DomainObject.Predmet.StrankaWithAdressOIB>
  <DomainObject.Predmet.StrankaNazivFormated>
    <izvorni_sadrzaj>RADIO IVANEC društvo s ograničenom odgovornošću za proizvodnju i emitiranje radijskog i televizijskog programa u stečaju</izvorni_sadrzaj>
    <derivirana_varijabla naziv="DomainObject.Predmet.StrankaNazivFormated_1">RADIO IVANEC društvo s ograničenom odgovornošću za proizvodnju i emitiranje radijskog i televizijskog programa u stečaju</derivirana_varijabla>
  </DomainObject.Predmet.StrankaNazivFormated>
  <DomainObject.Predmet.StrankaNazivFormatedOIB>
    <izvorni_sadrzaj>RADIO IVANEC društvo s ograničenom odgovornošću za proizvodnju i emitiranje radijskog i televizijskog programa u stečaju, OIB 57601637683</izvorni_sadrzaj>
    <derivirana_varijabla naziv="DomainObject.Predmet.StrankaNazivFormatedOIB_1">RADIO IVANEC društvo s ograničenom odgovornošću za proizvodnju i emitiranje radijskog i televizijskog programa u stečaju,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 u stečaju</item>
    </izvorni_sadrzaj>
    <derivirana_varijabla naziv="DomainObject.Predmet.StrankaListFormated_1">
      <item>RADIO IVANEC društvo s ograničenom odgovornošću za proizvodnju i emitiranje radijskog i televizijskog programa u stečaju</item>
    </derivirana_varijabla>
  </DomainObject.Predmet.StrankaListFormated>
  <DomainObject.Predmet.StrankaList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FormatedOIB_1">
      <item>RADIO IVANEC društvo s ograničenom odgovornošću za proizvodnju i emitiranje radijskog i televizijskog programa u stečaju,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 u stečaju, Vladimira Nazora 1, 42240 Ivanec</item>
    </izvorni_sadrzaj>
    <derivirana_varijabla naziv="DomainObject.Predmet.StrankaListFormatedWithAdress_1">
      <item>RADIO IVANEC društvo s ograničenom odgovornošću za proizvodnju i emitiranje radijskog i televizijskog programa u stečaju, Vladimira Nazora 1, 42240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 u stečaju, OIB 57601637683, Vladimira Nazora 1, 42240 Ivanec</item>
    </izvorni_sadrzaj>
    <derivirana_varijabla naziv="DomainObject.Predmet.StrankaListFormatedWithAdressOIB_1">
      <item>RADIO IVANEC društvo s ograničenom odgovornošću za proizvodnju i emitiranje radijskog i televizijskog programa u stečaju, OIB 57601637683, Vladimira Nazora 1, 42240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 u stečaju</item>
    </izvorni_sadrzaj>
    <derivirana_varijabla naziv="DomainObject.Predmet.StrankaListNazivFormated_1">
      <item>RADIO IVANEC društvo s ograničenom odgovornošću za proizvodnju i emitiranje radijskog i televizijskog programa u stečaju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 u stečaju, OIB 57601637683</item>
    </izvorni_sadrzaj>
    <derivirana_varijabla naziv="DomainObject.Predmet.StrankaListNazivFormatedOIB_1">
      <item>RADIO IVANEC društvo s ograničenom odgovornošću za proizvodnju i emitiranje radijskog i televizijskog programa u stečaju,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  <item>Ljudvek Cikač</item>
    </izvorni_sadrzaj>
    <derivirana_varijabla naziv="DomainObject.Predmet.OstaliListFormated_1">
      <item>ANDREJ BREGOVIĆ, direktor</item>
      <item>Ivo Žiža</item>
      <item>Ljudvek Cikač</item>
    </derivirana_varijabla>
  </DomainObject.Predmet.OstaliListFormated>
  <DomainObject.Predmet.OstaliListFormatedOIB>
    <izvorni_sadrzaj>
      <item>ANDREJ BREGOVIĆ, direktor</item>
      <item>Ivo Žiža, OIB 08163835361</item>
      <item>Ljudvek Cikač, OIB 19348457180</item>
    </izvorni_sadrzaj>
    <derivirana_varijabla naziv="DomainObject.Predmet.OstaliListFormatedOIB_1">
      <item>ANDREJ BREGOVIĆ, direktor</item>
      <item>Ivo Žiža, OIB 08163835361</item>
      <item>Ljudvek Cikač, OIB 19348457180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  <item>Ljudvek Cikač, Bedenec 65, 42240 Bedenec</item>
    </izvorni_sadrzaj>
    <derivirana_varijabla naziv="DomainObject.Predmet.OstaliListFormatedWithAdress_1">
      <item>ANDREJ BREGOVIĆ, direktor</item>
      <item>Ivo Žiža, Vinogradi L. 53, 42230 Vinogradi Ludbreški</item>
      <item>Ljudvek Cikač, Bedenec 65, 42240 Bedenec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  <item>Ljudvek Cikač, OIB 19348457180, Bedenec 65, 42240 Bedenec</item>
    </izvorni_sadrzaj>
    <derivirana_varijabla naziv="DomainObject.Predmet.OstaliListFormatedWithAdressOIB_1">
      <item>ANDREJ BREGOVIĆ, direktor</item>
      <item>Ivo Žiža, OIB 08163835361, Vinogradi L. 53, 42230 Vinogradi Ludbreški</item>
      <item>Ljudvek Cikač, OIB 19348457180, Bedenec 65, 42240 Bedenec</item>
    </derivirana_varijabla>
  </DomainObject.Predmet.OstaliListFormatedWithAdressOIB>
  <DomainObject.Predmet.OstaliListNazivFormated>
    <izvorni_sadrzaj>
      <item>ANDREJ BREGOVIĆ, direktor</item>
      <item>Ivo Žiža</item>
      <item>Ljudvek Cikač</item>
    </izvorni_sadrzaj>
    <derivirana_varijabla naziv="DomainObject.Predmet.OstaliListNazivFormated_1">
      <item>ANDREJ BREGOVIĆ, direktor</item>
      <item>Ivo Žiža</item>
      <item>Ljudvek Cikač</item>
    </derivirana_varijabla>
  </DomainObject.Predmet.OstaliListNazivFormated>
  <DomainObject.Predmet.OstaliListNazivFormatedOIB>
    <izvorni_sadrzaj>
      <item>ANDREJ BREGOVIĆ, direktor</item>
      <item>Ivo Žiža, OIB 08163835361</item>
      <item>Ljudvek Cikač, OIB 19348457180</item>
    </izvorni_sadrzaj>
    <derivirana_varijabla naziv="DomainObject.Predmet.OstaliListNazivFormatedOIB_1">
      <item>ANDREJ BREGOVIĆ, direktor</item>
      <item>Ivo Žiža, OIB 08163835361</item>
      <item>Ljudvek Cikač, OIB 19348457180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RADIO IVANEC društvo s ograničenom odgovornošću za proizvodnju i emitiranje radijskog i televizijskog programa u stečaju</izvorni_sadrzaj>
    <derivirana_varijabla naziv="DomainObject.Predmet.StrankaIDrugi_1">RADIO IVANEC društvo s ograničenom odgovornošću za proizvodnju i emitiranje radijskog i televizijskog programa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 u stečaju, OIB 57601637683, Vladimira Nazora 1, 42240 Ivanec</izvorni_sadrzaj>
    <derivirana_varijabla naziv="DomainObject.Predmet.StrankaIDrugiAdressOIB_1">RADIO IVANEC društvo s ograničenom odgovornošću za proizvodnju i emitiranje radijskog i televizijskog programa u stečaju, OIB 57601637683, Vladimira Nazora 1, 42240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 u stečaju</item>
      <item>ANDREJ BREGOVIĆ, direktor</item>
      <item>Ivo Žiža</item>
      <item>Ljudvek Cikač</item>
    </izvorni_sadrzaj>
    <derivirana_varijabla naziv="DomainObject.Predmet.SudioniciListNaziv_1">
      <item>RADIO IVANEC društvo s ograničenom odgovornošću za proizvodnju i emitiranje radijskog i televizijskog programa u stečaju</item>
      <item>ANDREJ BREGOVIĆ, direktor</item>
      <item>Ivo Žiža</item>
      <item>Ljudvek Cikač</item>
    </derivirana_varijabla>
  </DomainObject.Predmet.SudioniciListNaziv>
  <DomainObject.Predmet.SudioniciListAdressOIB>
    <izvorni_sadrzaj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  <item>Ljudvek Cikač, OIB 19348457180, Bedenec 65,42240 Bedenec</item>
    </izvorni_sadrzaj>
    <derivirana_varijabla naziv="DomainObject.Predmet.SudioniciListAdressOIB_1">
      <item>RADIO IVANEC društvo s ograničenom odgovornošću za proizvodnju i emitiranje radijskog i televizijskog programa u stečaju, OIB 57601637683, Vladimira Nazora 1,42240 Ivanec</item>
      <item>ANDREJ BREGOVIĆ, direktor</item>
      <item>Ivo Žiža, OIB 08163835361, Vinogradi L. 53,42230 Vinogradi Ludbreški</item>
      <item>Ljudvek Cikač, OIB 19348457180, Bedenec 65,42240 Bedenec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  <item>, OIB 19348457180</item>
    </izvorni_sadrzaj>
    <derivirana_varijabla naziv="DomainObject.Predmet.SudioniciListNazivOIB_1">
      <item>, OIB 57601637683</item>
      <item>, OIB null</item>
      <item>, OIB 08163835361</item>
      <item>, OIB 19348457180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1864</properties:Words>
  <properties:Characters>10122</properties:Characters>
  <properties:Lines>338</properties:Lines>
  <properties:Paragraphs>217</properties:Paragraphs>
  <properties:TotalTime>261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2017-02-19T12:00:00Z</dcterms:created>
  <dc:creator>Žiža</dc:creator>
  <dc:description/>
  <cp:keywords/>
  <cp:lastModifiedBy>Lea Rogina</cp:lastModifiedBy>
  <cp:lastPrinted>2017-03-01T19:32:00Z</cp:lastPrinted>
  <dcterms:modified xmlns:xsi="http://www.w3.org/2001/XMLSchema-instance" xsi:type="dcterms:W3CDTF">2017-03-02T11:58:00Z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St-58/2014-104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