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8f558" w14:paraId="e28f558" w:rsidRDefault="00641A96" w:rsidP="00641A96" w:rsidR="00641A96">
      <w:pPr>
        <w15:collapsed w:val="false"/>
      </w:pPr>
      <w:bookmarkStart w:name="_GoBack" w:id="0"/>
      <w:bookmarkEnd w:id="0"/>
    </w:p>
    <w:p w:rsidRDefault="00641A96" w:rsidP="00641A96" w:rsidR="00641A96"/>
    <w:p w:rsidRDefault="00641A96" w:rsidP="00641A96" w:rsidR="00641A96"/>
    <w:p w:rsidRDefault="00641A96" w:rsidP="00641A96" w:rsidR="00641A96"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1A96" w:rsidP="00641A96" w:rsidR="00641A96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</w:t>
      </w:r>
      <w:r w:rsidR="00156263">
        <w:rPr>
          <w:b/>
        </w:rPr>
        <w:t>Broj:7/ St-1074</w:t>
      </w:r>
      <w:r>
        <w:rPr>
          <w:b/>
        </w:rPr>
        <w:t>/201</w:t>
      </w:r>
      <w:r w:rsidR="00156263">
        <w:rPr>
          <w:b/>
        </w:rPr>
        <w:t>3-256</w:t>
      </w:r>
      <w:r>
        <w:rPr>
          <w:b/>
        </w:rPr>
        <w:t xml:space="preserve">       </w:t>
      </w:r>
    </w:p>
    <w:p w:rsidRDefault="00641A96" w:rsidP="00641A96" w:rsidR="00641A96">
      <w:pPr>
        <w:jc w:val="both"/>
        <w:rPr>
          <w:b/>
        </w:rPr>
      </w:pPr>
      <w:r>
        <w:rPr>
          <w:b/>
        </w:rPr>
        <w:t>TRGOVAČKI SUD U OSIJEKU</w:t>
      </w:r>
    </w:p>
    <w:p w:rsidRDefault="00641A96" w:rsidP="00641A96" w:rsidR="00641A96">
      <w:pPr>
        <w:jc w:val="both"/>
        <w:rPr>
          <w:b/>
        </w:rPr>
      </w:pPr>
      <w:r>
        <w:rPr>
          <w:b/>
        </w:rPr>
        <w:t>STALNA SLUŽBA U SLAVONSKOM BRODU</w:t>
      </w:r>
    </w:p>
    <w:p w:rsidRDefault="00641A96" w:rsidP="00641A96" w:rsidR="00641A96">
      <w:pPr>
        <w:jc w:val="both"/>
        <w:rPr>
          <w:b/>
        </w:rPr>
      </w:pPr>
      <w:r>
        <w:rPr>
          <w:b/>
        </w:rPr>
        <w:t>Trg pobjede 13</w:t>
      </w:r>
    </w:p>
    <w:p w:rsidRDefault="00641A96" w:rsidP="00641A96" w:rsidR="00641A96">
      <w:pPr>
        <w:jc w:val="both"/>
        <w:rPr>
          <w:b/>
        </w:rPr>
      </w:pPr>
      <w:r>
        <w:rPr>
          <w:b/>
        </w:rPr>
        <w:t>Slavonski Brod</w:t>
      </w:r>
    </w:p>
    <w:p w:rsidRDefault="00641A96" w:rsidP="00641A96" w:rsidR="00641A96">
      <w:pPr>
        <w:jc w:val="both"/>
        <w:rPr>
          <w:b/>
        </w:rPr>
      </w:pPr>
    </w:p>
    <w:p w:rsidRDefault="00641A96" w:rsidP="00641A96" w:rsidR="00641A96">
      <w:pPr>
        <w:jc w:val="both"/>
        <w:rPr>
          <w:b/>
        </w:rPr>
      </w:pPr>
    </w:p>
    <w:p w:rsidRDefault="00641A96" w:rsidP="00641A96" w:rsidR="00641A96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641A96" w:rsidP="00641A96" w:rsidR="00641A96">
      <w:pPr>
        <w:jc w:val="center"/>
        <w:rPr>
          <w:b/>
        </w:rPr>
      </w:pPr>
    </w:p>
    <w:p w:rsidRDefault="00641A96" w:rsidP="00641A96" w:rsidR="00641A96">
      <w:pPr>
        <w:jc w:val="center"/>
        <w:rPr>
          <w:b/>
        </w:rPr>
      </w:pPr>
      <w:r>
        <w:rPr>
          <w:b/>
        </w:rPr>
        <w:t>R J E Š E N J E</w:t>
      </w:r>
    </w:p>
    <w:p w:rsidRDefault="00641A96" w:rsidP="00641A96" w:rsidR="00641A96"/>
    <w:p w:rsidRDefault="00641A96" w:rsidP="00641A96" w:rsidR="00641A96"/>
    <w:p w:rsidRDefault="00641A96" w:rsidP="00CA47A6" w:rsidR="00641A96">
      <w:pPr>
        <w:ind w:firstLine="1440"/>
        <w:jc w:val="both"/>
      </w:pPr>
      <w:r>
        <w:t xml:space="preserve">TRGOVAČKI SUD U OSIJEKU, STALNA SLUŽBA U SLAVONSKOM BRODU, po stečajnoj sutkinji Mirni Vujčić, u stečajnom postupku nad stečajnim dužnikom </w:t>
      </w:r>
      <w:r w:rsidR="00156263" w:rsidRPr="00156263">
        <w:t>CESTE d. d. za održavanje, zaštitu, rekonstrukciju i izgradnju cesta "u stečaju", skraćena tvrtka: CESTE d.d. „u stečaju“, Slavonski Brod, I. G. Kovačića 58, OIB: 58799999864</w:t>
      </w:r>
      <w:r w:rsidR="00B80C96">
        <w:t xml:space="preserve">, nakon provedene treće </w:t>
      </w:r>
      <w:r>
        <w:t>elektroničk</w:t>
      </w:r>
      <w:r w:rsidR="00B80C96">
        <w:t>e javne dražbe u razdoblju od 29. prosinca</w:t>
      </w:r>
      <w:r>
        <w:t xml:space="preserve"> 20</w:t>
      </w:r>
      <w:r w:rsidR="00B80C96">
        <w:t>16. godine do 22. ožujka 2017</w:t>
      </w:r>
      <w:r>
        <w:t>. godine</w:t>
      </w:r>
      <w:r w:rsidR="00B80C96">
        <w:t xml:space="preserve"> ( identifikator predmeta prodaje 665)</w:t>
      </w:r>
      <w:r>
        <w:t xml:space="preserve"> radi unovčenja dijela imovine stečajnog dužnika opterećene </w:t>
      </w:r>
      <w:proofErr w:type="spellStart"/>
      <w:r>
        <w:t>razlučnim</w:t>
      </w:r>
      <w:proofErr w:type="spellEnd"/>
      <w:r>
        <w:t xml:space="preserve"> pravom, odluču</w:t>
      </w:r>
      <w:r w:rsidR="00156263">
        <w:t>jući o dosudi nekretnine, dana 05</w:t>
      </w:r>
      <w:r>
        <w:t xml:space="preserve">. </w:t>
      </w:r>
      <w:r w:rsidR="00156263">
        <w:t>travnja</w:t>
      </w:r>
      <w:r>
        <w:t xml:space="preserve"> 201</w:t>
      </w:r>
      <w:r w:rsidR="00156263">
        <w:t>7</w:t>
      </w:r>
      <w:r>
        <w:t>. godine</w:t>
      </w:r>
    </w:p>
    <w:p w:rsidRDefault="00641A96" w:rsidP="00641A96" w:rsidR="00641A96">
      <w:pPr>
        <w:jc w:val="center"/>
      </w:pPr>
      <w:r>
        <w:t>r i j e š i o   j e</w:t>
      </w:r>
    </w:p>
    <w:p w:rsidRDefault="00641A96" w:rsidP="00641A96" w:rsidR="00641A96"/>
    <w:p w:rsidRDefault="00641A96" w:rsidP="00641A96" w:rsidR="00641A96">
      <w:pPr>
        <w:jc w:val="both"/>
      </w:pPr>
      <w:r>
        <w:t xml:space="preserve"> </w:t>
      </w:r>
      <w:r>
        <w:tab/>
        <w:t xml:space="preserve"> </w:t>
      </w:r>
      <w:r>
        <w:tab/>
        <w:t xml:space="preserve">I. Utvrđuje se da je nakon provedene </w:t>
      </w:r>
      <w:r w:rsidR="00413D0C">
        <w:t>treće</w:t>
      </w:r>
      <w:r>
        <w:t xml:space="preserve"> elektroničke javne dražbe radi prodaje nekretnina stečajnog dužnika opterećenih </w:t>
      </w:r>
      <w:proofErr w:type="spellStart"/>
      <w:r>
        <w:t>razlučnim</w:t>
      </w:r>
      <w:proofErr w:type="spellEnd"/>
      <w:r>
        <w:t xml:space="preserve"> pravom</w:t>
      </w:r>
      <w:r w:rsidR="00413D0C">
        <w:t xml:space="preserve"> ( identifikator predmeta prodaje 665 )</w:t>
      </w:r>
      <w:r w:rsidR="00BA1BBF">
        <w:t xml:space="preserve"> ponuditelj - </w:t>
      </w:r>
      <w:r>
        <w:t xml:space="preserve"> kupac </w:t>
      </w:r>
      <w:r w:rsidR="00413D0C">
        <w:t xml:space="preserve">CESTOGRADNJA d.o.o. za građenje, trgovinu i usluge, skraćena tvrtka: CESTOGRADNJA d.o.o. Slavonski Brod, Ivana Gorana Kovačića 58, OIB  76829732290 </w:t>
      </w:r>
      <w:r>
        <w:t xml:space="preserve">ponudio najveću cijenu u iznosu od </w:t>
      </w:r>
      <w:r w:rsidR="00413D0C">
        <w:t>257.437,50</w:t>
      </w:r>
      <w:r>
        <w:t xml:space="preserve"> Kn, te da su ispunjene pretpostavke </w:t>
      </w:r>
      <w:r w:rsidR="00413D0C">
        <w:t>da mu se dosude nekretnine i to</w:t>
      </w:r>
      <w:r>
        <w:t>:</w:t>
      </w:r>
    </w:p>
    <w:p w:rsidRDefault="00641A96" w:rsidP="00641A96" w:rsidR="00641A96">
      <w:pPr>
        <w:jc w:val="both"/>
      </w:pPr>
    </w:p>
    <w:p w:rsidRDefault="00641A96" w:rsidP="00413D0C" w:rsidR="00413D0C" w:rsidRPr="00413D0C">
      <w:pPr>
        <w:jc w:val="both"/>
      </w:pPr>
      <w:r>
        <w:t xml:space="preserve"> </w:t>
      </w:r>
      <w:r>
        <w:tab/>
        <w:t xml:space="preserve"> </w:t>
      </w:r>
      <w:r>
        <w:tab/>
      </w:r>
      <w:r w:rsidR="00413D0C" w:rsidRPr="00413D0C">
        <w:t xml:space="preserve">suvlasnički dio od 3/4 dijela nekretnina upisanih u  </w:t>
      </w:r>
      <w:proofErr w:type="spellStart"/>
      <w:r w:rsidR="00413D0C" w:rsidRPr="00413D0C">
        <w:t>zk.ul</w:t>
      </w:r>
      <w:proofErr w:type="spellEnd"/>
      <w:r w:rsidR="00413D0C" w:rsidRPr="00413D0C">
        <w:t>. 12180 k.o. Slavonski Brod i to:</w:t>
      </w:r>
    </w:p>
    <w:p w:rsidRDefault="00413D0C" w:rsidP="00413D0C" w:rsidR="00413D0C" w:rsidRPr="00413D0C">
      <w:pPr>
        <w:jc w:val="both"/>
      </w:pPr>
    </w:p>
    <w:p w:rsidRDefault="00413D0C" w:rsidP="00413D0C" w:rsidR="00641A96" w:rsidRPr="00413D0C">
      <w:pPr>
        <w:jc w:val="both"/>
      </w:pPr>
      <w:r w:rsidRPr="00413D0C">
        <w:t xml:space="preserve"> </w:t>
      </w:r>
      <w:r w:rsidRPr="00413D0C">
        <w:tab/>
        <w:t xml:space="preserve">        </w:t>
      </w:r>
      <w:r w:rsidR="00B80C96">
        <w:t xml:space="preserve">  </w:t>
      </w:r>
      <w:r w:rsidRPr="00413D0C">
        <w:t>-  kč.br. 2970/09 – poslovna zgrada u ulici I. G. Kovačića površine 304 m2</w:t>
      </w:r>
      <w:r w:rsidR="00641A96" w:rsidRPr="00413D0C">
        <w:t>.</w:t>
      </w:r>
    </w:p>
    <w:p w:rsidRDefault="00641A96" w:rsidP="00641A96" w:rsidR="00641A96" w:rsidRPr="00413D0C"/>
    <w:p w:rsidRDefault="00641A96" w:rsidP="00641A96" w:rsidR="00641A96" w:rsidRPr="00413D0C"/>
    <w:p w:rsidRDefault="00641A96" w:rsidP="00641A96" w:rsidR="00641A96" w:rsidRPr="00413D0C">
      <w:pPr>
        <w:jc w:val="both"/>
      </w:pPr>
      <w:r w:rsidRPr="00413D0C">
        <w:t xml:space="preserve"> </w:t>
      </w:r>
      <w:r w:rsidRPr="00413D0C">
        <w:tab/>
        <w:t xml:space="preserve"> </w:t>
      </w:r>
      <w:r w:rsidRPr="00413D0C">
        <w:tab/>
        <w:t xml:space="preserve">II. Ponuditelju - kupcu </w:t>
      </w:r>
      <w:r w:rsidR="00413D0C" w:rsidRPr="00413D0C">
        <w:t xml:space="preserve">CESTOGRADNJA d.o.o. za građenje, trgovinu i usluge, skraćena tvrtka: CESTOGRADNJA d.o.o. Slavonski Brod, Ivana Gorana Kovačića 58, OIB  76829732290 </w:t>
      </w:r>
      <w:r w:rsidRPr="00413D0C">
        <w:t xml:space="preserve"> nastavno tome dosuđuju se nekretnine i to:</w:t>
      </w:r>
    </w:p>
    <w:p w:rsidRDefault="00641A96" w:rsidP="00641A96" w:rsidR="00641A96" w:rsidRPr="00413D0C">
      <w:pPr>
        <w:jc w:val="both"/>
      </w:pPr>
    </w:p>
    <w:p w:rsidRDefault="00641A96" w:rsidP="00413D0C" w:rsidR="00413D0C" w:rsidRPr="00413D0C">
      <w:pPr>
        <w:jc w:val="both"/>
      </w:pPr>
      <w:r w:rsidRPr="00413D0C">
        <w:t xml:space="preserve"> </w:t>
      </w:r>
      <w:r w:rsidRPr="00413D0C">
        <w:tab/>
        <w:t xml:space="preserve"> </w:t>
      </w:r>
      <w:r w:rsidRPr="00413D0C">
        <w:tab/>
      </w:r>
      <w:r w:rsidR="00413D0C" w:rsidRPr="00413D0C">
        <w:t xml:space="preserve">suvlasnički dio od 3/4 dijela nekretnina upisanih u  </w:t>
      </w:r>
      <w:proofErr w:type="spellStart"/>
      <w:r w:rsidR="00413D0C" w:rsidRPr="00413D0C">
        <w:t>zk.ul</w:t>
      </w:r>
      <w:proofErr w:type="spellEnd"/>
      <w:r w:rsidR="00413D0C" w:rsidRPr="00413D0C">
        <w:t>. 12180 k.o. Slavonski Brod i to:</w:t>
      </w:r>
    </w:p>
    <w:p w:rsidRDefault="00413D0C" w:rsidP="00413D0C" w:rsidR="00413D0C" w:rsidRPr="00413D0C">
      <w:pPr>
        <w:jc w:val="both"/>
      </w:pPr>
    </w:p>
    <w:p w:rsidRDefault="00413D0C" w:rsidP="00413D0C" w:rsidR="00641A96" w:rsidRPr="00413D0C">
      <w:pPr>
        <w:jc w:val="both"/>
      </w:pPr>
      <w:r w:rsidRPr="00413D0C">
        <w:t xml:space="preserve"> </w:t>
      </w:r>
      <w:r w:rsidRPr="00413D0C">
        <w:tab/>
        <w:t xml:space="preserve">        -  kč.br. 2970/09 – poslovna zgrada u ulici I. G. Kovačića površine 304 m2</w:t>
      </w:r>
      <w:r w:rsidR="00641A96" w:rsidRPr="00413D0C">
        <w:t>.</w:t>
      </w:r>
    </w:p>
    <w:p w:rsidRDefault="00CA47A6" w:rsidP="00CA47A6" w:rsidR="00641A96">
      <w:pPr>
        <w:jc w:val="right"/>
      </w:pPr>
      <w:r w:rsidRPr="00CA47A6">
        <w:rPr>
          <w:b/>
        </w:rPr>
        <w:lastRenderedPageBreak/>
        <w:t>Broj:7/ St-1074/2013-256</w:t>
      </w:r>
    </w:p>
    <w:p w:rsidRDefault="00B80C96" w:rsidP="00641A96" w:rsidR="00B80C96">
      <w:pPr>
        <w:jc w:val="both"/>
      </w:pPr>
    </w:p>
    <w:p w:rsidRDefault="00641A96" w:rsidP="00641A96" w:rsidR="00641A96">
      <w:pPr>
        <w:jc w:val="both"/>
      </w:pPr>
      <w:r>
        <w:t xml:space="preserve"> </w:t>
      </w:r>
      <w:r>
        <w:tab/>
        <w:t xml:space="preserve"> </w:t>
      </w:r>
      <w:r>
        <w:tab/>
        <w:t xml:space="preserve">III. Kupac je dužan na ime </w:t>
      </w:r>
      <w:proofErr w:type="spellStart"/>
      <w:r>
        <w:t>kupovnine</w:t>
      </w:r>
      <w:proofErr w:type="spellEnd"/>
      <w:r>
        <w:t xml:space="preserve"> za predmetne nekretnine uplatiti iznos od </w:t>
      </w:r>
      <w:r w:rsidR="00413D0C">
        <w:t>257.437,50</w:t>
      </w:r>
      <w:r>
        <w:t xml:space="preserve"> Kn umanjen za iznos uplaćene jamčevine u roku od 30 dana od dana završetka elektroničke javne dražbe na poseban račun Financijske agencije otvoren na tu namjenu:  </w:t>
      </w:r>
      <w:r>
        <w:rPr>
          <w:b/>
        </w:rPr>
        <w:t xml:space="preserve">račun IBAN: HR1123900011300028787, model: HR11 uz poziv na broj: </w:t>
      </w:r>
      <w:r w:rsidR="00413D0C">
        <w:rPr>
          <w:b/>
        </w:rPr>
        <w:t>22020</w:t>
      </w:r>
      <w:r>
        <w:rPr>
          <w:b/>
        </w:rPr>
        <w:t>-</w:t>
      </w:r>
      <w:r w:rsidR="00413D0C" w:rsidRPr="00A93C4B">
        <w:rPr>
          <w:b/>
        </w:rPr>
        <w:t>2640</w:t>
      </w:r>
      <w:r w:rsidRPr="00413D0C">
        <w:rPr>
          <w:b/>
          <w:i/>
        </w:rPr>
        <w:t>,</w:t>
      </w:r>
      <w:r>
        <w:rPr>
          <w:b/>
        </w:rPr>
        <w:t xml:space="preserve"> potrebno je da uplatitelj u polje 71A na SWIFT-u ili na obrascu naloga za plaćanje u polje "Opcija troška" naznači opciju "OUR".</w:t>
      </w:r>
      <w:r>
        <w:t xml:space="preserve"> Valjanom uplatom smatrat će se i uplata uplaćena u roku i evidentirana na računu Agencije najkasnije u roku od osam dana od isteka roka za uplatu.</w:t>
      </w:r>
    </w:p>
    <w:p w:rsidRDefault="00641A96" w:rsidP="00641A96" w:rsidR="00641A96">
      <w:pPr>
        <w:jc w:val="both"/>
      </w:pPr>
      <w:r>
        <w:t xml:space="preserve"> </w:t>
      </w:r>
      <w:r>
        <w:tab/>
        <w:t xml:space="preserve"> </w:t>
      </w:r>
      <w:r>
        <w:tab/>
        <w:t xml:space="preserve">Ukoliko kupac u ovom roku ne uplati </w:t>
      </w:r>
      <w:proofErr w:type="spellStart"/>
      <w:r>
        <w:t>kupovninu</w:t>
      </w:r>
      <w:proofErr w:type="spellEnd"/>
      <w:r>
        <w:t xml:space="preserve"> nekretnina će se dosuditi i kupcima koji su ponudili nižu cijenu, redom prema veličini cijene koju su ponudili, ako kupci koji su ponudili veću cijenu ne polože </w:t>
      </w:r>
      <w:proofErr w:type="spellStart"/>
      <w:r>
        <w:t>kupovninu</w:t>
      </w:r>
      <w:proofErr w:type="spellEnd"/>
      <w:r>
        <w:t xml:space="preserve"> u roku koji  mu je određen ili će im biti određen. U  tom slučaju donijet će se posebno rješenje o dosudi svakom slijedećem kupcu koji je ispunio uvjete da mu se nekretnina dosudi, u kojem će odrediti rok za polaganje </w:t>
      </w:r>
      <w:proofErr w:type="spellStart"/>
      <w:r>
        <w:t>kupovnine</w:t>
      </w:r>
      <w:proofErr w:type="spellEnd"/>
      <w:r>
        <w:t xml:space="preserve">, a u tom rješenju sud će najprije oglasiti nevažeću dosudu kupcu koji je ponudio višu cijenu. </w:t>
      </w:r>
    </w:p>
    <w:p w:rsidRDefault="00641A96" w:rsidP="00641A96" w:rsidR="00641A96">
      <w:pPr>
        <w:jc w:val="both"/>
      </w:pPr>
      <w:r>
        <w:t xml:space="preserve"> </w:t>
      </w:r>
      <w:r>
        <w:tab/>
      </w:r>
      <w:r>
        <w:tab/>
        <w:t xml:space="preserve"> Uplaćena </w:t>
      </w:r>
      <w:proofErr w:type="spellStart"/>
      <w:r>
        <w:t>kupovnina</w:t>
      </w:r>
      <w:proofErr w:type="spellEnd"/>
      <w:r>
        <w:t xml:space="preserve"> ostaje na posebnom računu Agencije otvorenom za tu namjenu do primitka naloga suda za postupanje s novčanim sredstvima uplaćenim na ime </w:t>
      </w:r>
      <w:proofErr w:type="spellStart"/>
      <w:r>
        <w:t>kupovnine</w:t>
      </w:r>
      <w:proofErr w:type="spellEnd"/>
      <w:r>
        <w:t xml:space="preserve">. </w:t>
      </w:r>
    </w:p>
    <w:p w:rsidRDefault="008A3C19" w:rsidP="00641A96" w:rsidR="008A3C19">
      <w:pPr>
        <w:jc w:val="both"/>
      </w:pPr>
    </w:p>
    <w:p w:rsidRDefault="00A93C4B" w:rsidP="00641A96" w:rsidR="00641A96">
      <w:pPr>
        <w:jc w:val="both"/>
      </w:pPr>
      <w:r>
        <w:t xml:space="preserve"> </w:t>
      </w:r>
      <w:r>
        <w:tab/>
      </w:r>
      <w:r>
        <w:tab/>
        <w:t>IV.</w:t>
      </w:r>
      <w:r w:rsidRPr="00A93C4B">
        <w:t xml:space="preserve"> Nalaže se Financijskoj agenciji ponuditelju  </w:t>
      </w:r>
      <w:r>
        <w:t>MIJI OPAČAK iz Slavonskog Broda, Slavka Pokaza 7 OIB 21261981979</w:t>
      </w:r>
      <w:r w:rsidRPr="00A93C4B">
        <w:t xml:space="preserve">  izvršiti povrat  uplaćene jamčevine za sudjelovanje na </w:t>
      </w:r>
      <w:r>
        <w:t>trećoj</w:t>
      </w:r>
      <w:r w:rsidRPr="00A93C4B">
        <w:t xml:space="preserve"> elektroničkoj javnoj dražbi radi prodaje</w:t>
      </w:r>
      <w:r w:rsidR="00F86755">
        <w:t xml:space="preserve"> suvlasničkog dijela od 3/4 dijela</w:t>
      </w:r>
      <w:r w:rsidRPr="00A93C4B">
        <w:t xml:space="preserve"> nekretnina stečajnog dužnika upisanih u </w:t>
      </w:r>
      <w:proofErr w:type="spellStart"/>
      <w:r w:rsidRPr="00A93C4B">
        <w:t>zk.ul</w:t>
      </w:r>
      <w:proofErr w:type="spellEnd"/>
      <w:r w:rsidRPr="00A93C4B">
        <w:t xml:space="preserve">. 12180 k.o. Slavonski Brod ( </w:t>
      </w:r>
      <w:r>
        <w:t>identifikator predmeta prodaje 665</w:t>
      </w:r>
      <w:r w:rsidRPr="00A93C4B">
        <w:t xml:space="preserve"> ) u ovoj pravnoj stvari u iznosu od </w:t>
      </w:r>
      <w:r>
        <w:t>102.975,00</w:t>
      </w:r>
      <w:r w:rsidRPr="00A93C4B">
        <w:t xml:space="preserve"> Kn koja je evidentirana na posebnom računu  Agencije broj HR3323900011300028779, na račun ovog ponuditelja naznačen u prijavi na sudjelovanje, a u roku od osam dana od dana zaprimanja ovog rješenja s potvrdom pravomoćnosti</w:t>
      </w:r>
    </w:p>
    <w:p w:rsidRDefault="00A93C4B" w:rsidP="00641A96" w:rsidR="00A93C4B">
      <w:pPr>
        <w:jc w:val="both"/>
      </w:pPr>
    </w:p>
    <w:p w:rsidRDefault="00641A96" w:rsidP="00A93C4B" w:rsidR="008A3C19">
      <w:pPr>
        <w:jc w:val="both"/>
      </w:pPr>
      <w:r>
        <w:t xml:space="preserve"> </w:t>
      </w:r>
      <w:r>
        <w:tab/>
        <w:t xml:space="preserve"> </w:t>
      </w:r>
      <w:r>
        <w:tab/>
        <w:t xml:space="preserve"> V. Određuje se upis prava vlasništva u korist kupca </w:t>
      </w:r>
      <w:r w:rsidR="00A93C4B" w:rsidRPr="00A93C4B">
        <w:t>CESTOGRADNJA d.o.o. za građenje, trgovinu i usluge, skraćena tvrtka: CESTOGRADNJA d.o.o. Slavonski Brod, Ivana Gorana Kovačića 58, OIB  76829732290</w:t>
      </w:r>
      <w:r w:rsidR="00A93C4B">
        <w:t xml:space="preserve"> </w:t>
      </w:r>
      <w:r>
        <w:t>na d</w:t>
      </w:r>
      <w:r w:rsidR="008A3C19">
        <w:t xml:space="preserve">osuđenim nekretninama i to: </w:t>
      </w:r>
    </w:p>
    <w:p w:rsidRDefault="008A3C19" w:rsidP="00A93C4B" w:rsidR="00A93C4B" w:rsidRPr="00A93C4B">
      <w:pPr>
        <w:jc w:val="both"/>
      </w:pPr>
      <w:r>
        <w:t xml:space="preserve">                            </w:t>
      </w:r>
      <w:r w:rsidR="00A93C4B">
        <w:t xml:space="preserve"> </w:t>
      </w:r>
      <w:r w:rsidR="00A93C4B" w:rsidRPr="00A93C4B">
        <w:t>suvlasnič</w:t>
      </w:r>
      <w:r>
        <w:t>kom dijelu</w:t>
      </w:r>
      <w:r w:rsidR="00A93C4B" w:rsidRPr="00A93C4B">
        <w:t xml:space="preserve"> od 3/4 dijela nekretnina upisanih u  </w:t>
      </w:r>
      <w:proofErr w:type="spellStart"/>
      <w:r w:rsidR="00A93C4B" w:rsidRPr="00A93C4B">
        <w:t>zk.ul</w:t>
      </w:r>
      <w:proofErr w:type="spellEnd"/>
      <w:r w:rsidR="00A93C4B" w:rsidRPr="00A93C4B">
        <w:t>. 12180 k.o. Slavonski Brod i to:</w:t>
      </w:r>
    </w:p>
    <w:p w:rsidRDefault="00A93C4B" w:rsidP="00A93C4B" w:rsidR="008A3C19">
      <w:pPr>
        <w:jc w:val="both"/>
      </w:pPr>
      <w:r w:rsidRPr="00A93C4B">
        <w:t xml:space="preserve"> </w:t>
      </w:r>
      <w:r w:rsidRPr="00A93C4B">
        <w:tab/>
        <w:t xml:space="preserve">        </w:t>
      </w:r>
      <w:r w:rsidR="008A3C19">
        <w:t xml:space="preserve">       </w:t>
      </w:r>
      <w:r w:rsidRPr="00A93C4B">
        <w:t>-  kč.br. 2970/09 – poslovna zgrada u ulici I. G. Kovačića površine 304 m2</w:t>
      </w:r>
      <w:r>
        <w:t>,</w:t>
      </w:r>
      <w:r w:rsidR="00641A96">
        <w:t xml:space="preserve"> </w:t>
      </w:r>
    </w:p>
    <w:p w:rsidRDefault="008A3C19" w:rsidP="00A93C4B" w:rsidR="00641A96">
      <w:pPr>
        <w:jc w:val="both"/>
      </w:pPr>
      <w:r>
        <w:t xml:space="preserve"> </w:t>
      </w:r>
      <w:r w:rsidR="00641A96">
        <w:t xml:space="preserve">a nakon pravomoćnosti ovoga rješenja o dosudi i nakon što kupac položi - uplati  iznos </w:t>
      </w:r>
      <w:proofErr w:type="spellStart"/>
      <w:r w:rsidR="00641A96">
        <w:t>kupovnine</w:t>
      </w:r>
      <w:proofErr w:type="spellEnd"/>
      <w:r w:rsidR="00641A96">
        <w:t xml:space="preserve"> naveden u točci III. izreke ovoga rješenja.</w:t>
      </w:r>
    </w:p>
    <w:p w:rsidRDefault="00641A96" w:rsidP="00641A96" w:rsidR="00641A96">
      <w:pPr>
        <w:jc w:val="both"/>
      </w:pPr>
    </w:p>
    <w:p w:rsidRDefault="006E7C02" w:rsidP="00CA47A6" w:rsidR="00A93C4B">
      <w:pPr>
        <w:jc w:val="both"/>
      </w:pPr>
      <w:r>
        <w:t xml:space="preserve"> </w:t>
      </w:r>
      <w:r>
        <w:tab/>
      </w:r>
      <w:r>
        <w:tab/>
      </w:r>
      <w:r w:rsidR="00641A96">
        <w:t>V</w:t>
      </w:r>
      <w:r w:rsidR="005365E7">
        <w:t>I</w:t>
      </w:r>
      <w:r w:rsidR="00641A96">
        <w:t>. Određuje se brisanje tereta i prava koja prestaju prodajom u zemljišnim knjigama</w:t>
      </w:r>
      <w:r>
        <w:t xml:space="preserve"> na </w:t>
      </w:r>
      <w:r w:rsidR="008A3C19">
        <w:t xml:space="preserve"> </w:t>
      </w:r>
      <w:r w:rsidR="008A3C19" w:rsidRPr="00A93C4B">
        <w:t>suvlasnič</w:t>
      </w:r>
      <w:r w:rsidR="008A3C19">
        <w:t>kom dijelu</w:t>
      </w:r>
      <w:r w:rsidR="008A3C19" w:rsidRPr="00A93C4B">
        <w:t xml:space="preserve"> od 3/4 dijela nekretnina upisanih u  </w:t>
      </w:r>
      <w:proofErr w:type="spellStart"/>
      <w:r w:rsidR="008A3C19" w:rsidRPr="00A93C4B">
        <w:t>zk.ul</w:t>
      </w:r>
      <w:proofErr w:type="spellEnd"/>
      <w:r w:rsidR="008A3C19" w:rsidRPr="00A93C4B">
        <w:t>.</w:t>
      </w:r>
      <w:r>
        <w:t xml:space="preserve"> 12180 k.o. Slavonski Brod i to: </w:t>
      </w:r>
      <w:r w:rsidR="008A3C19">
        <w:t xml:space="preserve"> </w:t>
      </w:r>
      <w:r w:rsidR="008A3C19" w:rsidRPr="00A93C4B">
        <w:t>-  kč.br. 2970/09 – poslovna zgrada u ulici I. G. Kovačića površine 304 m2</w:t>
      </w:r>
      <w:r w:rsidR="008A3C19">
        <w:t>,</w:t>
      </w:r>
      <w:r>
        <w:t xml:space="preserve"> </w:t>
      </w:r>
      <w:r w:rsidR="00641A96">
        <w:t>i to:</w:t>
      </w:r>
    </w:p>
    <w:p w:rsidRDefault="00641A96" w:rsidP="00641A96" w:rsidR="00641A96">
      <w:pPr>
        <w:jc w:val="both"/>
      </w:pPr>
      <w:r>
        <w:t xml:space="preserve">                        na listu B:</w:t>
      </w:r>
    </w:p>
    <w:p w:rsidRDefault="00641A96" w:rsidP="00641A96" w:rsidR="00641A96">
      <w:pPr>
        <w:jc w:val="both"/>
      </w:pPr>
    </w:p>
    <w:p w:rsidRDefault="00641A96" w:rsidP="00641A96" w:rsidR="00A93C4B">
      <w:pPr>
        <w:jc w:val="both"/>
      </w:pPr>
      <w:r>
        <w:t xml:space="preserve"> </w:t>
      </w:r>
      <w:r>
        <w:tab/>
        <w:t xml:space="preserve"> </w:t>
      </w:r>
      <w:r>
        <w:tab/>
        <w:t xml:space="preserve">- redni broj </w:t>
      </w:r>
      <w:r w:rsidR="00A93C4B">
        <w:t>2</w:t>
      </w:r>
      <w:r>
        <w:t>.1. – broj Z-</w:t>
      </w:r>
      <w:r w:rsidR="00A93C4B">
        <w:t>2642</w:t>
      </w:r>
      <w:r>
        <w:t>/1</w:t>
      </w:r>
      <w:r w:rsidR="00A93C4B">
        <w:t>6</w:t>
      </w:r>
      <w:r>
        <w:t xml:space="preserve"> – </w:t>
      </w:r>
      <w:r w:rsidR="00A93C4B" w:rsidRPr="00A93C4B">
        <w:t xml:space="preserve">zabilježbe rješenja o prodaji nekretnina  Trgovačkog suda u Osijeku, Stalne službe </w:t>
      </w:r>
      <w:r w:rsidR="00A93C4B">
        <w:t>Trgovačkog suda u Osijeku</w:t>
      </w:r>
      <w:r w:rsidR="00A93C4B" w:rsidRPr="00A93C4B">
        <w:t xml:space="preserve"> </w:t>
      </w:r>
      <w:proofErr w:type="spellStart"/>
      <w:r w:rsidR="00A93C4B" w:rsidRPr="00A93C4B">
        <w:t>posl</w:t>
      </w:r>
      <w:proofErr w:type="spellEnd"/>
      <w:r w:rsidR="00A93C4B" w:rsidRPr="00A93C4B">
        <w:t>. br. 7/St-</w:t>
      </w:r>
      <w:r w:rsidR="00A93C4B">
        <w:t>1074</w:t>
      </w:r>
      <w:r w:rsidR="00A93C4B" w:rsidRPr="00A93C4B">
        <w:t>/201</w:t>
      </w:r>
      <w:r w:rsidR="00A93C4B">
        <w:t>3-194 od 01</w:t>
      </w:r>
      <w:r w:rsidR="006E7C02">
        <w:t>. ožujka 2016. godine.</w:t>
      </w:r>
    </w:p>
    <w:p w:rsidRDefault="00CA47A6" w:rsidP="00641A96" w:rsidR="00CA47A6">
      <w:pPr>
        <w:jc w:val="both"/>
      </w:pPr>
    </w:p>
    <w:p w:rsidRDefault="00CA47A6" w:rsidP="00641A96" w:rsidR="00CA47A6">
      <w:pPr>
        <w:jc w:val="both"/>
      </w:pPr>
    </w:p>
    <w:p w:rsidRDefault="00CA47A6" w:rsidP="00CA47A6" w:rsidR="00A93C4B">
      <w:pPr>
        <w:jc w:val="right"/>
      </w:pPr>
      <w:r w:rsidRPr="00CA47A6">
        <w:rPr>
          <w:b/>
        </w:rPr>
        <w:lastRenderedPageBreak/>
        <w:t>Broj:7/ St-1074/2013-256</w:t>
      </w:r>
    </w:p>
    <w:p w:rsidRDefault="00641A96" w:rsidP="00641A96" w:rsidR="00641A96">
      <w:pPr>
        <w:ind w:left="1416"/>
        <w:jc w:val="both"/>
      </w:pPr>
      <w:r>
        <w:t>na listu C:</w:t>
      </w:r>
    </w:p>
    <w:p w:rsidRDefault="00641A96" w:rsidP="00641A96" w:rsidR="00641A96">
      <w:pPr>
        <w:ind w:left="1416"/>
        <w:jc w:val="both"/>
      </w:pPr>
    </w:p>
    <w:p w:rsidRDefault="00641A96" w:rsidP="008D1A6C" w:rsidR="008D1A6C">
      <w:pPr>
        <w:ind w:firstLine="708"/>
        <w:jc w:val="both"/>
      </w:pPr>
      <w:r>
        <w:t xml:space="preserve">          - redni broj</w:t>
      </w:r>
      <w:r w:rsidR="00A93C4B">
        <w:t>1</w:t>
      </w:r>
      <w:r>
        <w:t>.1. – broj Z-2</w:t>
      </w:r>
      <w:r w:rsidR="00A93C4B">
        <w:t>019</w:t>
      </w:r>
      <w:r>
        <w:t>/0</w:t>
      </w:r>
      <w:r w:rsidR="00A93C4B">
        <w:t>8</w:t>
      </w:r>
      <w:r>
        <w:t xml:space="preserve"> – uknjižbe založnog prava</w:t>
      </w:r>
      <w:r w:rsidR="001D47A8">
        <w:t xml:space="preserve"> </w:t>
      </w:r>
      <w:r w:rsidR="00A93C4B">
        <w:t xml:space="preserve">na nekretnine u </w:t>
      </w:r>
      <w:r>
        <w:t xml:space="preserve"> A </w:t>
      </w:r>
      <w:r w:rsidR="008D1A6C">
        <w:t>n</w:t>
      </w:r>
      <w:r w:rsidR="00A93C4B">
        <w:t>a iznos poreznog duga na iznos od 7.766.106,99 Kn</w:t>
      </w:r>
      <w:r w:rsidR="008D1A6C">
        <w:t>,</w:t>
      </w:r>
      <w:r w:rsidR="00A93C4B">
        <w:t xml:space="preserve">  </w:t>
      </w:r>
      <w:r w:rsidR="001D47A8">
        <w:t>zajedno sa za</w:t>
      </w:r>
      <w:r w:rsidR="00A93C4B">
        <w:t>t</w:t>
      </w:r>
      <w:r w:rsidR="001D47A8">
        <w:t>e</w:t>
      </w:r>
      <w:r w:rsidR="00A93C4B">
        <w:t>znom kamatom za korist Republike Hrvatske</w:t>
      </w:r>
      <w:r w:rsidR="008D1A6C">
        <w:t>,</w:t>
      </w:r>
      <w:r w:rsidR="00A93C4B">
        <w:t xml:space="preserve"> Ministarstva financija</w:t>
      </w:r>
      <w:r w:rsidR="005365E7">
        <w:t>,</w:t>
      </w:r>
      <w:r w:rsidR="00A93C4B">
        <w:t xml:space="preserve"> Porezne uprave</w:t>
      </w:r>
      <w:r w:rsidR="005365E7">
        <w:t>,</w:t>
      </w:r>
      <w:r w:rsidR="00A93C4B">
        <w:t xml:space="preserve"> Područnog ureda </w:t>
      </w:r>
      <w:r w:rsidR="008D1A6C">
        <w:t xml:space="preserve"> Slavonski Brod </w:t>
      </w:r>
      <w:r>
        <w:t xml:space="preserve">izvršene po osnovi </w:t>
      </w:r>
      <w:r w:rsidR="00A93C4B">
        <w:t>izjave od 22.</w:t>
      </w:r>
      <w:r w:rsidR="005365E7">
        <w:t xml:space="preserve"> </w:t>
      </w:r>
      <w:r w:rsidR="00A93C4B">
        <w:t>siječnja 2008.</w:t>
      </w:r>
      <w:r w:rsidR="005365E7">
        <w:t xml:space="preserve"> </w:t>
      </w:r>
      <w:r w:rsidR="00A93C4B">
        <w:t xml:space="preserve">godine broj </w:t>
      </w:r>
      <w:proofErr w:type="spellStart"/>
      <w:r w:rsidR="00A93C4B">
        <w:t>Ov</w:t>
      </w:r>
      <w:r w:rsidR="005365E7">
        <w:t>r</w:t>
      </w:r>
      <w:proofErr w:type="spellEnd"/>
      <w:r w:rsidR="005365E7">
        <w:t>-</w:t>
      </w:r>
      <w:r w:rsidR="00A93C4B">
        <w:t xml:space="preserve">1736/08 ovjerene po javnom bilježniku Robertu- Antunu </w:t>
      </w:r>
      <w:proofErr w:type="spellStart"/>
      <w:r w:rsidR="00A93C4B">
        <w:t>Čečetka</w:t>
      </w:r>
      <w:proofErr w:type="spellEnd"/>
      <w:r w:rsidR="00A93C4B">
        <w:t xml:space="preserve"> iz Slavonskog Broda, M.</w:t>
      </w:r>
      <w:r w:rsidR="008D1A6C">
        <w:t xml:space="preserve"> </w:t>
      </w:r>
      <w:r w:rsidR="00A93C4B">
        <w:t xml:space="preserve">Gupca </w:t>
      </w:r>
      <w:r w:rsidR="001D47A8">
        <w:t>br.</w:t>
      </w:r>
      <w:r w:rsidR="00A93C4B">
        <w:t>20</w:t>
      </w:r>
    </w:p>
    <w:p w:rsidRDefault="00641A96" w:rsidP="00641A96" w:rsidR="00641A96">
      <w:pPr>
        <w:ind w:firstLine="708"/>
        <w:jc w:val="both"/>
      </w:pPr>
      <w:r>
        <w:t xml:space="preserve">        </w:t>
      </w:r>
      <w:r>
        <w:tab/>
      </w:r>
      <w:r w:rsidR="001D47A8">
        <w:t>- redni broj 2.1. – broj Z-8802</w:t>
      </w:r>
      <w:r>
        <w:t xml:space="preserve">/11-  uknjižbe </w:t>
      </w:r>
      <w:r w:rsidR="001D47A8">
        <w:t>prava zaloga</w:t>
      </w:r>
      <w:r>
        <w:t xml:space="preserve"> radi osiguranja </w:t>
      </w:r>
      <w:r w:rsidR="001D47A8">
        <w:t xml:space="preserve">novčane </w:t>
      </w:r>
      <w:r>
        <w:t xml:space="preserve">tražbine u iznosu od </w:t>
      </w:r>
      <w:r w:rsidR="001D47A8">
        <w:t>19.930.474,20</w:t>
      </w:r>
      <w:r>
        <w:t xml:space="preserve"> Kn </w:t>
      </w:r>
      <w:r w:rsidR="001D47A8">
        <w:t xml:space="preserve">zajedno sa pripadajućom zakonskom </w:t>
      </w:r>
      <w:r>
        <w:t xml:space="preserve"> zateznom kamatom koja </w:t>
      </w:r>
      <w:r w:rsidR="001D47A8">
        <w:t>po stopi od 15% godišnje t</w:t>
      </w:r>
      <w:r w:rsidR="008D1A6C">
        <w:t>eč</w:t>
      </w:r>
      <w:r w:rsidR="001D47A8">
        <w:t>e na iznos od glavnice od 17.400.472,49 Kn od 10.</w:t>
      </w:r>
      <w:r w:rsidR="005365E7">
        <w:t xml:space="preserve"> </w:t>
      </w:r>
      <w:r w:rsidR="001D47A8">
        <w:t>listop</w:t>
      </w:r>
      <w:r w:rsidR="005365E7">
        <w:t>a</w:t>
      </w:r>
      <w:r w:rsidR="001D47A8">
        <w:t>da 2011.</w:t>
      </w:r>
      <w:r w:rsidR="005365E7">
        <w:t xml:space="preserve"> </w:t>
      </w:r>
      <w:r w:rsidR="001D47A8">
        <w:t xml:space="preserve">godine ( od dana </w:t>
      </w:r>
      <w:proofErr w:type="spellStart"/>
      <w:r w:rsidR="001D47A8">
        <w:t>ovršivosti</w:t>
      </w:r>
      <w:proofErr w:type="spellEnd"/>
      <w:r w:rsidR="001D47A8">
        <w:t xml:space="preserve"> ) i dalje po godišnjoj stopi u visini eskontne stope Hrvatske narodne banke uvećane za 8% - </w:t>
      </w:r>
      <w:proofErr w:type="spellStart"/>
      <w:r w:rsidR="001D47A8">
        <w:t>tnih</w:t>
      </w:r>
      <w:proofErr w:type="spellEnd"/>
      <w:r w:rsidR="001D47A8">
        <w:t xml:space="preserve"> poena do isplate, kao i za troškove ovoga postupka, zajedno sa zakonskom zateznom kamatom po godišnjoj stopi koja odgovara visini eskontne stope Hrvat</w:t>
      </w:r>
      <w:r w:rsidR="008D1A6C">
        <w:t xml:space="preserve">ske narodne banke uvećane za 5 %- </w:t>
      </w:r>
      <w:proofErr w:type="spellStart"/>
      <w:r w:rsidR="008D1A6C">
        <w:t>tnih</w:t>
      </w:r>
      <w:proofErr w:type="spellEnd"/>
      <w:r w:rsidR="001D47A8">
        <w:t xml:space="preserve"> poena o donošenju rješenja o osi</w:t>
      </w:r>
      <w:r w:rsidR="005365E7">
        <w:t>g</w:t>
      </w:r>
      <w:r w:rsidR="001D47A8">
        <w:t>uranju do isplate za korist Republike Hrvatske</w:t>
      </w:r>
      <w:r w:rsidR="00BD63F4">
        <w:t>,</w:t>
      </w:r>
      <w:r w:rsidR="001D47A8">
        <w:t xml:space="preserve"> Ministarstva financija</w:t>
      </w:r>
      <w:r w:rsidR="00BD63F4">
        <w:t>,</w:t>
      </w:r>
      <w:r w:rsidR="001D47A8">
        <w:t xml:space="preserve"> Porezne uprave</w:t>
      </w:r>
      <w:r w:rsidR="00BD63F4">
        <w:t>,</w:t>
      </w:r>
      <w:r w:rsidR="001D47A8">
        <w:t xml:space="preserve"> Područnog</w:t>
      </w:r>
      <w:r w:rsidR="00BD63F4">
        <w:t xml:space="preserve"> ureda Slavonski Brod, Ispostave</w:t>
      </w:r>
      <w:r w:rsidR="001D47A8">
        <w:t xml:space="preserve"> Slavonski Brod</w:t>
      </w:r>
    </w:p>
    <w:p w:rsidRDefault="00641A96" w:rsidP="00641A96" w:rsidR="00641A96">
      <w:pPr>
        <w:ind w:firstLine="708"/>
        <w:jc w:val="both"/>
      </w:pPr>
    </w:p>
    <w:p w:rsidRDefault="00641A96" w:rsidP="00641A96" w:rsidR="00641A96">
      <w:pPr>
        <w:ind w:firstLine="708"/>
        <w:jc w:val="both"/>
      </w:pPr>
      <w:r>
        <w:t xml:space="preserve"> </w:t>
      </w:r>
      <w:r>
        <w:tab/>
        <w:t xml:space="preserve">- redni broj </w:t>
      </w:r>
      <w:r w:rsidR="00BD63F4">
        <w:t xml:space="preserve">2.2. – </w:t>
      </w:r>
      <w:r>
        <w:t xml:space="preserve">zabilježbe </w:t>
      </w:r>
      <w:proofErr w:type="spellStart"/>
      <w:r>
        <w:t>ovršivosti</w:t>
      </w:r>
      <w:proofErr w:type="spellEnd"/>
      <w:r>
        <w:t xml:space="preserve"> tražbine </w:t>
      </w:r>
      <w:r w:rsidR="001D47A8">
        <w:t>pod Z-8802/11</w:t>
      </w:r>
    </w:p>
    <w:p w:rsidRDefault="00641A96" w:rsidP="00641A96" w:rsidR="00641A96">
      <w:pPr>
        <w:jc w:val="both"/>
      </w:pPr>
    </w:p>
    <w:p w:rsidRDefault="00641A96" w:rsidP="00641A96" w:rsidR="00641A96">
      <w:pPr>
        <w:ind w:firstLine="1440"/>
        <w:jc w:val="both"/>
      </w:pPr>
      <w:r>
        <w:t>VI</w:t>
      </w:r>
      <w:r w:rsidR="005365E7">
        <w:t>I</w:t>
      </w:r>
      <w:r>
        <w:t xml:space="preserve">.  Nekretnine koje su predmetom ovog rješenja predat će se kupcu zaključkom o predaji nakon što ovo rješenje postaje pravomoćno i nakon što kupac položi iznos </w:t>
      </w:r>
      <w:proofErr w:type="spellStart"/>
      <w:r>
        <w:t>kupovnine</w:t>
      </w:r>
      <w:proofErr w:type="spellEnd"/>
      <w:r>
        <w:t xml:space="preserve"> određen točkom III. izreke rješenja.</w:t>
      </w:r>
    </w:p>
    <w:p w:rsidRDefault="00641A96" w:rsidP="00641A96" w:rsidR="00641A96">
      <w:pPr>
        <w:jc w:val="both"/>
      </w:pPr>
    </w:p>
    <w:p w:rsidRDefault="00641A96" w:rsidP="001D47A8" w:rsidR="001D47A8" w:rsidRPr="001D47A8">
      <w:pPr>
        <w:jc w:val="both"/>
      </w:pPr>
      <w:r>
        <w:t xml:space="preserve"> </w:t>
      </w:r>
      <w:r>
        <w:tab/>
      </w:r>
      <w:r>
        <w:tab/>
        <w:t>V</w:t>
      </w:r>
      <w:r w:rsidR="005365E7">
        <w:t>I</w:t>
      </w:r>
      <w:r>
        <w:t xml:space="preserve">II. U zemljišnim knjigama Zemljišnoknjižnog odjela </w:t>
      </w:r>
      <w:r w:rsidR="001D47A8">
        <w:t>Slavonski Brod</w:t>
      </w:r>
      <w:r>
        <w:t xml:space="preserve"> Općinskog suda u </w:t>
      </w:r>
      <w:r w:rsidR="001D47A8">
        <w:t xml:space="preserve">Slavonskom Brodu </w:t>
      </w:r>
      <w:r w:rsidR="00965395">
        <w:t xml:space="preserve"> i to na</w:t>
      </w:r>
      <w:r w:rsidR="001D47A8" w:rsidRPr="001D47A8">
        <w:t xml:space="preserve"> suvlasnički</w:t>
      </w:r>
      <w:r w:rsidR="00965395">
        <w:t xml:space="preserve">m dijelu </w:t>
      </w:r>
      <w:r w:rsidR="001D47A8" w:rsidRPr="001D47A8">
        <w:t xml:space="preserve"> od 3/4 dijela nekretnina upisanih u  </w:t>
      </w:r>
      <w:proofErr w:type="spellStart"/>
      <w:r w:rsidR="001D47A8" w:rsidRPr="001D47A8">
        <w:t>zk.ul</w:t>
      </w:r>
      <w:proofErr w:type="spellEnd"/>
      <w:r w:rsidR="001D47A8" w:rsidRPr="001D47A8">
        <w:t>. 12180 k.o. Slavonski Brod i to:</w:t>
      </w:r>
    </w:p>
    <w:p w:rsidRDefault="001D47A8" w:rsidP="001D47A8" w:rsidR="001D47A8" w:rsidRPr="001D47A8">
      <w:pPr>
        <w:jc w:val="both"/>
      </w:pPr>
    </w:p>
    <w:p w:rsidRDefault="001D47A8" w:rsidP="00641A96" w:rsidR="001D47A8">
      <w:pPr>
        <w:jc w:val="both"/>
      </w:pPr>
      <w:r w:rsidRPr="001D47A8">
        <w:t xml:space="preserve"> </w:t>
      </w:r>
      <w:r w:rsidRPr="001D47A8">
        <w:tab/>
        <w:t xml:space="preserve">        -  kč.br. 2970/09 – poslovna zgrada u ulici I. G. Kovačića površine 304 m2.</w:t>
      </w:r>
    </w:p>
    <w:p w:rsidRDefault="001D47A8" w:rsidP="00641A96" w:rsidR="001D47A8">
      <w:pPr>
        <w:jc w:val="both"/>
      </w:pPr>
    </w:p>
    <w:p w:rsidRDefault="00641A96" w:rsidP="00641A96" w:rsidR="00641A96">
      <w:pPr>
        <w:jc w:val="both"/>
      </w:pPr>
      <w:r>
        <w:t>zabilježit će se dosuda nekretnina po osnovi ovoga rješenja.</w:t>
      </w:r>
    </w:p>
    <w:p w:rsidRDefault="00641A96" w:rsidP="00641A96" w:rsidR="00641A96">
      <w:pPr>
        <w:jc w:val="both"/>
      </w:pPr>
    </w:p>
    <w:p w:rsidRDefault="005365E7" w:rsidP="001D47A8" w:rsidR="00641A96">
      <w:pPr>
        <w:ind w:firstLine="1440"/>
        <w:jc w:val="both"/>
      </w:pPr>
      <w:r>
        <w:t>IX.</w:t>
      </w:r>
      <w:r w:rsidR="00641A96">
        <w:t xml:space="preserve"> </w:t>
      </w:r>
      <w:r w:rsidR="001D47A8">
        <w:t xml:space="preserve">Upis prava vlasništva iz točke </w:t>
      </w:r>
      <w:r w:rsidR="00641A96">
        <w:t>V. ovog rješenja te upise iz točke V</w:t>
      </w:r>
      <w:r w:rsidR="006B5384">
        <w:t>I</w:t>
      </w:r>
      <w:r w:rsidR="00641A96">
        <w:t xml:space="preserve">. izreke ovog rješenja provest će Zemljišnoknjižni odjel </w:t>
      </w:r>
      <w:r w:rsidR="000966A4">
        <w:t xml:space="preserve">Slavonski Brod </w:t>
      </w:r>
      <w:r w:rsidR="00641A96">
        <w:t xml:space="preserve">Općinskog suda u </w:t>
      </w:r>
      <w:r w:rsidR="001D47A8">
        <w:t xml:space="preserve">Slavonskom Brodu </w:t>
      </w:r>
      <w:r w:rsidR="00641A96">
        <w:t xml:space="preserve"> po pravomoćnosti ovog rješenja i na temelju potvrde o uplati </w:t>
      </w:r>
      <w:proofErr w:type="spellStart"/>
      <w:r w:rsidR="00641A96">
        <w:t>kupovnine</w:t>
      </w:r>
      <w:proofErr w:type="spellEnd"/>
      <w:r w:rsidR="00641A96">
        <w:t>, dok će up</w:t>
      </w:r>
      <w:r w:rsidR="006B5384">
        <w:t>is zabilježbe dosude iz točke VIII</w:t>
      </w:r>
      <w:r w:rsidR="00641A96">
        <w:rPr>
          <w:b/>
        </w:rPr>
        <w:t xml:space="preserve">. </w:t>
      </w:r>
      <w:r w:rsidR="00641A96">
        <w:t>ovoga rješenja Zemljišnoknjižni odjel</w:t>
      </w:r>
      <w:r w:rsidR="006B5384">
        <w:t xml:space="preserve"> Slavonski Brod</w:t>
      </w:r>
      <w:r w:rsidR="00641A96">
        <w:t xml:space="preserve">  Općinskog suda u </w:t>
      </w:r>
      <w:r w:rsidR="001D47A8">
        <w:t>Slavonskom Brodu</w:t>
      </w:r>
      <w:r w:rsidR="00641A96">
        <w:t xml:space="preserve"> izvršiti i prije pravomoćnosti rješenja, a po zaprimanju rješenja. </w:t>
      </w:r>
      <w:r w:rsidR="00641A96">
        <w:tab/>
        <w:t xml:space="preserve"> </w:t>
      </w:r>
      <w:r w:rsidR="00641A96">
        <w:tab/>
        <w:t xml:space="preserve"> </w:t>
      </w:r>
    </w:p>
    <w:p w:rsidRDefault="00641A96" w:rsidP="00641A96" w:rsidR="00641A96">
      <w:pPr>
        <w:jc w:val="both"/>
      </w:pPr>
    </w:p>
    <w:p w:rsidRDefault="00641A96" w:rsidP="00641A96" w:rsidR="00641A96">
      <w:pPr>
        <w:jc w:val="both"/>
      </w:pPr>
      <w:r>
        <w:t xml:space="preserve"> </w:t>
      </w:r>
      <w:r>
        <w:tab/>
        <w:t xml:space="preserve"> </w:t>
      </w:r>
      <w:r>
        <w:tab/>
        <w:t xml:space="preserve">X. Smatrat će se da je ovo rješenje o dosudi dostavljeno svim osobama kojima se dostavlja zaključak o prodaji, te svim sudionicima na dražbi istekom </w:t>
      </w:r>
      <w:r w:rsidR="001D47A8">
        <w:t>osmog</w:t>
      </w:r>
      <w:r>
        <w:t xml:space="preserve"> dana od dana njegova isticanja na oglasnoj ploči - mrežna stranica e-Oglasna ploča sudova, a te osobe imaju pravo tražiti da im se u sudskoj pisarnici neposredno preda </w:t>
      </w:r>
      <w:proofErr w:type="spellStart"/>
      <w:r>
        <w:t>otpravak</w:t>
      </w:r>
      <w:proofErr w:type="spellEnd"/>
      <w:r>
        <w:t xml:space="preserve"> rješenja.</w:t>
      </w:r>
    </w:p>
    <w:p w:rsidRDefault="00641A96" w:rsidP="00641A96" w:rsidR="00641A96">
      <w:pPr>
        <w:jc w:val="both"/>
      </w:pPr>
    </w:p>
    <w:p w:rsidRDefault="00641A96" w:rsidP="00641A96" w:rsidR="00CA47A6">
      <w:pPr>
        <w:jc w:val="both"/>
      </w:pPr>
      <w:r>
        <w:t xml:space="preserve"> </w:t>
      </w:r>
      <w:r>
        <w:tab/>
        <w:t xml:space="preserve"> </w:t>
      </w:r>
      <w:r>
        <w:tab/>
        <w:t>X</w:t>
      </w:r>
      <w:r w:rsidR="005365E7">
        <w:t>I</w:t>
      </w:r>
      <w:r>
        <w:t xml:space="preserve">. Ovo rješenje o dosudi nekretnine kupcu dostavit će se Financijskoj agenciji s potvrdom pravomoćnosti radi objave rješenja na mrežnim stranicama Agencije.   </w:t>
      </w:r>
      <w:r w:rsidR="006B5384">
        <w:t xml:space="preserve">                     </w:t>
      </w:r>
    </w:p>
    <w:p w:rsidRDefault="00CA47A6" w:rsidP="00CA47A6" w:rsidR="00CA47A6">
      <w:pPr>
        <w:jc w:val="center"/>
      </w:pPr>
    </w:p>
    <w:p w:rsidRDefault="00CA47A6" w:rsidP="00CA47A6" w:rsidR="00CA47A6"/>
    <w:p w:rsidRDefault="00CA47A6" w:rsidP="00CA47A6" w:rsidR="00CA47A6"/>
    <w:p w:rsidRDefault="00CA47A6" w:rsidP="00CA47A6" w:rsidR="00CA47A6" w:rsidRPr="00CA47A6">
      <w:pPr>
        <w:jc w:val="right"/>
      </w:pPr>
      <w:r w:rsidRPr="00CA47A6">
        <w:rPr>
          <w:b/>
        </w:rPr>
        <w:lastRenderedPageBreak/>
        <w:t>Broj:7/ St-1074/2013-256</w:t>
      </w:r>
    </w:p>
    <w:p w:rsidRDefault="00CA47A6" w:rsidP="00CA47A6" w:rsidR="00CA47A6"/>
    <w:p w:rsidRDefault="00641A96" w:rsidP="00CA47A6" w:rsidR="00641A96">
      <w:pPr>
        <w:jc w:val="center"/>
      </w:pPr>
      <w:r>
        <w:t>Obrazloženje</w:t>
      </w:r>
    </w:p>
    <w:p w:rsidRDefault="00CA47A6" w:rsidP="00CA47A6" w:rsidR="00CA47A6">
      <w:pPr>
        <w:jc w:val="center"/>
      </w:pPr>
    </w:p>
    <w:p w:rsidRDefault="00641A96" w:rsidP="00641A96" w:rsidR="00641A96">
      <w:pPr>
        <w:ind w:firstLine="1440"/>
        <w:jc w:val="both"/>
      </w:pPr>
      <w:r>
        <w:t>Pravomoćni</w:t>
      </w:r>
      <w:r w:rsidR="00397517">
        <w:t>m rješenjem poslovni broj 7/St-1074</w:t>
      </w:r>
      <w:r>
        <w:t>/201</w:t>
      </w:r>
      <w:r w:rsidR="00397517">
        <w:t>3-194 od 01</w:t>
      </w:r>
      <w:r>
        <w:t xml:space="preserve">. ožujka 2016. godine određeno je da će se imovina stečajnog dužnika opterećena </w:t>
      </w:r>
      <w:proofErr w:type="spellStart"/>
      <w:r>
        <w:t>razlučnim</w:t>
      </w:r>
      <w:proofErr w:type="spellEnd"/>
      <w:r>
        <w:t xml:space="preserve"> pravom koja čini stečajnu masu navedena u točkama </w:t>
      </w:r>
      <w:r w:rsidRPr="006B5384">
        <w:t>I. i II.</w:t>
      </w:r>
      <w:r>
        <w:t xml:space="preserve"> izreke ovoga rješenja prodavati u stečajnom postupku sukladno odredbi čl. 247. Stečajnog zakona ( NN 71/15 ) elektroničkom javnom dražbom koju prodaju će provesti Financijska agencija.  </w:t>
      </w:r>
    </w:p>
    <w:p w:rsidRDefault="00397517" w:rsidP="00641A96" w:rsidR="00641A96">
      <w:pPr>
        <w:ind w:firstLine="1416"/>
        <w:jc w:val="both"/>
      </w:pPr>
      <w:r>
        <w:t>Zaključkom poslovni broj 7/St-1074</w:t>
      </w:r>
      <w:r w:rsidR="00641A96">
        <w:t>/201</w:t>
      </w:r>
      <w:r>
        <w:t>3</w:t>
      </w:r>
      <w:r w:rsidR="00641A96">
        <w:t>-</w:t>
      </w:r>
      <w:r>
        <w:t>218</w:t>
      </w:r>
      <w:r w:rsidR="00641A96">
        <w:t xml:space="preserve"> od </w:t>
      </w:r>
      <w:r>
        <w:t>23. svibnja</w:t>
      </w:r>
      <w:r w:rsidR="00641A96">
        <w:t xml:space="preserve"> 2016. godine utvrđena je vrijednost predmetnih nekretnina u iznosu od </w:t>
      </w:r>
      <w:r>
        <w:t>1.029.750,00</w:t>
      </w:r>
      <w:r w:rsidR="00641A96">
        <w:t xml:space="preserve"> Kn za potrebe prodaje koju će  provesti Financijska agencija elektroničkom javnom dražbom te je tako određeno da se na </w:t>
      </w:r>
      <w:r>
        <w:t>trećoj</w:t>
      </w:r>
      <w:r w:rsidR="00641A96">
        <w:t xml:space="preserve"> elektroničkoj dražbi nekretnine ne mogu prodati ispod </w:t>
      </w:r>
      <w:r>
        <w:t>jedne</w:t>
      </w:r>
      <w:r w:rsidR="00641A96">
        <w:t xml:space="preserve"> četvrtine utvrđene vrijednosti odnosno ispod iznosa od </w:t>
      </w:r>
      <w:r w:rsidRPr="00397517">
        <w:t xml:space="preserve">257.437,50 </w:t>
      </w:r>
      <w:r w:rsidR="00641A96">
        <w:t>Kn.</w:t>
      </w:r>
    </w:p>
    <w:p w:rsidRDefault="00641A96" w:rsidP="00641A96" w:rsidR="00CA47A6">
      <w:pPr>
        <w:ind w:firstLine="1416"/>
        <w:jc w:val="both"/>
      </w:pPr>
      <w:r>
        <w:t xml:space="preserve"> Nakon provedene </w:t>
      </w:r>
      <w:r w:rsidR="00156263">
        <w:t xml:space="preserve">treće </w:t>
      </w:r>
      <w:r>
        <w:t xml:space="preserve">elektroničke javne dražbe Financijska agencija izvijestila je sud da je u postupku provedene elektroničke javne dražbe koja je započela </w:t>
      </w:r>
      <w:r w:rsidR="00156263">
        <w:t>29</w:t>
      </w:r>
      <w:r>
        <w:t xml:space="preserve">. </w:t>
      </w:r>
      <w:r w:rsidR="00156263">
        <w:t>prosinca 2016. godine i završila 22</w:t>
      </w:r>
      <w:r>
        <w:t xml:space="preserve">. </w:t>
      </w:r>
      <w:r w:rsidR="00156263">
        <w:t xml:space="preserve">ožujka </w:t>
      </w:r>
      <w:r>
        <w:t xml:space="preserve"> 201</w:t>
      </w:r>
      <w:r w:rsidR="00156263">
        <w:t>7</w:t>
      </w:r>
      <w:r>
        <w:t>. godine najvišu</w:t>
      </w:r>
      <w:r w:rsidR="00156263">
        <w:t xml:space="preserve"> i jedinu</w:t>
      </w:r>
      <w:r>
        <w:t xml:space="preserve"> valjanu ponudu u nadmetanju dao </w:t>
      </w:r>
      <w:r w:rsidR="009057D0">
        <w:t xml:space="preserve">ponuditelj </w:t>
      </w:r>
      <w:r w:rsidR="005365E7" w:rsidRPr="005365E7">
        <w:t xml:space="preserve"> CESTOGRADNJA d.o.o. za građenje, trgovinu i usluge, skraćena tvrtka: CESTOGRADNJA d.o.o. Slavonski Brod, Ivana Gorana Kovačića 58, OIB  76829732290</w:t>
      </w:r>
      <w:r w:rsidR="005365E7">
        <w:t xml:space="preserve"> u</w:t>
      </w:r>
      <w:r>
        <w:t xml:space="preserve"> iznosu od </w:t>
      </w:r>
      <w:r w:rsidR="00156263">
        <w:t xml:space="preserve">257.437,50 Kn, dok ponuda ponuditelja Mije </w:t>
      </w:r>
      <w:proofErr w:type="spellStart"/>
      <w:r w:rsidR="00156263">
        <w:t>Opačak</w:t>
      </w:r>
      <w:proofErr w:type="spellEnd"/>
      <w:r w:rsidR="00156263">
        <w:t xml:space="preserve"> iz Slavonskog Broda, Slavka P</w:t>
      </w:r>
      <w:r w:rsidR="005365E7">
        <w:t>o</w:t>
      </w:r>
      <w:r w:rsidR="00156263">
        <w:t>kaza 7 OIB</w:t>
      </w:r>
      <w:r w:rsidR="005365E7" w:rsidRPr="005365E7">
        <w:t>21261981979</w:t>
      </w:r>
      <w:r w:rsidR="00156263">
        <w:t xml:space="preserve"> nije valjana</w:t>
      </w:r>
      <w:r w:rsidR="00B80C96" w:rsidRPr="00B80C96">
        <w:t xml:space="preserve"> </w:t>
      </w:r>
      <w:r w:rsidR="00B80C96">
        <w:t>budući j</w:t>
      </w:r>
      <w:r w:rsidR="005E4CF5">
        <w:t>e istekao rok za predaju ponuda</w:t>
      </w:r>
      <w:r w:rsidR="00B80C96">
        <w:t xml:space="preserve"> te je odbijena.</w:t>
      </w:r>
    </w:p>
    <w:p w:rsidRDefault="00641A96" w:rsidP="00641A96" w:rsidR="00CA47A6">
      <w:pPr>
        <w:jc w:val="both"/>
      </w:pPr>
      <w:r>
        <w:t xml:space="preserve"> </w:t>
      </w:r>
      <w:r>
        <w:tab/>
      </w:r>
      <w:r>
        <w:tab/>
        <w:t xml:space="preserve"> Kako je</w:t>
      </w:r>
      <w:r w:rsidR="00156263">
        <w:t xml:space="preserve"> zaključkom poslovni broj 7/St-1074</w:t>
      </w:r>
      <w:r>
        <w:t>/201</w:t>
      </w:r>
      <w:r w:rsidR="00156263">
        <w:t>3</w:t>
      </w:r>
      <w:r>
        <w:t>-</w:t>
      </w:r>
      <w:r w:rsidR="00156263">
        <w:t>218</w:t>
      </w:r>
      <w:r>
        <w:t xml:space="preserve"> od </w:t>
      </w:r>
      <w:r w:rsidR="00156263">
        <w:t>23</w:t>
      </w:r>
      <w:r>
        <w:t xml:space="preserve">.  </w:t>
      </w:r>
      <w:r w:rsidR="00156263">
        <w:t>svibnja</w:t>
      </w:r>
      <w:r>
        <w:t xml:space="preserve"> 2016. godine utvrđeno da se predmetne nekretnine na </w:t>
      </w:r>
      <w:r w:rsidR="00156263">
        <w:t>trećoj</w:t>
      </w:r>
      <w:r>
        <w:t xml:space="preserve"> elektroničkoj dražbi  ne mogu prodati ispod </w:t>
      </w:r>
      <w:r w:rsidR="00156263">
        <w:t>jedne</w:t>
      </w:r>
      <w:r>
        <w:t xml:space="preserve"> četvrtine utvrđene vrijednosti tj. ispod vrijednosti u iznosu od </w:t>
      </w:r>
      <w:r w:rsidR="00156263">
        <w:t>257.437,50</w:t>
      </w:r>
      <w:r>
        <w:t xml:space="preserve"> Kn, a koji iznos je</w:t>
      </w:r>
      <w:r w:rsidR="00B80C96">
        <w:t xml:space="preserve"> ponuditelj-</w:t>
      </w:r>
      <w:r>
        <w:t xml:space="preserve"> kupac </w:t>
      </w:r>
      <w:r w:rsidR="005365E7" w:rsidRPr="005365E7">
        <w:t>CESTOGRADNJA d.o.o. za građenje, trgovinu i usluge, skraćena tvrtka: CESTOGRADNJA d.o.o. Slavonski Brod, Ivana Gorana Kovačića 58, OIB  76829732290</w:t>
      </w:r>
      <w:r w:rsidR="005365E7">
        <w:t xml:space="preserve"> v</w:t>
      </w:r>
      <w:r>
        <w:t>aljano ponudio u postupku elektroničke javne dražbe, to su ispunjeni uvjeti da mu se predmetne nekretnine dosude.</w:t>
      </w:r>
      <w:r w:rsidR="00B80C96">
        <w:t xml:space="preserve"> </w:t>
      </w:r>
    </w:p>
    <w:p w:rsidRDefault="00B80C96" w:rsidP="00641A96" w:rsidR="00CA47A6">
      <w:pPr>
        <w:jc w:val="both"/>
      </w:pPr>
      <w:r>
        <w:t xml:space="preserve"> </w:t>
      </w:r>
      <w:r>
        <w:tab/>
      </w:r>
      <w:r>
        <w:tab/>
        <w:t>Nadalje</w:t>
      </w:r>
      <w:r w:rsidR="00156263">
        <w:t>,</w:t>
      </w:r>
      <w:r>
        <w:t xml:space="preserve"> </w:t>
      </w:r>
      <w:r w:rsidR="00156263">
        <w:t>odlučeno je da će se sredstva koja po osnovi jamčevine u svrhu sudjelovanja na dražbi uplatio drugi ponuditelj</w:t>
      </w:r>
      <w:r>
        <w:t xml:space="preserve"> Mijo </w:t>
      </w:r>
      <w:proofErr w:type="spellStart"/>
      <w:r>
        <w:t>Opačak</w:t>
      </w:r>
      <w:proofErr w:type="spellEnd"/>
      <w:r>
        <w:t xml:space="preserve"> </w:t>
      </w:r>
      <w:r w:rsidR="00156263">
        <w:t xml:space="preserve"> čija ponuda nije valjana vratiti ponuditelju</w:t>
      </w:r>
    </w:p>
    <w:p w:rsidRDefault="00641A96" w:rsidP="00641A96" w:rsidR="00641A96">
      <w:pPr>
        <w:jc w:val="both"/>
      </w:pPr>
      <w:r>
        <w:t xml:space="preserve"> </w:t>
      </w:r>
      <w:r>
        <w:tab/>
        <w:t xml:space="preserve"> </w:t>
      </w:r>
      <w:r w:rsidR="00B80C96">
        <w:tab/>
        <w:t xml:space="preserve">Nastavno tome, upise iz točke </w:t>
      </w:r>
      <w:r>
        <w:t>V. i V</w:t>
      </w:r>
      <w:r w:rsidR="00B80C96">
        <w:t>I</w:t>
      </w:r>
      <w:r>
        <w:t xml:space="preserve">. ovoga rješenja provest će Zemljišnoknjižni odjel </w:t>
      </w:r>
      <w:r w:rsidR="00B80C96">
        <w:t>Slavonski Brod Općinskog suda u Slavonskom Brodu</w:t>
      </w:r>
      <w:r>
        <w:t xml:space="preserve"> po pravomoćnosti ovoga rješenja, a radi provedbe ovih upisa Zemljišnoknjižnom odjelu</w:t>
      </w:r>
      <w:r w:rsidR="00B80C96">
        <w:t xml:space="preserve"> Slavonski Brod</w:t>
      </w:r>
      <w:r w:rsidR="00F06F96">
        <w:t xml:space="preserve"> Općinskom sudu u Slavonskom Brodu</w:t>
      </w:r>
      <w:r>
        <w:t xml:space="preserve"> dostaviti će se rješenje o dosudi s klauzulom pravomoćnosti i potvrda o uplati </w:t>
      </w:r>
      <w:proofErr w:type="spellStart"/>
      <w:r>
        <w:t>kupovnine</w:t>
      </w:r>
      <w:proofErr w:type="spellEnd"/>
      <w:r>
        <w:t>, dok će zabilježbu  dosude određenu u točci VII</w:t>
      </w:r>
      <w:r w:rsidR="00F06F96">
        <w:t>I</w:t>
      </w:r>
      <w:r>
        <w:t>. izreke rješenj</w:t>
      </w:r>
      <w:r w:rsidR="00F06F96">
        <w:t>a Z</w:t>
      </w:r>
      <w:r w:rsidR="0088342B">
        <w:t xml:space="preserve">emljišnoknjižni odjel </w:t>
      </w:r>
      <w:r w:rsidR="00F06F96">
        <w:t>Slavonski Brod</w:t>
      </w:r>
      <w:r>
        <w:t xml:space="preserve"> Opć</w:t>
      </w:r>
      <w:r w:rsidR="00F06F96">
        <w:t xml:space="preserve">inskog  suda u Slavonskom Brodu </w:t>
      </w:r>
      <w:r>
        <w:t xml:space="preserve"> provesti odmah po zaprimanju ovoga rješenja. </w:t>
      </w:r>
    </w:p>
    <w:p w:rsidRDefault="00641A96" w:rsidP="00641A96" w:rsidR="00641A96">
      <w:pPr>
        <w:jc w:val="both"/>
      </w:pPr>
      <w:r>
        <w:t xml:space="preserve"> </w:t>
      </w:r>
      <w:r>
        <w:tab/>
      </w:r>
      <w:r>
        <w:tab/>
        <w:t>Stoga je na temelju odredbe čl. 247. Stečajnog zakona (NN 71/15) i uz primjenu odredbi članaka 103. do 108. Ovršnog zakona ( NN 112/15, 25/13 i 93/14)</w:t>
      </w:r>
      <w:r w:rsidR="00156263">
        <w:t xml:space="preserve"> te primjenom odredbi čl.13, čl.26 i čl.27 Pravilnika o načinu i postupku provedbe prodaje nekretnina i pokretnina u ovršnom postupku ( NN 156/14 ) </w:t>
      </w:r>
      <w:r>
        <w:t xml:space="preserve">odlučeno kao u izreci rješenja. </w:t>
      </w:r>
    </w:p>
    <w:p w:rsidRDefault="00CA47A6" w:rsidP="00641A96" w:rsidR="00CA47A6">
      <w:pPr>
        <w:jc w:val="both"/>
      </w:pPr>
    </w:p>
    <w:p w:rsidRDefault="00641A96" w:rsidP="00CA47A6" w:rsidR="00641A96">
      <w:pPr>
        <w:jc w:val="both"/>
      </w:pPr>
      <w:r>
        <w:t xml:space="preserve">                      </w:t>
      </w:r>
      <w:r w:rsidR="00156263">
        <w:t>U Slavonskom Brodu 05</w:t>
      </w:r>
      <w:r>
        <w:t xml:space="preserve">. </w:t>
      </w:r>
      <w:r w:rsidR="00156263">
        <w:t>travnja</w:t>
      </w:r>
      <w:r>
        <w:t xml:space="preserve"> 201</w:t>
      </w:r>
      <w:r w:rsidR="00156263">
        <w:t>7</w:t>
      </w:r>
      <w:r>
        <w:t xml:space="preserve">. godine     </w:t>
      </w:r>
    </w:p>
    <w:p w:rsidRDefault="00641A96" w:rsidP="00641A96" w:rsidR="00641A96">
      <w:r>
        <w:t xml:space="preserve">                                                                                                         Stečajna sutkinja:</w:t>
      </w:r>
    </w:p>
    <w:p w:rsidRDefault="00641A96" w:rsidP="00641A96" w:rsidR="00641A96">
      <w:pPr>
        <w:rPr>
          <w:b/>
          <w:sz w:val="20"/>
          <w:szCs w:val="20"/>
        </w:rPr>
      </w:pPr>
      <w:r>
        <w:t xml:space="preserve">                                                                                                            Mirna Vujčić</w:t>
      </w:r>
    </w:p>
    <w:p w:rsidRDefault="00641A96" w:rsidP="00641A96" w:rsidR="00CA47A6" w:rsidRPr="00CA47A6">
      <w:pPr>
        <w:rPr>
          <w:b/>
          <w:sz w:val="18"/>
          <w:szCs w:val="18"/>
        </w:rPr>
      </w:pPr>
      <w:r w:rsidRPr="00CA47A6">
        <w:rPr>
          <w:b/>
          <w:sz w:val="18"/>
          <w:szCs w:val="18"/>
        </w:rPr>
        <w:t>NAPUTAK O PRAVNOM LIJEKU</w:t>
      </w:r>
    </w:p>
    <w:p w:rsidRDefault="00641A96" w:rsidP="00641A96" w:rsidR="00641A96" w:rsidRPr="00CA47A6">
      <w:pPr>
        <w:rPr>
          <w:sz w:val="16"/>
          <w:szCs w:val="16"/>
        </w:rPr>
      </w:pPr>
      <w:r w:rsidRPr="00CA47A6">
        <w:rPr>
          <w:sz w:val="16"/>
          <w:szCs w:val="16"/>
        </w:rPr>
        <w:t xml:space="preserve">Protiv ovog rješenja dopuštena je žalba u roku od osam dana po </w:t>
      </w:r>
    </w:p>
    <w:p w:rsidRDefault="00641A96" w:rsidP="00641A96" w:rsidR="00CA47A6">
      <w:pPr>
        <w:rPr>
          <w:sz w:val="16"/>
          <w:szCs w:val="16"/>
        </w:rPr>
      </w:pPr>
      <w:r w:rsidRPr="00CA47A6">
        <w:rPr>
          <w:sz w:val="16"/>
          <w:szCs w:val="16"/>
        </w:rPr>
        <w:t xml:space="preserve">isteku </w:t>
      </w:r>
      <w:r w:rsidR="008A42C4">
        <w:rPr>
          <w:sz w:val="16"/>
          <w:szCs w:val="16"/>
        </w:rPr>
        <w:t>osmog</w:t>
      </w:r>
      <w:r w:rsidRPr="00CA47A6">
        <w:rPr>
          <w:sz w:val="16"/>
          <w:szCs w:val="16"/>
        </w:rPr>
        <w:t xml:space="preserve"> dana od dana objave rješenja na mrežnoj stranici </w:t>
      </w:r>
    </w:p>
    <w:p w:rsidRDefault="00641A96" w:rsidP="00641A96" w:rsidR="00CA47A6">
      <w:pPr>
        <w:rPr>
          <w:sz w:val="16"/>
          <w:szCs w:val="16"/>
        </w:rPr>
      </w:pPr>
      <w:r w:rsidRPr="00CA47A6">
        <w:rPr>
          <w:sz w:val="16"/>
          <w:szCs w:val="16"/>
        </w:rPr>
        <w:t>e-Oglasna ploča sudova. Žalba se podnosi  Visokom trgovačkom sudu</w:t>
      </w:r>
    </w:p>
    <w:p w:rsidRDefault="00641A96" w:rsidP="00641A96" w:rsidR="00641A96" w:rsidRPr="00CA47A6">
      <w:pPr>
        <w:rPr>
          <w:sz w:val="16"/>
          <w:szCs w:val="16"/>
        </w:rPr>
      </w:pPr>
      <w:r w:rsidRPr="00CA47A6">
        <w:rPr>
          <w:sz w:val="16"/>
          <w:szCs w:val="16"/>
        </w:rPr>
        <w:t xml:space="preserve"> u Zagrebu  putem ovoga suda  u tri  primjerka.</w:t>
      </w:r>
    </w:p>
    <w:p w:rsidRDefault="00641A96" w:rsidP="00641A96" w:rsidR="00641A96"/>
    <w:p w:rsidRDefault="00641A96" w:rsidP="00641A96" w:rsidR="00641A96"/>
    <w:p w:rsidRDefault="00641A96" w:rsidP="00641A96" w:rsidR="00641A96"/>
    <w:p w:rsidRDefault="00641A96" w:rsidP="00641A96" w:rsidR="00641A96"/>
    <w:p w:rsidRDefault="00641A96" w:rsidP="00641A96" w:rsidR="00641A96"/>
    <w:p w:rsidRDefault="00641A96" w:rsidP="00641A96" w:rsidR="00641A96">
      <w:r>
        <w:t>1. Rješenje nepravomoćno</w:t>
      </w:r>
    </w:p>
    <w:p w:rsidRDefault="00641A96" w:rsidP="00641A96" w:rsidR="00641A96">
      <w:r>
        <w:t>2. Rješenje objaviti na mrežnoj stranici e-Oglasna ploča sudova, te dostaviti:</w:t>
      </w:r>
    </w:p>
    <w:p w:rsidRDefault="00641A96" w:rsidP="00641A96" w:rsidR="00641A96">
      <w:r>
        <w:t xml:space="preserve">- kupcu </w:t>
      </w:r>
      <w:r w:rsidR="005E21DE" w:rsidRPr="005E21DE">
        <w:t>CESTOGRADNJA d.o.o. Slavonski Brod</w:t>
      </w:r>
    </w:p>
    <w:p w:rsidRDefault="00641A96" w:rsidP="00641A96" w:rsidR="00641A96">
      <w:r>
        <w:t>- stečajnom upravitelju</w:t>
      </w:r>
    </w:p>
    <w:p w:rsidRDefault="00F54EA6" w:rsidP="00641A96" w:rsidR="00F54EA6">
      <w:r>
        <w:t xml:space="preserve">- </w:t>
      </w:r>
      <w:r w:rsidRPr="00F54EA6">
        <w:t xml:space="preserve">ponuditelju čija ponuda nije valjana, Mijo </w:t>
      </w:r>
      <w:proofErr w:type="spellStart"/>
      <w:r w:rsidRPr="00F54EA6">
        <w:t>Opačak</w:t>
      </w:r>
      <w:proofErr w:type="spellEnd"/>
    </w:p>
    <w:p w:rsidRDefault="00641A96" w:rsidP="00641A96" w:rsidR="00641A96">
      <w:r>
        <w:t xml:space="preserve">- Zemljišnoknjižnom odjelu </w:t>
      </w:r>
      <w:r w:rsidR="00156263">
        <w:t>Slavonski Brod</w:t>
      </w:r>
      <w:r>
        <w:t xml:space="preserve"> Općinskog suda</w:t>
      </w:r>
      <w:r w:rsidR="00F06F96">
        <w:t xml:space="preserve"> Slav. Brod</w:t>
      </w:r>
      <w:r>
        <w:t xml:space="preserve"> uz dopis</w:t>
      </w:r>
    </w:p>
    <w:p w:rsidRDefault="00F06F96" w:rsidP="00641A96" w:rsidR="00641A96">
      <w:r>
        <w:t>- ŽDO- G</w:t>
      </w:r>
      <w:r w:rsidR="00156263">
        <w:t xml:space="preserve">rađansko </w:t>
      </w:r>
      <w:r>
        <w:t>-</w:t>
      </w:r>
      <w:r w:rsidR="00156263">
        <w:t xml:space="preserve">upravni odjel </w:t>
      </w:r>
    </w:p>
    <w:p w:rsidRDefault="00641A96" w:rsidP="00641A96" w:rsidR="00641A96">
      <w:r>
        <w:t xml:space="preserve">- Poreznoj upravi </w:t>
      </w:r>
      <w:r w:rsidR="00156263">
        <w:t>Slavonski Brod</w:t>
      </w:r>
      <w:r>
        <w:t xml:space="preserve">  po pravomoćnosti</w:t>
      </w:r>
    </w:p>
    <w:p w:rsidRDefault="00E95626" w:rsidP="00641A96" w:rsidR="00E95626">
      <w:r>
        <w:t>- FINA po pravomoćnosti</w:t>
      </w:r>
    </w:p>
    <w:p w:rsidRDefault="00641A96" w:rsidP="00641A96" w:rsidR="00641A96">
      <w:r>
        <w:t>3. Kalendar 15 dana</w:t>
      </w:r>
    </w:p>
    <w:p w:rsidRDefault="00641A96" w:rsidP="00641A96" w:rsidR="00641A96">
      <w:r>
        <w:t xml:space="preserve">  </w:t>
      </w:r>
    </w:p>
    <w:p w:rsidRDefault="00641A96" w:rsidP="00641A96" w:rsidR="00641A96"/>
    <w:p w:rsidRDefault="00641A96" w:rsidP="00641A96" w:rsidR="00641A96"/>
    <w:p w:rsidRDefault="00641A96" w:rsidP="00641A96" w:rsidR="00641A96"/>
    <w:p w:rsidRDefault="00641A96" w:rsidP="00641A96" w:rsidR="00641A96"/>
    <w:p w:rsidRDefault="00DB052E" w:rsidP="00641A96" w:rsidR="00DB052E" w:rsidRPr="00641A96"/>
    <w:sectPr w:rsidR="00DB052E" w:rsidRPr="00641A9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1A96"/>
    <w:rsid w:val="000966A4"/>
    <w:rsid w:val="000D1C98"/>
    <w:rsid w:val="00156263"/>
    <w:rsid w:val="001D47A8"/>
    <w:rsid w:val="002B1419"/>
    <w:rsid w:val="00397517"/>
    <w:rsid w:val="004068E0"/>
    <w:rsid w:val="00413D0C"/>
    <w:rsid w:val="00442FE0"/>
    <w:rsid w:val="005365E7"/>
    <w:rsid w:val="005E21DE"/>
    <w:rsid w:val="005E4CF5"/>
    <w:rsid w:val="00641A96"/>
    <w:rsid w:val="006B5384"/>
    <w:rsid w:val="006E7C02"/>
    <w:rsid w:val="006F346D"/>
    <w:rsid w:val="0088342B"/>
    <w:rsid w:val="008A3C19"/>
    <w:rsid w:val="008A42C4"/>
    <w:rsid w:val="008D1A6C"/>
    <w:rsid w:val="009057D0"/>
    <w:rsid w:val="00965395"/>
    <w:rsid w:val="00A93C4B"/>
    <w:rsid w:val="00B80C96"/>
    <w:rsid w:val="00BA1BBF"/>
    <w:rsid w:val="00BD63F4"/>
    <w:rsid w:val="00CA47A6"/>
    <w:rsid w:val="00DB052E"/>
    <w:rsid w:val="00E95626"/>
    <w:rsid w:val="00F06F96"/>
    <w:rsid w:val="00F54EA6"/>
    <w:rsid w:val="00F86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41A9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41A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41A9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14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14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14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14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14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41A9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41A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41A9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14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14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14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14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14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482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022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1074</izvorni_sadrzaj>
    <derivirana_varijabla naziv="DomainObject.Predmet.Broj_1">1074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2013.</izvorni_sadrzaj>
    <derivirana_varijabla naziv="DomainObject.Predmet.DatumOsnivanja_1">3.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St-1074/2013</izvorni_sadrzaj>
    <derivirana_varijabla naziv="DomainObject.Predmet.OznakaBroj_1">St-1074/2013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I,II,III,IV,V, dio kod  Dubi,   VI, VII- VIII.</izvorni_sadrzaj>
    <derivirana_varijabla naziv="DomainObject.Predmet.PrimjedbaSuca_1">I,II,III,IV,V, dio kod  Dubi,   VI, VII- VIII.</derivirana_varijabla>
  </DomainObject.Predmet.PrimjedbaSuca>
  <DomainObject.Predmet.ProtustrankaFormated>
    <izvorni_sadrzaj>  CESTE d. d. za održavanje, zaštitu, rekonstrukciju i izgradnju cesta u stečaju</izvorni_sadrzaj>
    <derivirana_varijabla naziv="DomainObject.Predmet.ProtustrankaFormated_1">  CESTE d. d. za održavanje, zaštitu, rekonstrukciju i izgradnju cesta u stečaju</derivirana_varijabla>
  </DomainObject.Predmet.ProtustrankaFormated>
  <DomainObject.Predmet.ProtustrankaFormatedOIB>
    <izvorni_sadrzaj>  CESTE d. d. za održavanje, zaštitu, rekonstrukciju i izgradnju cesta u stečaju, OIB 58799999864</izvorni_sadrzaj>
    <derivirana_varijabla naziv="DomainObject.Predmet.ProtustrankaFormatedOIB_1">  CESTE d. d. za održavanje, zaštitu, rekonstrukciju i izgradnju cesta u stečaju, OIB 58799999864</derivirana_varijabla>
  </DomainObject.Predmet.ProtustrankaFormatedOIB>
  <DomainObject.Predmet.ProtustrankaFormatedWithAdress>
    <izvorni_sadrzaj> CESTE d. d. za održavanje, zaštitu, rekonstrukciju i izgradnju cesta u stečaju, Ivana Gorana Kovačića 58, 35000 Slavonski Brod</izvorni_sadrzaj>
    <derivirana_varijabla naziv="DomainObject.Predmet.ProtustrankaFormatedWithAdress_1"> CESTE d. d. za održavanje, zaštitu, rekonstrukciju i izgradnju cesta u stečaju, Ivana Gorana Kovačića 58, 35000 Slavonski Brod</derivirana_varijabla>
  </DomainObject.Predmet.ProtustrankaFormatedWithAdress>
  <DomainObject.Predmet.ProtustrankaFormatedWithAdressOIB>
    <izvorni_sadrzaj> CESTE d. d. za održavanje, zaštitu, rekonstrukciju i izgradnju cesta u stečaju, OIB 58799999864, Ivana Gorana Kovačića 58, 35000 Slavonski Brod</izvorni_sadrzaj>
    <derivirana_varijabla naziv="DomainObject.Predmet.ProtustrankaFormatedWithAdressOIB_1"> CESTE d. d. za održavanje, zaštitu, rekonstrukciju i izgradnju cesta u stečaju, OIB 58799999864, Ivana Gorana Kovačića 58, 35000 Slavonski Brod</derivirana_varijabla>
  </DomainObject.Predmet.ProtustrankaFormatedWithAdressOIB>
  <DomainObject.Predmet.ProtustrankaWithAdress>
    <izvorni_sadrzaj>CESTE d. d. za održavanje, zaštitu, rekonstrukciju i izgradnju cesta u stečaju Ivana Gorana Kovačića 58, 35000 Slavonski Brod</izvorni_sadrzaj>
    <derivirana_varijabla naziv="DomainObject.Predmet.ProtustrankaWithAdress_1">CESTE d. d. za održavanje, zaštitu, rekonstrukciju i izgradnju cesta u stečaju Ivana Gorana Kovačića 58, 35000 Slavonski Brod</derivirana_varijabla>
  </DomainObject.Predmet.ProtustrankaWithAdress>
  <DomainObject.Predmet.ProtustrankaWithAdressOIB>
    <izvorni_sadrzaj>CESTE d. d. za održavanje, zaštitu, rekonstrukciju i izgradnju cesta u stečaju, OIB 58799999864, Ivana Gorana Kovačića 58, 35000 Slavonski Brod</izvorni_sadrzaj>
    <derivirana_varijabla naziv="DomainObject.Predmet.ProtustrankaWithAdressOIB_1">CESTE d. d. za održavanje, zaštitu, rekonstrukciju i izgradnju cesta u stečaju, OIB 58799999864, Ivana Gorana Kovačića 58, 35000 Slavonski Brod</derivirana_varijabla>
  </DomainObject.Predmet.ProtustrankaWithAdressOIB>
  <DomainObject.Predmet.ProtustrankaNazivFormated>
    <izvorni_sadrzaj>CESTE d. d. za održavanje, zaštitu, rekonstrukciju i izgradnju cesta u stečaju</izvorni_sadrzaj>
    <derivirana_varijabla naziv="DomainObject.Predmet.ProtustrankaNazivFormated_1">CESTE d. d. za održavanje, zaštitu, rekonstrukciju i izgradnju cesta u stečaju</derivirana_varijabla>
  </DomainObject.Predmet.ProtustrankaNazivFormated>
  <DomainObject.Predmet.ProtustrankaNazivFormatedOIB>
    <izvorni_sadrzaj>CESTE d. d. za održavanje, zaštitu, rekonstrukciju i izgradnju cesta u stečaju, OIB 58799999864</izvorni_sadrzaj>
    <derivirana_varijabla naziv="DomainObject.Predmet.ProtustrankaNazivFormatedOIB_1">CESTE d. d. za održavanje, zaštitu, rekonstrukciju i izgradnju cesta u stečaju, OIB 58799999864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MIMIĆ vl.USLUGE I UGOSTITELJSTVO " MIMA" NOVSKA</izvorni_sadrzaj>
    <derivirana_varijabla naziv="DomainObject.Predmet.StrankaFormated_1">  MARKO MIMIĆ vl.USLUGE I UGOSTITELJSTVO " MIMA" NOVSKA</derivirana_varijabla>
  </DomainObject.Predmet.StrankaFormated>
  <DomainObject.Predmet.StrankaFormatedOIB>
    <izvorni_sadrzaj>  MARKO MIMIĆ vl.USLUGE I UGOSTITELJSTVO " MIMA" NOVSKA, OIB 90221982549</izvorni_sadrzaj>
    <derivirana_varijabla naziv="DomainObject.Predmet.StrankaFormatedOIB_1">  MARKO MIMIĆ vl.USLUGE I UGOSTITELJSTVO " MIMA" NOVSKA, OIB 90221982549</derivirana_varijabla>
  </DomainObject.Predmet.StrankaFormatedOIB>
  <DomainObject.Predmet.StrankaFormatedWithAdress>
    <izvorni_sadrzaj> MARKO MIMIĆ vl.USLUGE I UGOSTITELJSTVO " MIMA" NOVSKA, Trg Đure Szabe 6, Novska</izvorni_sadrzaj>
    <derivirana_varijabla naziv="DomainObject.Predmet.StrankaFormatedWithAdress_1"> MARKO MIMIĆ vl.USLUGE I UGOSTITELJSTVO " MIMA" NOVSKA, Trg Đure Szabe 6, Novska</derivirana_varijabla>
  </DomainObject.Predmet.StrankaFormatedWithAdress>
  <DomainObject.Predmet.StrankaFormatedWithAdressOIB>
    <izvorni_sadrzaj> MARKO MIMIĆ vl.USLUGE I UGOSTITELJSTVO " MIMA" NOVSKA, OIB 90221982549, Trg Đure Szabe 6, Novska</izvorni_sadrzaj>
    <derivirana_varijabla naziv="DomainObject.Predmet.StrankaFormatedWithAdressOIB_1"> MARKO MIMIĆ vl.USLUGE I UGOSTITELJSTVO " MIMA" NOVSKA, OIB 90221982549, Trg Đure Szabe 6, Novska</derivirana_varijabla>
  </DomainObject.Predmet.StrankaFormatedWithAdressOIB>
  <DomainObject.Predmet.StrankaWithAdress>
    <izvorni_sadrzaj>MARKO MIMIĆ vl.USLUGE I UGOSTITELJSTVO " MIMA" NOVSKA Trg Đure Szabe 6,Novska</izvorni_sadrzaj>
    <derivirana_varijabla naziv="DomainObject.Predmet.StrankaWithAdress_1">MARKO MIMIĆ vl.USLUGE I UGOSTITELJSTVO " MIMA" NOVSKA Trg Đure Szabe 6,Novska</derivirana_varijabla>
  </DomainObject.Predmet.StrankaWithAdress>
  <DomainObject.Predmet.StrankaWithAdressOIB>
    <izvorni_sadrzaj>MARKO MIMIĆ vl.USLUGE I UGOSTITELJSTVO " MIMA" NOVSKA, OIB 90221982549, Trg Đure Szabe 6,Novska</izvorni_sadrzaj>
    <derivirana_varijabla naziv="DomainObject.Predmet.StrankaWithAdressOIB_1">MARKO MIMIĆ vl.USLUGE I UGOSTITELJSTVO " MIMA" NOVSKA, OIB 90221982549, Trg Đure Szabe 6,Novska</derivirana_varijabla>
  </DomainObject.Predmet.StrankaWithAdressOIB>
  <DomainObject.Predmet.StrankaNazivFormated>
    <izvorni_sadrzaj>MARKO MIMIĆ vl.USLUGE I UGOSTITELJSTVO " MIMA" NOVSKA</izvorni_sadrzaj>
    <derivirana_varijabla naziv="DomainObject.Predmet.StrankaNazivFormated_1">MARKO MIMIĆ vl.USLUGE I UGOSTITELJSTVO " MIMA" NOVSKA</derivirana_varijabla>
  </DomainObject.Predmet.StrankaNazivFormated>
  <DomainObject.Predmet.StrankaNazivFormatedOIB>
    <izvorni_sadrzaj>MARKO MIMIĆ vl.USLUGE I UGOSTITELJSTVO " MIMA" NOVSKA, OIB 90221982549</izvorni_sadrzaj>
    <derivirana_varijabla naziv="DomainObject.Predmet.StrankaNazivFormatedOIB_1">MARKO MIMIĆ vl.USLUGE I UGOSTITELJSTVO " MIMA" NOVSKA, OIB 90221982549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MARKO MIMIĆ vl.USLUGE I UGOSTITELJSTVO " MIMA" NOVSKA</item>
    </izvorni_sadrzaj>
    <derivirana_varijabla naziv="DomainObject.Predmet.StrankaListFormated_1">
      <item>MARKO MIMIĆ vl.USLUGE I UGOSTITELJSTVO " MIMA" NOVSKA</item>
    </derivirana_varijabla>
  </DomainObject.Predmet.StrankaListFormated>
  <DomainObject.Predmet.StrankaListFormatedOIB>
    <izvorni_sadrzaj>
      <item>MARKO MIMIĆ vl.USLUGE I UGOSTITELJSTVO " MIMA" NOVSKA, OIB 90221982549</item>
    </izvorni_sadrzaj>
    <derivirana_varijabla naziv="DomainObject.Predmet.StrankaListFormatedOIB_1">
      <item>MARKO MIMIĆ vl.USLUGE I UGOSTITELJSTVO " MIMA" NOVSKA, OIB 90221982549</item>
    </derivirana_varijabla>
  </DomainObject.Predmet.StrankaListFormatedOIB>
  <DomainObject.Predmet.StrankaListFormatedWithAdress>
    <izvorni_sadrzaj>
      <item>MARKO MIMIĆ vl.USLUGE I UGOSTITELJSTVO " MIMA" NOVSKA, Trg Đure Szabe 6, Novska</item>
    </izvorni_sadrzaj>
    <derivirana_varijabla naziv="DomainObject.Predmet.StrankaListFormatedWithAdress_1">
      <item>MARKO MIMIĆ vl.USLUGE I UGOSTITELJSTVO " MIMA" NOVSKA, Trg Đure Szabe 6, Novska</item>
    </derivirana_varijabla>
  </DomainObject.Predmet.StrankaListFormatedWithAdress>
  <DomainObject.Predmet.StrankaListFormatedWithAdressOIB>
    <izvorni_sadrzaj>
      <item>MARKO MIMIĆ vl.USLUGE I UGOSTITELJSTVO " MIMA" NOVSKA, OIB 90221982549, Trg Đure Szabe 6, Novska</item>
    </izvorni_sadrzaj>
    <derivirana_varijabla naziv="DomainObject.Predmet.StrankaListFormatedWithAdressOIB_1">
      <item>MARKO MIMIĆ vl.USLUGE I UGOSTITELJSTVO " MIMA" NOVSKA, OIB 90221982549, Trg Đure Szabe 6, Novska</item>
    </derivirana_varijabla>
  </DomainObject.Predmet.StrankaListFormatedWithAdressOIB>
  <DomainObject.Predmet.StrankaListNazivFormated>
    <izvorni_sadrzaj>
      <item>MARKO MIMIĆ vl.USLUGE I UGOSTITELJSTVO " MIMA" NOVSKA</item>
    </izvorni_sadrzaj>
    <derivirana_varijabla naziv="DomainObject.Predmet.StrankaListNazivFormated_1">
      <item>MARKO MIMIĆ vl.USLUGE I UGOSTITELJSTVO " MIMA" NOVSKA</item>
    </derivirana_varijabla>
  </DomainObject.Predmet.StrankaListNazivFormated>
  <DomainObject.Predmet.StrankaListNazivFormatedOIB>
    <izvorni_sadrzaj>
      <item>MARKO MIMIĆ vl.USLUGE I UGOSTITELJSTVO " MIMA" NOVSKA, OIB 90221982549</item>
    </izvorni_sadrzaj>
    <derivirana_varijabla naziv="DomainObject.Predmet.StrankaListNazivFormatedOIB_1">
      <item>MARKO MIMIĆ vl.USLUGE I UGOSTITELJSTVO " MIMA" NOVSKA, OIB 90221982549</item>
    </derivirana_varijabla>
  </DomainObject.Predmet.StrankaListNazivFormatedOIB>
  <DomainObject.Predmet.ProtuStrankaListFormated>
    <izvorni_sadrzaj>
      <item>CESTE d. d. za održavanje, zaštitu, rekonstrukciju i izgradnju cesta u stečaju</item>
    </izvorni_sadrzaj>
    <derivirana_varijabla naziv="DomainObject.Predmet.ProtuStrankaListFormated_1">
      <item>CESTE d. d. za održavanje, zaštitu, rekonstrukciju i izgradnju cesta u stečaju</item>
    </derivirana_varijabla>
  </DomainObject.Predmet.ProtuStrankaListFormated>
  <DomainObject.Predmet.ProtuStrankaListFormatedOIB>
    <izvorni_sadrzaj>
      <item>CESTE d. d. za održavanje, zaštitu, rekonstrukciju i izgradnju cesta u stečaju, OIB 58799999864</item>
    </izvorni_sadrzaj>
    <derivirana_varijabla naziv="DomainObject.Predmet.ProtuStrankaListFormatedOIB_1">
      <item>CESTE d. d. za održavanje, zaštitu, rekonstrukciju i izgradnju cesta u stečaju, OIB 58799999864</item>
    </derivirana_varijabla>
  </DomainObject.Predmet.ProtuStrankaListFormatedOIB>
  <DomainObject.Predmet.ProtuStrankaListFormatedWithAdress>
    <izvorni_sadrzaj>
      <item>CESTE d. d. za održavanje, zaštitu, rekonstrukciju i izgradnju cesta u stečaju, Ivana Gorana Kovačića 58, 35000 Slavonski Brod</item>
    </izvorni_sadrzaj>
    <derivirana_varijabla naziv="DomainObject.Predmet.ProtuStrankaListFormatedWithAdress_1">
      <item>CESTE d. d. za održavanje, zaštitu, rekonstrukciju i izgradnju cesta u stečaju, Ivana Gorana Kovačića 58, 35000 Slavonski Brod</item>
    </derivirana_varijabla>
  </DomainObject.Predmet.ProtuStrankaListFormatedWithAdress>
  <DomainObject.Predmet.ProtuStrankaListFormatedWithAdressOIB>
    <izvorni_sadrzaj>
      <item>CESTE d. d. za održavanje, zaštitu, rekonstrukciju i izgradnju cesta u stečaju, OIB 58799999864, Ivana Gorana Kovačića 58, 35000 Slavonski Brod</item>
    </izvorni_sadrzaj>
    <derivirana_varijabla naziv="DomainObject.Predmet.ProtuStrankaListFormatedWithAdressOIB_1">
      <item>CESTE d. d. za održavanje, zaštitu, rekonstrukciju i izgradnju cesta u stečaju, OIB 58799999864, Ivana Gorana Kovačića 58, 35000 Slavonski Brod</item>
    </derivirana_varijabla>
  </DomainObject.Predmet.ProtuStrankaListFormatedWithAdressOIB>
  <DomainObject.Predmet.ProtuStrankaListNazivFormated>
    <izvorni_sadrzaj>
      <item>CESTE d. d. za održavanje, zaštitu, rekonstrukciju i izgradnju cesta u stečaju</item>
    </izvorni_sadrzaj>
    <derivirana_varijabla naziv="DomainObject.Predmet.ProtuStrankaListNazivFormated_1">
      <item>CESTE d. d. za održavanje, zaštitu, rekonstrukciju i izgradnju cesta u stečaju</item>
    </derivirana_varijabla>
  </DomainObject.Predmet.ProtuStrankaListNazivFormated>
  <DomainObject.Predmet.ProtuStrankaListNazivFormatedOIB>
    <izvorni_sadrzaj>
      <item>CESTE d. d. za održavanje, zaštitu, rekonstrukciju i izgradnju cesta u stečaju, OIB 58799999864</item>
    </izvorni_sadrzaj>
    <derivirana_varijabla naziv="DomainObject.Predmet.ProtuStrankaListNazivFormatedOIB_1">
      <item>CESTE d. d. za održavanje, zaštitu, rekonstrukciju i izgradnju cesta u stečaju, OIB 58799999864</item>
    </derivirana_varijabla>
  </DomainObject.Predmet.ProtuStrankaListNazivFormatedOIB>
  <DomainObject.Predmet.OstaliListFormated>
    <izvorni_sadrzaj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</izvorni_sadrzaj>
    <derivirana_varijabla naziv="DomainObject.Predmet.OstaliListFormated_1"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</derivirana_varijabla>
  </DomainObject.Predmet.OstaliListFormated>
  <DomainObject.Predmet.OstaliListFormatedOIB>
    <izvorni_sadrzaj>
      <item>Zdravko Grubeša dipl.ecc., OIB 38584131681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Kovačević, OIB 06496098688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Šutalo, OIB 57207577276</item>
      <item>PROMET GRAĐENJE d.o.o. za gradnju, prijevoz i trgovinu, OIB 37123159229</item>
      <item>Tanja Sljepčević</item>
    </izvorni_sadrzaj>
    <derivirana_varijabla naziv="DomainObject.Predmet.OstaliListFormatedOIB_1">
      <item>Zdravko Grubeša dipl.ecc., OIB 38584131681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Kovačević, OIB 06496098688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Šutalo, OIB 57207577276</item>
      <item>PROMET GRAĐENJE d.o.o. za gradnju, prijevoz i trgovinu, OIB 37123159229</item>
      <item>Tanja Sljepčević</item>
    </derivirana_varijabla>
  </DomainObject.Predmet.OstaliListFormatedOIB>
  <DomainObject.Predmet.OstaliListFormatedWithAdress>
    <izvorni_sadrzaj>
      <item>Zdravko Grubeša dipl.ecc., Zagrebačka 8 a, 31417 Piškorevci</item>
      <item>Zlatko Haramustek, 35000 Slavonski Brod</item>
      <item>Tomislav Opačak, 35000 Slavonski Brod</item>
      <item>Alma Opačak, odvjetnica, A. Cesarca 12, 35000 Slavonski Brod</item>
      <item>Dražen Ivančić, odvjetnik, Ivančićeva 28, 35000 Slavonski Brod</item>
      <item>Ana Čulo, I.G. Kovačića 58, 35400 Nova Gradiška</item>
      <item>Krešimir Blagović, I.G.Kovačića 29, 35000 Slavonski Brod</item>
      <item>Sanja Conjar, odvjetnica, Pilareva 18, 35000 Slavonski Brod</item>
      <item>Krešimir Kmet, odvjetnik, A. Cesarca 16, 35000 Slavonski Brod</item>
      <item>Mato Stanković, Trg pobjede 13, 35000 Slavonski Brod</item>
      <item>Mijo Opačak, Zelinska 2/1, 35000 Slavonski Brod</item>
      <item>Josip Opačak, I.G:Kovačića 58, 35000 Slavonski Brod</item>
      <item>Olivera Hud, Huđova 10, 44330 Novska</item>
      <item>Mira Jelčić, I.G.Kovačića, 35000 Slavonski Brod</item>
      <item>Tihomir Grašar, Petra Svačića, 35000 Slavonski Brod</item>
      <item>Mirjana Dujmović, Vodovodna, 10000 Zagreb</item>
      <item>Olivera Baričević, odvjetnica, Sv. Florijana, 34000 Požega</item>
      <item>Marko Mimić, I.G:Kovačića, 35000 Slavonski Brod</item>
      <item>Katarina Digula Radaković, V. Holjevca, 10000 Zagreb</item>
      <item>Josip Jelić, odvjetnik, A. Cesarca 28, 35000 Slavonski Brod</item>
      <item>Antonio Krajina, I.G. Kovačića, 35000 Slavonski Brod</item>
      <item>Vjekoslav Bošnjak, I.G.Kovačića, 35000 Slavonski Brod</item>
      <item>Željka Kovačević, Osječka Ulica 419, 35000 Slavonski Brod</item>
      <item>Ante Mamić, Petra Svačića 1, 35000 Slavonski Brod</item>
      <item>Krunoslav Ziterbat</item>
      <item>Božidar Šafran</item>
      <item>Dalibor Gradinščak</item>
      <item>ŽUPANIJSKO DRŽAVNO ODVJETNIŠTVO, Tome Skalice 22, 35000 Slavonski Brod</item>
      <item>Gorana Klepač</item>
      <item>Vesna Lazarić</item>
      <item>Gabriel Zovak</item>
      <item>Milan Šutalo</item>
      <item>PROMET GRAĐENJE d.o.o. za gradnju, prijevoz i trgovinu, Industrijska 28, 34000 Požega</item>
      <item>Tanja Sljepčević</item>
    </izvorni_sadrzaj>
    <derivirana_varijabla naziv="DomainObject.Predmet.OstaliListFormatedWithAdress_1">
      <item>Zdravko Grubeša dipl.ecc., Zagrebačka 8 a, 31417 Piškorevci</item>
      <item>Zlatko Haramustek, 35000 Slavonski Brod</item>
      <item>Tomislav Opačak, 35000 Slavonski Brod</item>
      <item>Alma Opačak, odvjetnica, A. Cesarca 12, 35000 Slavonski Brod</item>
      <item>Dražen Ivančić, odvjetnik, Ivančićeva 28, 35000 Slavonski Brod</item>
      <item>Ana Čulo, I.G. Kovačića 58, 35400 Nova Gradiška</item>
      <item>Krešimir Blagović, I.G.Kovačića 29, 35000 Slavonski Brod</item>
      <item>Sanja Conjar, odvjetnica, Pilareva 18, 35000 Slavonski Brod</item>
      <item>Krešimir Kmet, odvjetnik, A. Cesarca 16, 35000 Slavonski Brod</item>
      <item>Mato Stanković, Trg pobjede 13, 35000 Slavonski Brod</item>
      <item>Mijo Opačak, Zelinska 2/1, 35000 Slavonski Brod</item>
      <item>Josip Opačak, I.G:Kovačića 58, 35000 Slavonski Brod</item>
      <item>Olivera Hud, Huđova 10, 44330 Novska</item>
      <item>Mira Jelčić, I.G.Kovačića, 35000 Slavonski Brod</item>
      <item>Tihomir Grašar, Petra Svačića, 35000 Slavonski Brod</item>
      <item>Mirjana Dujmović, Vodovodna, 10000 Zagreb</item>
      <item>Olivera Baričević, odvjetnica, Sv. Florijana, 34000 Požega</item>
      <item>Marko Mimić, I.G:Kovačića, 35000 Slavonski Brod</item>
      <item>Katarina Digula Radaković, V. Holjevca, 10000 Zagreb</item>
      <item>Josip Jelić, odvjetnik, A. Cesarca 28, 35000 Slavonski Brod</item>
      <item>Antonio Krajina, I.G. Kovačića, 35000 Slavonski Brod</item>
      <item>Vjekoslav Bošnjak, I.G.Kovačića, 35000 Slavonski Brod</item>
      <item>Željka Kovačević, Osječka Ulica 419, 35000 Slavonski Brod</item>
      <item>Ante Mamić, Petra Svačića 1, 35000 Slavonski Brod</item>
      <item>Krunoslav Ziterbat</item>
      <item>Božidar Šafran</item>
      <item>Dalibor Gradinščak</item>
      <item>ŽUPANIJSKO DRŽAVNO ODVJETNIŠTVO, Tome Skalice 22, 35000 Slavonski Brod</item>
      <item>Gorana Klepač</item>
      <item>Vesna Lazarić</item>
      <item>Gabriel Zovak</item>
      <item>Milan Šutalo</item>
      <item>PROMET GRAĐENJE d.o.o. za gradnju, prijevoz i trgovinu, Industrijska 28, 34000 Požega</item>
      <item>Tanja Sljepčević</item>
    </derivirana_varijabla>
  </DomainObject.Predmet.OstaliListFormatedWithAdress>
  <DomainObject.Predmet.OstaliListFormatedWithAdressOIB>
    <izvorni_sadrzaj>
      <item>Zdravko Grubeša dipl.ecc., OIB 38584131681, Zagrebačka 8 a, 31417 Piškorevci</item>
      <item>Zlatko Haramustek, 35000 Slavonski Brod</item>
      <item>Tomislav Opačak, 35000 Slavonski Brod</item>
      <item>Alma Opačak, odvjetnica, A. Cesarca 12, 35000 Slavonski Brod</item>
      <item>Dražen Ivančić, odvjetnik, Ivančićeva 28, 35000 Slavonski Brod</item>
      <item>Ana Čulo, I.G. Kovačića 58, 35400 Nova Gradiška</item>
      <item>Krešimir Blagović, I.G.Kovačića 29, 35000 Slavonski Brod</item>
      <item>Sanja Conjar, odvjetnica, Pilareva 18, 35000 Slavonski Brod</item>
      <item>Krešimir Kmet, odvjetnik, A. Cesarca 16, 35000 Slavonski Brod</item>
      <item>Mato Stanković, Trg pobjede 13, 35000 Slavonski Brod</item>
      <item>Mijo Opačak, Zelinska 2/1, 35000 Slavonski Brod</item>
      <item>Josip Opačak, I.G:Kovačića 58, 35000 Slavonski Brod</item>
      <item>Olivera Hud, Huđova 10, 44330 Novska</item>
      <item>Mira Jelčić, I.G.Kovačića, 35000 Slavonski Brod</item>
      <item>Tihomir Grašar, Petra Svačića, 35000 Slavonski Brod</item>
      <item>Mirjana Dujmović, Vodovodna, 10000 Zagreb</item>
      <item>Olivera Baričević, odvjetnica, Sv. Florijana, 34000 Požega</item>
      <item>Marko Mimić, I.G:Kovačića, 35000 Slavonski Brod</item>
      <item>Katarina Digula Radaković, V. Holjevca, 10000 Zagreb</item>
      <item>Josip Jelić, odvjetnik, A. Cesarca 28, 35000 Slavonski Brod</item>
      <item>Antonio Krajina, I.G. Kovačića, 35000 Slavonski Brod</item>
      <item>Vjekoslav Bošnjak, I.G.Kovačića, 35000 Slavonski Brod</item>
      <item>Željka Kovačević, OIB 06496098688, Osječka Ulica 419, 35000 Slavonski Brod</item>
      <item>Ante Mamić, Petra Svačića 1, 35000 Slavonski Brod</item>
      <item>Krunoslav Ziterbat</item>
      <item>Božidar Šafran</item>
      <item>Dalibor Gradinščak</item>
      <item>ŽUPANIJSKO DRŽAVNO ODVJETNIŠTVO, Tome Skalice 22, 35000 Slavonski Brod</item>
      <item>Gorana Klepač</item>
      <item>Vesna Lazarić</item>
      <item>Gabriel Zovak</item>
      <item>Milan Šutalo, OIB 57207577276</item>
      <item>PROMET GRAĐENJE d.o.o. za gradnju, prijevoz i trgovinu, OIB 37123159229, Industrijska 28, 34000 Požega</item>
      <item>Tanja Sljepčević</item>
    </izvorni_sadrzaj>
    <derivirana_varijabla naziv="DomainObject.Predmet.OstaliListFormatedWithAdressOIB_1">
      <item>Zdravko Grubeša dipl.ecc., OIB 38584131681, Zagrebačka 8 a, 31417 Piškorevci</item>
      <item>Zlatko Haramustek, 35000 Slavonski Brod</item>
      <item>Tomislav Opačak, 35000 Slavonski Brod</item>
      <item>Alma Opačak, odvjetnica, A. Cesarca 12, 35000 Slavonski Brod</item>
      <item>Dražen Ivančić, odvjetnik, Ivančićeva 28, 35000 Slavonski Brod</item>
      <item>Ana Čulo, I.G. Kovačića 58, 35400 Nova Gradiška</item>
      <item>Krešimir Blagović, I.G.Kovačića 29, 35000 Slavonski Brod</item>
      <item>Sanja Conjar, odvjetnica, Pilareva 18, 35000 Slavonski Brod</item>
      <item>Krešimir Kmet, odvjetnik, A. Cesarca 16, 35000 Slavonski Brod</item>
      <item>Mato Stanković, Trg pobjede 13, 35000 Slavonski Brod</item>
      <item>Mijo Opačak, Zelinska 2/1, 35000 Slavonski Brod</item>
      <item>Josip Opačak, I.G:Kovačića 58, 35000 Slavonski Brod</item>
      <item>Olivera Hud, Huđova 10, 44330 Novska</item>
      <item>Mira Jelčić, I.G.Kovačića, 35000 Slavonski Brod</item>
      <item>Tihomir Grašar, Petra Svačića, 35000 Slavonski Brod</item>
      <item>Mirjana Dujmović, Vodovodna, 10000 Zagreb</item>
      <item>Olivera Baričević, odvjetnica, Sv. Florijana, 34000 Požega</item>
      <item>Marko Mimić, I.G:Kovačića, 35000 Slavonski Brod</item>
      <item>Katarina Digula Radaković, V. Holjevca, 10000 Zagreb</item>
      <item>Josip Jelić, odvjetnik, A. Cesarca 28, 35000 Slavonski Brod</item>
      <item>Antonio Krajina, I.G. Kovačića, 35000 Slavonski Brod</item>
      <item>Vjekoslav Bošnjak, I.G.Kovačića, 35000 Slavonski Brod</item>
      <item>Željka Kovačević, OIB 06496098688, Osječka Ulica 419, 35000 Slavonski Brod</item>
      <item>Ante Mamić, Petra Svačića 1, 35000 Slavonski Brod</item>
      <item>Krunoslav Ziterbat</item>
      <item>Božidar Šafran</item>
      <item>Dalibor Gradinščak</item>
      <item>ŽUPANIJSKO DRŽAVNO ODVJETNIŠTVO, Tome Skalice 22, 35000 Slavonski Brod</item>
      <item>Gorana Klepač</item>
      <item>Vesna Lazarić</item>
      <item>Gabriel Zovak</item>
      <item>Milan Šutalo, OIB 57207577276</item>
      <item>PROMET GRAĐENJE d.o.o. za gradnju, prijevoz i trgovinu, OIB 37123159229, Industrijska 28, 34000 Požega</item>
      <item>Tanja Sljepčević</item>
    </derivirana_varijabla>
  </DomainObject.Predmet.OstaliListFormatedWithAdressOIB>
  <DomainObject.Predmet.OstaliListNazivFormated>
    <izvorni_sadrzaj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</izvorni_sadrzaj>
    <derivirana_varijabla naziv="DomainObject.Predmet.OstaliListNazivFormated_1"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</derivirana_varijabla>
  </DomainObject.Predmet.OstaliListNazivFormated>
  <DomainObject.Predmet.OstaliListNazivFormatedOIB>
    <izvorni_sadrzaj>
      <item>Zdravko Grubeša dipl.ecc., OIB 38584131681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Kovačević, OIB 06496098688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Šutalo, OIB 57207577276</item>
      <item>PROMET GRAĐENJE d.o.o. za gradnju, prijevoz i trgovinu, OIB 37123159229</item>
      <item>Tanja Sljepčević</item>
    </izvorni_sadrzaj>
    <derivirana_varijabla naziv="DomainObject.Predmet.OstaliListNazivFormatedOIB_1">
      <item>Zdravko Grubeša dipl.ecc., OIB 38584131681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Kovačević, OIB 06496098688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Šutalo, OIB 57207577276</item>
      <item>PROMET GRAĐENJE d.o.o. za gradnju, prijevoz i trgovinu, OIB 37123159229</item>
      <item>Tanja Sljepčević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MIMIĆ vl.USLUGE I UGOSTITELJSTVO " MIMA" NOVSKA</izvorni_sadrzaj>
    <derivirana_varijabla naziv="DomainObject.Predmet.StrankaIDrugi_1">MARKO MIMIĆ vl.USLUGE I UGOSTITELJSTVO " MIMA" NOVSKA</derivirana_varijabla>
  </DomainObject.Predmet.StrankaIDrugi>
  <DomainObject.Predmet.ProtustrankaIDrugi>
    <izvorni_sadrzaj>CESTE d. d. za održavanje, zaštitu, rekonstrukciju i izgradnju cesta u stečaju</izvorni_sadrzaj>
    <derivirana_varijabla naziv="DomainObject.Predmet.ProtustrankaIDrugi_1">CESTE d. d. za održavanje, zaštitu, rekonstrukciju i izgradnju cesta u stečaju</derivirana_varijabla>
  </DomainObject.Predmet.ProtustrankaIDrugi>
  <DomainObject.Predmet.StrankaIDrugiAdressOIB>
    <izvorni_sadrzaj>MARKO MIMIĆ vl.USLUGE I UGOSTITELJSTVO " MIMA" NOVSKA, OIB 90221982549, Trg Đure Szabe 6, Novska</izvorni_sadrzaj>
    <derivirana_varijabla naziv="DomainObject.Predmet.StrankaIDrugiAdressOIB_1">MARKO MIMIĆ vl.USLUGE I UGOSTITELJSTVO " MIMA" NOVSKA, OIB 90221982549, Trg Đure Szabe 6, Novska</derivirana_varijabla>
  </DomainObject.Predmet.StrankaIDrugiAdressOIB>
  <DomainObject.Predmet.ProtustrankaIDrugiAdressOIB>
    <izvorni_sadrzaj>CESTE d. d. za održavanje, zaštitu, rekonstrukciju i izgradnju cesta u stečaju, OIB 58799999864, Ivana Gorana Kovačića 58, 35000 Slavonski Brod</izvorni_sadrzaj>
    <derivirana_varijabla naziv="DomainObject.Predmet.ProtustrankaIDrugiAdressOIB_1">CESTE d. d. za održavanje, zaštitu, rekonstrukciju i izgradnju cesta u stečaju, OIB 58799999864, Ivana Gorana Kovačića 58,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MIMIĆ vl.USLUGE I UGOSTITELJSTVO " MIMA" NOVSKA</item>
      <item>CESTE d. d. za održavanje, zaštitu, rekonstrukciju i izgradnju cesta u stečaju</item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</izvorni_sadrzaj>
    <derivirana_varijabla naziv="DomainObject.Predmet.SudioniciListNaziv_1">
      <item>MARKO MIMIĆ vl.USLUGE I UGOSTITELJSTVO " MIMA" NOVSKA</item>
      <item>CESTE d. d. za održavanje, zaštitu, rekonstrukciju i izgradnju cesta u stečaju</item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</derivirana_varijabla>
  </DomainObject.Predmet.SudioniciListNaziv>
  <DomainObject.Predmet.SudioniciListAdressOIB>
    <izvorni_sadrzaj>
      <item>MARKO MIMIĆ vl.USLUGE I UGOSTITELJSTVO " MIMA" NOVSKA, OIB 90221982549, Trg Đure Szabe 6,Novska</item>
      <item>CESTE d. d. za održavanje, zaštitu, rekonstrukciju i izgradnju cesta u stečaju, OIB 58799999864, Ivana Gorana Kovačića 58,35000 Slavonski Brod</item>
      <item>Zdravko Grubeša dipl.ecc., OIB 38584131681, Zagrebačka 8 a,31417 Piškorevci</item>
      <item>Zlatko Haramustek, 35000 Slavonski Brod</item>
      <item>Tomislav Opačak, 35000 Slavonski Brod</item>
      <item>Alma Opačak, odvjetnica, A. Cesarca 12,35000 Slavonski Brod</item>
      <item>Dražen Ivančić, odvjetnik, Ivančićeva 28,35000 Slavonski Brod</item>
      <item>Ana Čulo, I.G. Kovačića 58,35400 Nova Gradiška</item>
      <item>Krešimir Blagović, I.G.Kovačića 29,35000 Slavonski Brod</item>
      <item>Sanja Conjar, odvjetnica, Pilareva 18,35000 Slavonski Brod</item>
      <item>Krešimir Kmet, odvjetnik, A. Cesarca 16,35000 Slavonski Brod</item>
      <item>Mato Stanković, Trg pobjede 13,35000 Slavonski Brod</item>
      <item>Mijo Opačak, Zelinska 2/1,35000 Slavonski Brod</item>
      <item>Josip Opačak, I.G:Kovačića 58,35000 Slavonski Brod</item>
      <item>Olivera Hud, Huđova 10,44330 Novska</item>
      <item>Mira Jelčić, I.G.Kovačića,35000 Slavonski Brod</item>
      <item>Tihomir Grašar, Petra Svačića,35000 Slavonski Brod</item>
      <item>Mirjana Dujmović, Vodovodna,10000 Zagreb</item>
      <item>Olivera Baričević, odvjetnica, Sv. Florijana,34000 Požega</item>
      <item>Marko Mimić, I.G:Kovačića,35000 Slavonski Brod</item>
      <item>Katarina Digula Radaković, V. Holjevca,10000 Zagreb</item>
      <item>Josip Jelić, odvjetnik, A. Cesarca 28,35000 Slavonski Brod</item>
      <item>Antonio Krajina, I.G. Kovačića,35000 Slavonski Brod</item>
      <item>Vjekoslav Bošnjak, I.G.Kovačića,35000 Slavonski Brod</item>
      <item>Željka Kovačević, OIB 06496098688, Osječka Ulica 419,35000 Slavonski Brod</item>
      <item>Ante Mamić, Petra Svačića 1,35000 Slavonski Brod</item>
      <item>Krunoslav Ziterbat</item>
      <item>Božidar Šafran</item>
      <item>Dalibor Gradinščak</item>
      <item>ŽUPANIJSKO DRŽAVNO ODVJETNIŠTVO, Tome Skalice 22,35000 Slavonski Brod</item>
      <item>Gorana Klepač</item>
      <item>Vesna Lazarić</item>
      <item>Gabriel Zovak</item>
      <item>Milan Šutalo, OIB 57207577276</item>
      <item>PROMET GRAĐENJE d.o.o. za gradnju, prijevoz i trgovinu, OIB 37123159229, Industrijska 28,34000 Požega</item>
      <item>Tanja Sljepčević</item>
    </izvorni_sadrzaj>
    <derivirana_varijabla naziv="DomainObject.Predmet.SudioniciListAdressOIB_1">
      <item>MARKO MIMIĆ vl.USLUGE I UGOSTITELJSTVO " MIMA" NOVSKA, OIB 90221982549, Trg Đure Szabe 6,Novska</item>
      <item>CESTE d. d. za održavanje, zaštitu, rekonstrukciju i izgradnju cesta u stečaju, OIB 58799999864, Ivana Gorana Kovačića 58,35000 Slavonski Brod</item>
      <item>Zdravko Grubeša dipl.ecc., OIB 38584131681, Zagrebačka 8 a,31417 Piškorevci</item>
      <item>Zlatko Haramustek, 35000 Slavonski Brod</item>
      <item>Tomislav Opačak, 35000 Slavonski Brod</item>
      <item>Alma Opačak, odvjetnica, A. Cesarca 12,35000 Slavonski Brod</item>
      <item>Dražen Ivančić, odvjetnik, Ivančićeva 28,35000 Slavonski Brod</item>
      <item>Ana Čulo, I.G. Kovačića 58,35400 Nova Gradiška</item>
      <item>Krešimir Blagović, I.G.Kovačića 29,35000 Slavonski Brod</item>
      <item>Sanja Conjar, odvjetnica, Pilareva 18,35000 Slavonski Brod</item>
      <item>Krešimir Kmet, odvjetnik, A. Cesarca 16,35000 Slavonski Brod</item>
      <item>Mato Stanković, Trg pobjede 13,35000 Slavonski Brod</item>
      <item>Mijo Opačak, Zelinska 2/1,35000 Slavonski Brod</item>
      <item>Josip Opačak, I.G:Kovačića 58,35000 Slavonski Brod</item>
      <item>Olivera Hud, Huđova 10,44330 Novska</item>
      <item>Mira Jelčić, I.G.Kovačića,35000 Slavonski Brod</item>
      <item>Tihomir Grašar, Petra Svačića,35000 Slavonski Brod</item>
      <item>Mirjana Dujmović, Vodovodna,10000 Zagreb</item>
      <item>Olivera Baričević, odvjetnica, Sv. Florijana,34000 Požega</item>
      <item>Marko Mimić, I.G:Kovačića,35000 Slavonski Brod</item>
      <item>Katarina Digula Radaković, V. Holjevca,10000 Zagreb</item>
      <item>Josip Jelić, odvjetnik, A. Cesarca 28,35000 Slavonski Brod</item>
      <item>Antonio Krajina, I.G. Kovačića,35000 Slavonski Brod</item>
      <item>Vjekoslav Bošnjak, I.G.Kovačića,35000 Slavonski Brod</item>
      <item>Željka Kovačević, OIB 06496098688, Osječka Ulica 419,35000 Slavonski Brod</item>
      <item>Ante Mamić, Petra Svačića 1,35000 Slavonski Brod</item>
      <item>Krunoslav Ziterbat</item>
      <item>Božidar Šafran</item>
      <item>Dalibor Gradinščak</item>
      <item>ŽUPANIJSKO DRŽAVNO ODVJETNIŠTVO, Tome Skalice 22,35000 Slavonski Brod</item>
      <item>Gorana Klepač</item>
      <item>Vesna Lazarić</item>
      <item>Gabriel Zovak</item>
      <item>Milan Šutalo, OIB 57207577276</item>
      <item>PROMET GRAĐENJE d.o.o. za gradnju, prijevoz i trgovinu, OIB 37123159229, Industrijska 28,34000 Požega</item>
      <item>Tanja Sljepčević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90221982549</item>
      <item>, OIB 58799999864</item>
      <item>, OIB 38584131681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06496098688</item>
      <item>, OIB null</item>
      <item>, OIB null</item>
      <item>, OIB null</item>
      <item>, OIB null</item>
      <item>, OIB null</item>
      <item>, OIB null</item>
      <item>, OIB null</item>
      <item>, OIB null</item>
      <item>, OIB 57207577276</item>
      <item>, OIB 37123159229</item>
      <item>, OIB null</item>
    </izvorni_sadrzaj>
    <derivirana_varijabla naziv="DomainObject.Predmet.SudioniciListNazivOIB_1">
      <item>, OIB 90221982549</item>
      <item>, OIB 58799999864</item>
      <item>, OIB 38584131681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06496098688</item>
      <item>, OIB null</item>
      <item>, OIB null</item>
      <item>, OIB null</item>
      <item>, OIB null</item>
      <item>, OIB null</item>
      <item>, OIB null</item>
      <item>, OIB null</item>
      <item>, OIB null</item>
      <item>, OIB 57207577276</item>
      <item>, OIB 37123159229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1742</properties:Words>
  <properties:Characters>9622</properties:Characters>
  <properties:Lines>219</properties:Lines>
  <properties:Paragraphs>66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2017-04-05T09:43:00Z</dcterms:created>
  <dc:creator>wsadmin</dc:creator>
  <cp:lastModifiedBy>wsadmin</cp:lastModifiedBy>
  <cp:lastPrinted>2017-04-05T10:02:00Z</cp:lastPrinted>
  <dcterms:modified xmlns:xsi="http://www.w3.org/2001/XMLSchema-instance" xsi:type="dcterms:W3CDTF">2017-04-05T10:05:00Z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