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624e" w14:paraId="cf9624e" w:rsidRDefault="00861DC9" w:rsidP="00910611" w:rsidR="00861DC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DC9" w:rsidP="00910611" w:rsidR="00861DC9">
      <w:r>
        <w:rPr>
          <w:rFonts w:eastAsia="MS Mincho"/>
        </w:rPr>
        <w:t>REPUBLIKA HRVATSKA</w:t>
      </w:r>
    </w:p>
    <w:p w:rsidRDefault="00861DC9" w:rsidP="00910611" w:rsidR="00861DC9">
      <w:r>
        <w:rPr>
          <w:rFonts w:eastAsia="MS Mincho"/>
        </w:rPr>
        <w:t>TRGOVAČKI SUD U RIJECI</w:t>
      </w:r>
    </w:p>
    <w:p w:rsidRDefault="00861DC9" w:rsidR="00861DC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636A6B" w:rsidP="0005272A" w:rsidR="00636A6B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F7591D">
        <w:t xml:space="preserve"> </w:t>
      </w:r>
      <w:r w:rsidR="006B7BE8" w:rsidRPr="006B7BE8">
        <w:rPr>
          <w:bCs/>
        </w:rPr>
        <w:t>N. G. INFINITUS</w:t>
      </w:r>
      <w:r w:rsidR="006B7BE8" w:rsidRPr="006B7BE8">
        <w:t xml:space="preserve"> društvo s ograničenom odgovornošću za graditeljstvo Klenovica, Krčevina 17</w:t>
      </w:r>
      <w:r w:rsidR="009D582A" w:rsidRPr="006B7BE8">
        <w:t xml:space="preserve">, OIB: </w:t>
      </w:r>
      <w:r w:rsidR="006B7BE8" w:rsidRPr="006B7BE8">
        <w:t>60812729988</w:t>
      </w:r>
      <w:r w:rsidR="00D2533C" w:rsidRPr="006B7BE8">
        <w:t>, MBS:</w:t>
      </w:r>
      <w:r w:rsidR="007F6C17" w:rsidRPr="006B7BE8">
        <w:t xml:space="preserve"> </w:t>
      </w:r>
      <w:r w:rsidR="006B7BE8" w:rsidRPr="006B7BE8">
        <w:t>040249369</w:t>
      </w:r>
      <w:r w:rsidR="007F6C17" w:rsidRPr="007F6C17">
        <w:t xml:space="preserve">, </w:t>
      </w:r>
      <w:r w:rsidRPr="000100A3">
        <w:t xml:space="preserve"> dana </w:t>
      </w:r>
      <w:r w:rsidR="00F45D41">
        <w:t>1.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  <w:r w:rsidR="00F45D41">
        <w:rPr>
          <w:bCs/>
        </w:rPr>
        <w:t xml:space="preserve"> </w:t>
      </w:r>
      <w:r w:rsidRPr="000100A3">
        <w:rPr>
          <w:bCs/>
        </w:rPr>
        <w:t>š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 xml:space="preserve">o </w:t>
      </w:r>
      <w:r w:rsidR="00F45D41">
        <w:rPr>
          <w:bCs/>
        </w:rPr>
        <w:t xml:space="preserve"> 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6B7BE8" w:rsidRPr="006B7BE8">
        <w:rPr>
          <w:bCs/>
        </w:rPr>
        <w:t>N. G. INFINITUS</w:t>
      </w:r>
      <w:r w:rsidR="006B7BE8" w:rsidRPr="006B7BE8">
        <w:t xml:space="preserve"> društvo s ograničenom odgovornošću za graditeljstvo Klenovica, Krčevina 17, OIB: 60812729988, MBS: 040249369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F45D41">
        <w:rPr>
          <w:bCs/>
        </w:rPr>
        <w:t xml:space="preserve"> </w:t>
      </w:r>
      <w:r w:rsidRPr="000100A3">
        <w:rPr>
          <w:bCs/>
        </w:rPr>
        <w:t>a</w:t>
      </w:r>
      <w:r w:rsidR="00F45D41">
        <w:rPr>
          <w:bCs/>
        </w:rPr>
        <w:t xml:space="preserve"> </w:t>
      </w:r>
      <w:r w:rsidRPr="000100A3">
        <w:rPr>
          <w:bCs/>
        </w:rPr>
        <w:t>k</w:t>
      </w:r>
      <w:r w:rsidR="00F45D41">
        <w:rPr>
          <w:bCs/>
        </w:rPr>
        <w:t xml:space="preserve"> </w:t>
      </w:r>
      <w:r w:rsidRPr="000100A3">
        <w:rPr>
          <w:bCs/>
        </w:rPr>
        <w:t>l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u</w:t>
      </w:r>
      <w:r w:rsidR="00F45D41">
        <w:rPr>
          <w:bCs/>
        </w:rPr>
        <w:t xml:space="preserve"> </w:t>
      </w:r>
      <w:r w:rsidRPr="000100A3">
        <w:rPr>
          <w:bCs/>
        </w:rPr>
        <w:t>č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="000100A3" w:rsidRPr="000100A3">
        <w:rPr>
          <w:bCs/>
        </w:rPr>
        <w:t>o</w:t>
      </w:r>
      <w:r w:rsidR="00F45D41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E06362">
        <w:t xml:space="preserve">Naređuje se osobi ovlaštenoj za zastupanje dužnika </w:t>
      </w:r>
      <w:r w:rsidR="00E06362" w:rsidRPr="00E06362">
        <w:t>Balint Nagy</w:t>
      </w:r>
      <w:r w:rsidR="00E06362" w:rsidRPr="00E06362">
        <w:br/>
        <w:t>Mađarska, Kecskemet, Hajagos 7</w:t>
      </w:r>
      <w:r w:rsidR="001055EF" w:rsidRPr="00E06362">
        <w:t xml:space="preserve"> </w:t>
      </w:r>
      <w:r w:rsidRPr="00E06362">
        <w:t xml:space="preserve">u roku od osam dana preda sudu pisano izviješće o </w:t>
      </w:r>
      <w:r w:rsidRPr="001055EF">
        <w:t xml:space="preserve">financijsko – gospodarskom stanju dužnika u kojem će biti naznačeni </w:t>
      </w:r>
      <w:r w:rsidRPr="00F73CF1">
        <w:t xml:space="preserve">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45D41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11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F7591D">
        <w:rPr>
          <w:bCs/>
        </w:rPr>
        <w:t>1</w:t>
      </w:r>
      <w:r w:rsidR="006B7BE8">
        <w:rPr>
          <w:bCs/>
        </w:rPr>
        <w:t>1</w:t>
      </w:r>
      <w:r w:rsidR="00F73CF1">
        <w:rPr>
          <w:bCs/>
        </w:rPr>
        <w:t>,</w:t>
      </w:r>
      <w:r w:rsidR="006B7BE8">
        <w:rPr>
          <w:bCs/>
        </w:rPr>
        <w:t>0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1055EF">
        <w:t>24</w:t>
      </w:r>
      <w:r w:rsidR="009C31BC">
        <w:t>. veljače</w:t>
      </w:r>
      <w:r w:rsidR="00F45D41">
        <w:t xml:space="preserve"> 2017</w:t>
      </w:r>
      <w:r>
        <w:t xml:space="preserve">. godine podnijela ovome sudu prijedlog za otvaranje stečajnog postupka nad dužnikom </w:t>
      </w:r>
      <w:r w:rsidR="006B7BE8" w:rsidRPr="006B7BE8">
        <w:rPr>
          <w:bCs/>
        </w:rPr>
        <w:t>N. G. INFINITUS</w:t>
      </w:r>
      <w:r w:rsidR="006B7BE8" w:rsidRPr="006B7BE8">
        <w:t xml:space="preserve"> društvo s ograničenom odgovornošću za graditeljstvo Klenovica, Krčevina 17, OIB: 60812729988, MBS: 040249369</w:t>
      </w:r>
      <w:r w:rsidR="0032173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1055EF">
        <w:t>20</w:t>
      </w:r>
      <w:r w:rsidR="00321737">
        <w:t>. veljače</w:t>
      </w:r>
      <w:r w:rsidR="00F45D41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E06362">
        <w:t>594.109,79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E06362">
        <w:t>jednog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F45D41">
        <w:t>1.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DC675D">
        <w:t>Erste &amp; Steiermärkische Bank</w:t>
      </w:r>
      <w:r w:rsidR="009C31BC">
        <w:t xml:space="preserve"> d.d.,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F45D41">
        <w:t>1.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DB" w:rsidP="0005272A" w:rsidR="007D64DB">
      <w:r>
        <w:separator/>
      </w:r>
    </w:p>
  </w:endnote>
  <w:endnote w:id="0" w:type="continuationSeparator">
    <w:p w:rsidRDefault="007D64DB" w:rsidP="0005272A" w:rsidR="007D6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362" w:rsidR="00E063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DC9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362" w:rsidR="00E063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DB" w:rsidP="0005272A" w:rsidR="007D64DB">
      <w:r>
        <w:separator/>
      </w:r>
    </w:p>
  </w:footnote>
  <w:footnote w:id="0" w:type="continuationSeparator">
    <w:p w:rsidRDefault="007D64DB" w:rsidP="0005272A" w:rsidR="007D64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362" w:rsidR="00E063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321737">
      <w:t>1</w:t>
    </w:r>
    <w:r w:rsidR="001055EF">
      <w:t>2</w:t>
    </w:r>
    <w:r w:rsidR="00E06362">
      <w:t>5</w:t>
    </w:r>
    <w:r w:rsidR="00F45D41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362" w:rsidR="00E063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055EF"/>
    <w:rsid w:val="001A6E6F"/>
    <w:rsid w:val="001F42F8"/>
    <w:rsid w:val="002321CC"/>
    <w:rsid w:val="00267BBB"/>
    <w:rsid w:val="002778C0"/>
    <w:rsid w:val="002A1386"/>
    <w:rsid w:val="002E69F9"/>
    <w:rsid w:val="00321737"/>
    <w:rsid w:val="003541B1"/>
    <w:rsid w:val="003565B0"/>
    <w:rsid w:val="003C3E59"/>
    <w:rsid w:val="00435308"/>
    <w:rsid w:val="00465606"/>
    <w:rsid w:val="004F6C16"/>
    <w:rsid w:val="00520689"/>
    <w:rsid w:val="00572A9F"/>
    <w:rsid w:val="00627E0F"/>
    <w:rsid w:val="006328D9"/>
    <w:rsid w:val="00636A6B"/>
    <w:rsid w:val="00656565"/>
    <w:rsid w:val="00673040"/>
    <w:rsid w:val="006B7BE8"/>
    <w:rsid w:val="006F39A2"/>
    <w:rsid w:val="0076139A"/>
    <w:rsid w:val="007B6D04"/>
    <w:rsid w:val="007D60F7"/>
    <w:rsid w:val="007D64DB"/>
    <w:rsid w:val="007F6C17"/>
    <w:rsid w:val="00836506"/>
    <w:rsid w:val="00861DC9"/>
    <w:rsid w:val="008779A7"/>
    <w:rsid w:val="008C5374"/>
    <w:rsid w:val="0090521B"/>
    <w:rsid w:val="00942A0F"/>
    <w:rsid w:val="0097691A"/>
    <w:rsid w:val="009C31BC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DC675D"/>
    <w:rsid w:val="00E06362"/>
    <w:rsid w:val="00E518D1"/>
    <w:rsid w:val="00EB20F1"/>
    <w:rsid w:val="00ED0D53"/>
    <w:rsid w:val="00EE30C3"/>
    <w:rsid w:val="00F45D41"/>
    <w:rsid w:val="00F73CF1"/>
    <w:rsid w:val="00F7591D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DC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DC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DC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DC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DC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DC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DC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DC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53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66220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3509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59732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943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6775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202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36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06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086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450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88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84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90158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3669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89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7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4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10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666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86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689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67337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57811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22204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6377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8227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17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971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819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2646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1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4488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405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359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6722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971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963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349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0357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435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429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9079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9116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931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1464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95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3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29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3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3111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70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4020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1736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83251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836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80843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1944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717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658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7277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7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7277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9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33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1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245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7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773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469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70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3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9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757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1210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74870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5220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9081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53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455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45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26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7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98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N.G. INFINITUS d.o.o.</izvorni_sadrzaj>
    <derivirana_varijabla naziv="DomainObject.Predmet.ProtustrankaFormated_1">  N.G. INFINITUS d.o.o.</derivirana_varijabla>
  </DomainObject.Predmet.ProtustrankaFormated>
  <DomainObject.Predmet.ProtustrankaFormatedOIB>
    <izvorni_sadrzaj>  N.G. INFINITUS d.o.o., OIB 60812729988</izvorni_sadrzaj>
    <derivirana_varijabla naziv="DomainObject.Predmet.ProtustrankaFormatedOIB_1">  N.G. INFINITUS d.o.o., OIB 60812729988</derivirana_varijabla>
  </DomainObject.Predmet.ProtustrankaFormatedOIB>
  <DomainObject.Predmet.ProtustrankaFormatedWithAdress>
    <izvorni_sadrzaj> N.G. INFINITUS d.o.o., Krčevina 17, 51252 Klenovica</izvorni_sadrzaj>
    <derivirana_varijabla naziv="DomainObject.Predmet.ProtustrankaFormatedWithAdress_1"> N.G. INFINITUS d.o.o., Krčevina 17, 51252 Klenovica</derivirana_varijabla>
  </DomainObject.Predmet.ProtustrankaFormatedWithAdress>
  <DomainObject.Predmet.ProtustrankaFormatedWithAdressOIB>
    <izvorni_sadrzaj> N.G. INFINITUS d.o.o., OIB 60812729988, Krčevina 17, 51252 Klenovica</izvorni_sadrzaj>
    <derivirana_varijabla naziv="DomainObject.Predmet.ProtustrankaFormatedWithAdressOIB_1"> N.G. INFINITUS d.o.o., OIB 60812729988, Krčevina 17, 51252 Klenovica</derivirana_varijabla>
  </DomainObject.Predmet.ProtustrankaFormatedWithAdressOIB>
  <DomainObject.Predmet.ProtustrankaWithAdress>
    <izvorni_sadrzaj>N.G. INFINITUS d.o.o. Krčevina 17, 51252 Klenovica</izvorni_sadrzaj>
    <derivirana_varijabla naziv="DomainObject.Predmet.ProtustrankaWithAdress_1">N.G. INFINITUS d.o.o. Krčevina 17, 51252 Klenovica</derivirana_varijabla>
  </DomainObject.Predmet.ProtustrankaWithAdress>
  <DomainObject.Predmet.ProtustrankaWithAdressOIB>
    <izvorni_sadrzaj>N.G. INFINITUS d.o.o., OIB 60812729988, Krčevina 17, 51252 Klenovica</izvorni_sadrzaj>
    <derivirana_varijabla naziv="DomainObject.Predmet.ProtustrankaWithAdressOIB_1">N.G. INFINITUS d.o.o., OIB 60812729988, Krčevina 17, 51252 Klenovica</derivirana_varijabla>
  </DomainObject.Predmet.ProtustrankaWithAdressOIB>
  <DomainObject.Predmet.ProtustrankaNazivFormated>
    <izvorni_sadrzaj>N.G. INFINITUS d.o.o.</izvorni_sadrzaj>
    <derivirana_varijabla naziv="DomainObject.Predmet.ProtustrankaNazivFormated_1">N.G. INFINITUS d.o.o.</derivirana_varijabla>
  </DomainObject.Predmet.ProtustrankaNazivFormated>
  <DomainObject.Predmet.ProtustrankaNazivFormatedOIB>
    <izvorni_sadrzaj>N.G. INFINITUS d.o.o., OIB 60812729988</izvorni_sadrzaj>
    <derivirana_varijabla naziv="DomainObject.Predmet.ProtustrankaNazivFormatedOIB_1">N.G. INFINITUS d.o.o., OIB 60812729988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N.G. INFINITUS d.o.o.</item>
    </izvorni_sadrzaj>
    <derivirana_varijabla naziv="DomainObject.Predmet.ProtuStrankaListFormated_1">
      <item>N.G. INFINITUS d.o.o.</item>
    </derivirana_varijabla>
  </DomainObject.Predmet.ProtuStrankaListFormated>
  <DomainObject.Predmet.ProtuStrankaListFormatedOIB>
    <izvorni_sadrzaj>
      <item>N.G. INFINITUS d.o.o., OIB 60812729988</item>
    </izvorni_sadrzaj>
    <derivirana_varijabla naziv="DomainObject.Predmet.ProtuStrankaListFormatedOIB_1">
      <item>N.G. INFINITUS d.o.o., OIB 60812729988</item>
    </derivirana_varijabla>
  </DomainObject.Predmet.ProtuStrankaListFormatedOIB>
  <DomainObject.Predmet.ProtuStrankaListFormatedWithAdress>
    <izvorni_sadrzaj>
      <item>N.G. INFINITUS d.o.o., Krčevina 17, 51252 Klenovica</item>
    </izvorni_sadrzaj>
    <derivirana_varijabla naziv="DomainObject.Predmet.ProtuStrankaListFormatedWithAdress_1">
      <item>N.G. INFINITUS d.o.o., Krčevina 17, 51252 Klenovica</item>
    </derivirana_varijabla>
  </DomainObject.Predmet.ProtuStrankaListFormatedWithAdress>
  <DomainObject.Predmet.ProtuStrankaListFormatedWithAdressOIB>
    <izvorni_sadrzaj>
      <item>N.G. INFINITUS d.o.o., OIB 60812729988, Krčevina 17, 51252 Klenovica</item>
    </izvorni_sadrzaj>
    <derivirana_varijabla naziv="DomainObject.Predmet.ProtuStrankaListFormatedWithAdressOIB_1">
      <item>N.G. INFINITUS d.o.o., OIB 60812729988, Krčevina 17, 51252 Klenovica</item>
    </derivirana_varijabla>
  </DomainObject.Predmet.ProtuStrankaListFormatedWithAdressOIB>
  <DomainObject.Predmet.ProtuStrankaListNazivFormated>
    <izvorni_sadrzaj>
      <item>N.G. INFINITUS d.o.o.</item>
    </izvorni_sadrzaj>
    <derivirana_varijabla naziv="DomainObject.Predmet.ProtuStrankaListNazivFormated_1">
      <item>N.G. INFINITUS d.o.o.</item>
    </derivirana_varijabla>
  </DomainObject.Predmet.ProtuStrankaListNazivFormated>
  <DomainObject.Predmet.ProtuStrankaListNazivFormatedOIB>
    <izvorni_sadrzaj>
      <item>N.G. INFINITUS d.o.o., OIB 60812729988</item>
    </izvorni_sadrzaj>
    <derivirana_varijabla naziv="DomainObject.Predmet.ProtuStrankaListNazivFormatedOIB_1">
      <item>N.G. INFINITUS d.o.o., OIB 60812729988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N.G. INFINITUS d.o.o.</izvorni_sadrzaj>
    <derivirana_varijabla naziv="DomainObject.Predmet.ProtustrankaIDrugi_1">N.G. INFINITUS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N.G. INFINITUS d.o.o., OIB 60812729988, Krčevina 17, 51252 Klenovica</izvorni_sadrzaj>
    <derivirana_varijabla naziv="DomainObject.Predmet.ProtustrankaIDrugiAdressOIB_1">N.G. INFINITUS d.o.o., OIB 60812729988, Krčevina 17, 51252 Klenovica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N.G. INFINITUS d.o.o.</item>
    </izvorni_sadrzaj>
    <derivirana_varijabla naziv="DomainObject.Predmet.SudioniciListNaziv_1">
      <item>FINA  Rijeka</item>
      <item>N.G. INFINITUS d.o.o.</item>
    </derivirana_varijabla>
  </DomainObject.Predmet.SudioniciListNaziv>
  <DomainObject.Predmet.SudioniciListAdressOIB>
    <izvorni_sadrzaj>
      <item>FINA  Rijeka, OIB 85821130368, Frana Kurelca 8,51000 Rijeka</item>
      <item>N.G. INFINITUS d.o.o., OIB 60812729988, Krčevina 17,51252 Klenovica</item>
    </izvorni_sadrzaj>
    <derivirana_varijabla naziv="DomainObject.Predmet.SudioniciListAdressOIB_1">
      <item>FINA  Rijeka, OIB 85821130368, Frana Kurelca 8,51000 Rijeka</item>
      <item>N.G. INFINITUS d.o.o., OIB 60812729988, Krčevina 17,51252 Klenovica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60812729988</item>
    </izvorni_sadrzaj>
    <derivirana_varijabla naziv="DomainObject.Predmet.SudioniciListNazivOIB_1">
      <item>, OIB 85821130368</item>
      <item>, OIB 60812729988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B2556-733F-435E-B4CD-78409C8B1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4137</properties:Characters>
  <properties:Lines>112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2017-06-01T07:50:00Z</dcterms:created>
  <dc:creator>Vera Jelenović</dc:creator>
  <cp:lastModifiedBy>Danijela Fumić</cp:lastModifiedBy>
  <cp:lastPrinted>2017-06-01T07:50:00Z</cp:lastPrinted>
  <dcterms:modified xmlns:xsi="http://www.w3.org/2001/XMLSchema-instance" xsi:type="dcterms:W3CDTF">2017-06-01T07:51:00Z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