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70179" w:rsidP="00970179" w:rsidRDefault="00970179" w14:paraId="5ae1d1d" w14:textId="5ae1d1d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970179" w:rsidP="00970179" w:rsidRDefault="00970179">
      <w:r>
        <w:t xml:space="preserve">     REPUBLIKA HRVATSKA</w:t>
      </w:r>
    </w:p>
    <w:p w:rsidR="00970179" w:rsidP="00970179" w:rsidRDefault="00970179">
      <w:r>
        <w:t>TRGOVAČKI SUD U ZAGREBU</w:t>
      </w:r>
    </w:p>
    <w:p w:rsidR="00970179" w:rsidP="00970179" w:rsidRDefault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970179" w:rsidP="00970179" w:rsidRDefault="00970179"/>
    <w:p w:rsidR="00970179" w:rsidP="00970179" w:rsidRDefault="00970179"/>
    <w:p w:rsidR="00970179" w:rsidP="00970179" w:rsidRDefault="00970179"/>
    <w:p w:rsidR="00970179" w:rsidP="00970179" w:rsidRDefault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401F8D">
        <w:t>3040</w:t>
      </w:r>
      <w:proofErr w:type="spellEnd"/>
      <w:r w:rsidR="00401F8D">
        <w:t>/</w:t>
      </w:r>
      <w:proofErr w:type="spellStart"/>
      <w:r w:rsidR="00401F8D">
        <w:t>19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., objavljuje:</w:t>
      </w:r>
    </w:p>
    <w:p w:rsidR="00970179" w:rsidP="00970179" w:rsidRDefault="00970179">
      <w:pPr>
        <w:jc w:val="both"/>
        <w:rPr>
          <w:sz w:val="40"/>
          <w:szCs w:val="40"/>
        </w:rPr>
      </w:pPr>
    </w:p>
    <w:p w:rsidR="00970179" w:rsidP="00970179" w:rsidRDefault="00970179">
      <w:pPr>
        <w:jc w:val="center"/>
        <w:rPr>
          <w:b/>
        </w:rPr>
      </w:pPr>
      <w:r>
        <w:rPr>
          <w:b/>
        </w:rPr>
        <w:t>O G L A S</w:t>
      </w:r>
    </w:p>
    <w:p w:rsidR="00970179" w:rsidP="00970179" w:rsidRDefault="00970179">
      <w:pPr>
        <w:rPr>
          <w:b/>
        </w:rPr>
      </w:pPr>
    </w:p>
    <w:p w:rsidR="00970179" w:rsidP="00970179" w:rsidRDefault="00970179">
      <w:pPr>
        <w:jc w:val="both"/>
      </w:pPr>
      <w:r>
        <w:tab/>
        <w:t xml:space="preserve">Za dužnika </w:t>
      </w:r>
      <w:r w:rsidRPr="006E7A57" w:rsidR="006E7A57">
        <w:rPr>
          <w:szCs w:val="20"/>
        </w:rPr>
        <w:t>Igor-</w:t>
      </w:r>
      <w:proofErr w:type="spellStart"/>
      <w:r w:rsidRPr="006E7A57" w:rsidR="006E7A57">
        <w:rPr>
          <w:szCs w:val="20"/>
        </w:rPr>
        <w:t>rent</w:t>
      </w:r>
      <w:proofErr w:type="spellEnd"/>
      <w:r w:rsidRPr="006E7A57" w:rsidR="006E7A57">
        <w:rPr>
          <w:szCs w:val="20"/>
        </w:rPr>
        <w:t xml:space="preserve"> j.d.o.o.</w:t>
      </w:r>
      <w:r w:rsidR="00307B1C">
        <w:rPr>
          <w:szCs w:val="20"/>
        </w:rPr>
        <w:t xml:space="preserve">, </w:t>
      </w:r>
      <w:r w:rsidR="00CF5785">
        <w:rPr>
          <w:szCs w:val="20"/>
        </w:rPr>
        <w:t>Zagreb</w:t>
      </w:r>
      <w:r w:rsidR="00307B1C">
        <w:rPr>
          <w:szCs w:val="20"/>
        </w:rPr>
        <w:t xml:space="preserve">, </w:t>
      </w:r>
      <w:proofErr w:type="spellStart"/>
      <w:r w:rsidR="006E7A57">
        <w:rPr>
          <w:szCs w:val="20"/>
        </w:rPr>
        <w:t>Jaruščica</w:t>
      </w:r>
      <w:proofErr w:type="spellEnd"/>
      <w:r w:rsidR="006E7A57">
        <w:rPr>
          <w:szCs w:val="20"/>
        </w:rPr>
        <w:t xml:space="preserve"> </w:t>
      </w:r>
      <w:proofErr w:type="spellStart"/>
      <w:r w:rsidR="006E7A57">
        <w:rPr>
          <w:szCs w:val="20"/>
        </w:rPr>
        <w:t>1C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6E7A57">
        <w:rPr>
          <w:szCs w:val="20"/>
        </w:rPr>
        <w:t>96998072611</w:t>
      </w:r>
      <w:proofErr w:type="spellEnd"/>
      <w:r>
        <w:t xml:space="preserve">. </w:t>
      </w:r>
    </w:p>
    <w:p w:rsidR="00970179" w:rsidP="00970179" w:rsidRDefault="00970179">
      <w:pPr>
        <w:pStyle w:val="Odlomakpopisa"/>
        <w:ind w:left="1428"/>
        <w:jc w:val="both"/>
      </w:pPr>
    </w:p>
    <w:p w:rsidR="00970179" w:rsidP="00970179" w:rsidRDefault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6E7A57">
        <w:t>479.820,99</w:t>
      </w:r>
      <w:r w:rsidR="00D915FA">
        <w:t xml:space="preserve"> </w:t>
      </w:r>
      <w:r>
        <w:t>kn.</w:t>
      </w:r>
    </w:p>
    <w:p w:rsidR="00970179" w:rsidP="00970179" w:rsidRDefault="00970179">
      <w:pPr>
        <w:ind w:left="360"/>
      </w:pPr>
      <w:r>
        <w:t xml:space="preserve"> </w:t>
      </w:r>
    </w:p>
    <w:p w:rsidR="00970179" w:rsidP="00970179" w:rsidRDefault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="00970179" w:rsidP="00970179" w:rsidRDefault="00970179">
      <w:pPr>
        <w:ind w:firstLine="720"/>
        <w:jc w:val="both"/>
      </w:pPr>
    </w:p>
    <w:p w:rsidR="00970179" w:rsidP="00970179" w:rsidRDefault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="00970179" w:rsidP="00970179" w:rsidRDefault="00970179">
      <w:pPr>
        <w:pStyle w:val="Odlomakpopisa"/>
      </w:pPr>
    </w:p>
    <w:p w:rsidR="00970179" w:rsidP="00970179" w:rsidRDefault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70179" w:rsidP="00970179" w:rsidRDefault="00970179">
      <w:pPr>
        <w:jc w:val="center"/>
      </w:pPr>
    </w:p>
    <w:p w:rsidR="00970179" w:rsidP="00970179" w:rsidRDefault="00970179">
      <w:pPr>
        <w:jc w:val="center"/>
      </w:pPr>
      <w:r>
        <w:t xml:space="preserve">U Zagrebu </w:t>
      </w:r>
      <w:r w:rsidR="00775769">
        <w:t>4</w:t>
      </w:r>
      <w:r w:rsidRPr="006D515E">
        <w:t xml:space="preserve">. </w:t>
      </w:r>
      <w:r w:rsidR="00775769">
        <w:t xml:space="preserve">ožujka </w:t>
      </w:r>
      <w:proofErr w:type="spellStart"/>
      <w:r w:rsidR="00775769">
        <w:t>2020</w:t>
      </w:r>
      <w:proofErr w:type="spellEnd"/>
      <w:r>
        <w:t>.</w:t>
      </w:r>
    </w:p>
    <w:p w:rsidR="00970179" w:rsidP="00970179" w:rsidRDefault="00970179"/>
    <w:p w:rsidR="00970179" w:rsidP="00970179" w:rsidRDefault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970179" w:rsidP="00970179" w:rsidRDefault="00970179">
      <w:pPr>
        <w:jc w:val="right"/>
      </w:pPr>
      <w:r>
        <w:t>Ivana Manestar</w:t>
      </w:r>
    </w:p>
    <w:p w:rsidR="00970179" w:rsidP="00970179" w:rsidRDefault="00970179">
      <w:pPr>
        <w:jc w:val="both"/>
      </w:pPr>
      <w:r>
        <w:tab/>
      </w:r>
    </w:p>
    <w:p w:rsidR="00970179" w:rsidP="00970179" w:rsidRDefault="00970179">
      <w:pPr>
        <w:jc w:val="right"/>
      </w:pPr>
    </w:p>
    <w:p w:rsidR="00970179" w:rsidP="00970179" w:rsidRDefault="00970179">
      <w:pPr>
        <w:jc w:val="right"/>
      </w:pPr>
    </w:p>
    <w:p w:rsidR="00970179" w:rsidP="00970179" w:rsidRDefault="00970179">
      <w:r>
        <w:t xml:space="preserve">DNA: </w:t>
      </w:r>
    </w:p>
    <w:p w:rsidR="00970179" w:rsidP="00970179" w:rsidRDefault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06"/>
    <w:rsid w:val="00023A81"/>
    <w:rsid w:val="000243A2"/>
    <w:rsid w:val="000D7AD4"/>
    <w:rsid w:val="001032F4"/>
    <w:rsid w:val="00124087"/>
    <w:rsid w:val="00131E95"/>
    <w:rsid w:val="0019711A"/>
    <w:rsid w:val="00197F24"/>
    <w:rsid w:val="001A1D04"/>
    <w:rsid w:val="001E7BC6"/>
    <w:rsid w:val="00210556"/>
    <w:rsid w:val="002405DE"/>
    <w:rsid w:val="00246F1D"/>
    <w:rsid w:val="00296755"/>
    <w:rsid w:val="002C4400"/>
    <w:rsid w:val="002F7E58"/>
    <w:rsid w:val="00307B1C"/>
    <w:rsid w:val="003371C3"/>
    <w:rsid w:val="0034753A"/>
    <w:rsid w:val="00401F8D"/>
    <w:rsid w:val="00457EF8"/>
    <w:rsid w:val="00514B49"/>
    <w:rsid w:val="00560CAC"/>
    <w:rsid w:val="005E5EE6"/>
    <w:rsid w:val="006D515E"/>
    <w:rsid w:val="006E2213"/>
    <w:rsid w:val="006E57F9"/>
    <w:rsid w:val="006E7A57"/>
    <w:rsid w:val="006E7C46"/>
    <w:rsid w:val="006F58B2"/>
    <w:rsid w:val="00775769"/>
    <w:rsid w:val="007A1913"/>
    <w:rsid w:val="00800343"/>
    <w:rsid w:val="0081377B"/>
    <w:rsid w:val="008325BC"/>
    <w:rsid w:val="0085059C"/>
    <w:rsid w:val="00914DBB"/>
    <w:rsid w:val="00950F54"/>
    <w:rsid w:val="00970179"/>
    <w:rsid w:val="00984C91"/>
    <w:rsid w:val="00987C45"/>
    <w:rsid w:val="00995BDE"/>
    <w:rsid w:val="009C37EB"/>
    <w:rsid w:val="009D3B13"/>
    <w:rsid w:val="009D5DA5"/>
    <w:rsid w:val="00A476C6"/>
    <w:rsid w:val="00A53DC3"/>
    <w:rsid w:val="00A65A6C"/>
    <w:rsid w:val="00AD78D5"/>
    <w:rsid w:val="00B3703C"/>
    <w:rsid w:val="00B4105F"/>
    <w:rsid w:val="00C81BCE"/>
    <w:rsid w:val="00CA63C1"/>
    <w:rsid w:val="00CF5785"/>
    <w:rsid w:val="00D05353"/>
    <w:rsid w:val="00D90085"/>
    <w:rsid w:val="00D915FA"/>
    <w:rsid w:val="00E13D8D"/>
    <w:rsid w:val="00E24D83"/>
    <w:rsid w:val="00E71887"/>
    <w:rsid w:val="00ED4106"/>
    <w:rsid w:val="00F00C53"/>
    <w:rsid w:val="00F5763C"/>
    <w:rsid w:val="00F626A5"/>
    <w:rsid w:val="00FA626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0179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017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7017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0179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E22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221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221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221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221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ožujka 2020.</izvorni_sadrzaj>
    <derivirana_varijabla naziv="DomainObject.DatumDonosenjaOdluke_1">4.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3040</izvorni_sadrzaj>
    <derivirana_varijabla naziv="DomainObject.Predmet.Broj_1">3040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prosinca 2019.</izvorni_sadrzaj>
    <derivirana_varijabla naziv="DomainObject.Predmet.DatumIzradeOptuznogAkta_1">9. prosinca 2019.</derivirana_varijabla>
  </DomainObject.Predmet.DatumIzradeOptuznogAkta>
  <DomainObject.Predmet.DatumIzradeOptuznogAktaFormated>
    <izvorni_sadrzaj>9.12.2019.</izvorni_sadrzaj>
    <derivirana_varijabla naziv="DomainObject.Predmet.DatumIzradeOptuznogAktaFormated_1">9.12.2019.</derivirana_varijabla>
  </DomainObject.Predmet.DatumIzradeOptuznogAktaFormated>
  <DomainObject.Predmet.DatumOsnivanja>
    <izvorni_sadrzaj>9. prosinca 2019.</izvorni_sadrzaj>
    <derivirana_varijabla naziv="DomainObject.Predmet.DatumOsnivanja_1">9.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prosinca 2019.</izvorni_sadrzaj>
    <derivirana_varijabla naziv="DomainObject.Predmet.DatumPrimitkaOptuznogAkta_1">9.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St-3040/2019</izvorni_sadrzaj>
    <derivirana_varijabla naziv="DomainObject.Predmet.OznakaBroj_1">St-3040/2019</derivirana_varijabla>
  </DomainObject.Predmet.OznakaBroj>
  <DomainObject.Predmet.OznakaBrojOptuznogAkta>
    <izvorni_sadrzaj>04-06-19-5307</izvorni_sadrzaj>
    <derivirana_varijabla naziv="DomainObject.Predmet.OznakaBrojOptuznogAkta_1">04-06-19-5307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Igor-rent j.d.o.o. za trgovinu i usluge zastupanog po punomoćniku Igor Vuković</izvorni_sadrzaj>
    <derivirana_varijabla naziv="DomainObject.Predmet.ProtustrankaFormated_1">  Igor-rent j.d.o.o. za trgovinu i usluge zastupanog po punomoćniku Igor Vuković</derivirana_varijabla>
  </DomainObject.Predmet.ProtustrankaFormated>
  <DomainObject.Predmet.ProtustrankaFormatedOIB>
    <izvorni_sadrzaj>  Igor-rent j.d.o.o. za trgovinu i usluge, OIB 96998072611 zastupanog po punomoćniku Igor Vuković</izvorni_sadrzaj>
    <derivirana_varijabla naziv="DomainObject.Predmet.ProtustrankaFormatedOIB_1">  Igor-rent j.d.o.o. za trgovinu i usluge, OIB 96998072611 zastupanog po punomoćniku Igor Vuković</derivirana_varijabla>
  </DomainObject.Predmet.ProtustrankaFormatedOIB>
  <DomainObject.Predmet.ProtustrankaFormatedWithAdress>
    <izvorni_sadrzaj> Igor-rent j.d.o.o. za trgovinu i usluge, Jaruščica 1 C, 10000 Zagreb zastupanog po punomoćniku Igor Vuković</izvorni_sadrzaj>
    <derivirana_varijabla naziv="DomainObject.Predmet.ProtustrankaFormatedWithAdress_1"> Igor-rent j.d.o.o. za trgovinu i usluge, Jaruščica 1 C, 10000 Zagreb zastupanog po punomoćniku Igor Vuković</derivirana_varijabla>
  </DomainObject.Predmet.ProtustrankaFormatedWithAdress>
  <DomainObject.Predmet.ProtustrankaFormatedWithAdressOIB>
    <izvorni_sadrzaj> Igor-rent j.d.o.o. za trgovinu i usluge, OIB 96998072611, Jaruščica 1 C, 10000 Zagreb zastupanog po punomoćniku Igor Vuković</izvorni_sadrzaj>
    <derivirana_varijabla naziv="DomainObject.Predmet.ProtustrankaFormatedWithAdressOIB_1"> Igor-rent j.d.o.o. za trgovinu i usluge, OIB 96998072611, Jaruščica 1 C, 10000 Zagreb zastupanog po punomoćniku Igor Vuković</derivirana_varijabla>
  </DomainObject.Predmet.ProtustrankaFormatedWithAdressOIB>
  <DomainObject.Predmet.ProtustrankaWithAdress>
    <izvorni_sadrzaj>Igor-rent j.d.o.o. za trgovinu i usluge Jaruščica 1 C, 10000 Zagreb</izvorni_sadrzaj>
    <derivirana_varijabla naziv="DomainObject.Predmet.ProtustrankaWithAdress_1">Igor-rent j.d.o.o. za trgovinu i usluge Jaruščica 1 C, 10000 Zagreb</derivirana_varijabla>
  </DomainObject.Predmet.ProtustrankaWithAdress>
  <DomainObject.Predmet.ProtustrankaWithAdressOIB>
    <izvorni_sadrzaj>Igor-rent j.d.o.o. za trgovinu i usluge, OIB 96998072611, Jaruščica 1 C, 10000 Zagreb</izvorni_sadrzaj>
    <derivirana_varijabla naziv="DomainObject.Predmet.ProtustrankaWithAdressOIB_1">Igor-rent j.d.o.o. za trgovinu i usluge, OIB 96998072611, Jaruščica 1 C, 10000 Zagreb</derivirana_varijabla>
  </DomainObject.Predmet.ProtustrankaWithAdressOIB>
  <DomainObject.Predmet.ProtustrankaNazivFormated>
    <izvorni_sadrzaj>Igor-rent j.d.o.o. za trgovinu i usluge</izvorni_sadrzaj>
    <derivirana_varijabla naziv="DomainObject.Predmet.ProtustrankaNazivFormated_1">Igor-rent j.d.o.o. za trgovinu i usluge</derivirana_varijabla>
  </DomainObject.Predmet.ProtustrankaNazivFormated>
  <DomainObject.Predmet.ProtustrankaNazivFormatedOIB>
    <izvorni_sadrzaj>Igor-rent j.d.o.o. za trgovinu i usluge, OIB 96998072611</izvorni_sadrzaj>
    <derivirana_varijabla naziv="DomainObject.Predmet.ProtustrankaNazivFormatedOIB_1">Igor-rent j.d.o.o. za trgovinu i usluge, OIB 96998072611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Igor-rent j.d.o.o. za trgovinu i usluge zastupanog po punomoćniku Igor Vuković</item>
    </izvorni_sadrzaj>
    <derivirana_varijabla naziv="DomainObject.Predmet.ProtuStrankaListFormated_1">
      <item>Igor-rent j.d.o.o. za trgovinu i usluge zastupanog po punomoćniku Igor Vuković</item>
    </derivirana_varijabla>
  </DomainObject.Predmet.ProtuStrankaListFormated>
  <DomainObject.Predmet.ProtuStrankaListFormatedOIB>
    <izvorni_sadrzaj>
      <item>Igor-rent j.d.o.o. za trgovinu i usluge, OIB 96998072611 zastupanog po punomoćniku Igor Vuković</item>
    </izvorni_sadrzaj>
    <derivirana_varijabla naziv="DomainObject.Predmet.ProtuStrankaListFormatedOIB_1">
      <item>Igor-rent j.d.o.o. za trgovinu i usluge, OIB 96998072611 zastupanog po punomoćniku Igor Vuković</item>
    </derivirana_varijabla>
  </DomainObject.Predmet.ProtuStrankaListFormatedOIB>
  <DomainObject.Predmet.ProtuStrankaListFormatedWithAdress>
    <izvorni_sadrzaj>
      <item>Igor-rent j.d.o.o. za trgovinu i usluge, Jaruščica 1 C, 10000 Zagreb zastupanog po punomoćniku Igor Vuković</item>
    </izvorni_sadrzaj>
    <derivirana_varijabla naziv="DomainObject.Predmet.ProtuStrankaListFormatedWithAdress_1">
      <item>Igor-rent j.d.o.o. za trgovinu i usluge, Jaruščica 1 C, 10000 Zagreb zastupanog po punomoćniku Igor Vuković</item>
    </derivirana_varijabla>
  </DomainObject.Predmet.ProtuStrankaListFormatedWithAdress>
  <DomainObject.Predmet.ProtuStrankaListFormatedWithAdressOIB>
    <izvorni_sadrzaj>
      <item>Igor-rent j.d.o.o. za trgovinu i usluge, OIB 96998072611, Jaruščica 1 C, 10000 Zagreb zastupanog po punomoćniku Igor Vuković</item>
    </izvorni_sadrzaj>
    <derivirana_varijabla naziv="DomainObject.Predmet.ProtuStrankaListFormatedWithAdressOIB_1">
      <item>Igor-rent j.d.o.o. za trgovinu i usluge, OIB 96998072611, Jaruščica 1 C, 10000 Zagreb zastupanog po punomoćniku Igor Vuković</item>
    </derivirana_varijabla>
  </DomainObject.Predmet.ProtuStrankaListFormatedWithAdressOIB>
  <DomainObject.Predmet.ProtuStrankaListNazivFormated>
    <izvorni_sadrzaj>
      <item>Igor-rent j.d.o.o. za trgovinu i usluge</item>
    </izvorni_sadrzaj>
    <derivirana_varijabla naziv="DomainObject.Predmet.ProtuStrankaListNazivFormated_1">
      <item>Igor-rent j.d.o.o. za trgovinu i usluge</item>
    </derivirana_varijabla>
  </DomainObject.Predmet.ProtuStrankaListNazivFormated>
  <DomainObject.Predmet.ProtuStrankaListNazivFormatedOIB>
    <izvorni_sadrzaj>
      <item>Igor-rent j.d.o.o. za trgovinu i usluge, OIB 96998072611</item>
    </izvorni_sadrzaj>
    <derivirana_varijabla naziv="DomainObject.Predmet.ProtuStrankaListNazivFormatedOIB_1">
      <item>Igor-rent j.d.o.o. za trgovinu i usluge, OIB 96998072611</item>
    </derivirana_varijabla>
  </DomainObject.Predmet.ProtuStrankaListNazivFormatedOIB>
  <DomainObject.Predmet.OstaliListFormated>
    <izvorni_sadrzaj>
      <item>Igor Vuković punomoćnik sudionika u postupku Igor-rent j.d.o.o. za trgovinu i usluge</item>
    </izvorni_sadrzaj>
    <derivirana_varijabla naziv="DomainObject.Predmet.OstaliListFormated_1">
      <item>Igor Vuković punomoćnik sudionika u postupku Igor-rent j.d.o.o. za trgovinu i usluge</item>
    </derivirana_varijabla>
  </DomainObject.Predmet.OstaliListFormated>
  <DomainObject.Predmet.OstaliListFormatedOIB>
    <izvorni_sadrzaj>
      <item>Igor Vuković, OIB 32970073757 punomoćnik sudionika u postupku Igor-rent j.d.o.o. za trgovinu i usluge</item>
    </izvorni_sadrzaj>
    <derivirana_varijabla naziv="DomainObject.Predmet.OstaliListFormatedOIB_1">
      <item>Igor Vuković, OIB 32970073757 punomoćnik sudionika u postupku Igor-rent j.d.o.o. za trgovinu i usluge</item>
    </derivirana_varijabla>
  </DomainObject.Predmet.OstaliListFormatedOIB>
  <DomainObject.Predmet.OstaliListFormatedWithAdress>
    <izvorni_sadrzaj>
      <item>Igor Vuković, Ulica Ljudevita Gaja 28, 10290 Zaprešić punomoćnik sudionika u postupku Igor-rent j.d.o.o. za trgovinu i usluge</item>
    </izvorni_sadrzaj>
    <derivirana_varijabla naziv="DomainObject.Predmet.OstaliListFormatedWithAdress_1">
      <item>Igor Vuković, Ulica Ljudevita Gaja 28, 10290 Zaprešić punomoćnik sudionika u postupku Igor-rent j.d.o.o. za trgovinu i usluge</item>
    </derivirana_varijabla>
  </DomainObject.Predmet.OstaliListFormatedWithAdress>
  <DomainObject.Predmet.OstaliListFormatedWithAdressOIB>
    <izvorni_sadrzaj>
      <item>Igor Vuković, OIB 32970073757, Ulica Ljudevita Gaja 28, 10290 Zaprešić punomoćnik sudionika u postupku Igor-rent j.d.o.o. za trgovinu i usluge</item>
    </izvorni_sadrzaj>
    <derivirana_varijabla naziv="DomainObject.Predmet.OstaliListFormatedWithAdressOIB_1">
      <item>Igor Vuković, OIB 32970073757, Ulica Ljudevita Gaja 28, 10290 Zaprešić punomoćnik sudionika u postupku Igor-rent j.d.o.o. za trgovinu i usluge</item>
    </derivirana_varijabla>
  </DomainObject.Predmet.OstaliListFormatedWithAdressOIB>
  <DomainObject.Predmet.OstaliListNazivFormated>
    <izvorni_sadrzaj>
      <item>Igor Vuković</item>
    </izvorni_sadrzaj>
    <derivirana_varijabla naziv="DomainObject.Predmet.OstaliListNazivFormated_1">
      <item>Igor Vuković</item>
    </derivirana_varijabla>
  </DomainObject.Predmet.OstaliListNazivFormated>
  <DomainObject.Predmet.OstaliListNazivFormatedOIB>
    <izvorni_sadrzaj>
      <item>Igor Vuković, OIB 32970073757</item>
    </izvorni_sadrzaj>
    <derivirana_varijabla naziv="DomainObject.Predmet.OstaliListNazivFormatedOIB_1">
      <item>Igor Vuković, OIB 32970073757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Igor-rent j.d.o.o. za trgovinu i usluge</izvorni_sadrzaj>
    <derivirana_varijabla naziv="DomainObject.Predmet.ProtustrankaIDrugi_1">Igor-rent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Igor-rent j.d.o.o. za trgovinu i usluge, OIB 96998072611, Jaruščica 1 C, 10000 Zagreb</izvorni_sadrzaj>
    <derivirana_varijabla naziv="DomainObject.Predmet.ProtustrankaIDrugiAdressOIB_1">Igor-rent j.d.o.o. za trgovinu i usluge, OIB 96998072611, Jaruščica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Igor-rent j.d.o.o. za trgovinu i usluge</item>
      <item>Financijska agencija</item>
      <item>Igor Vuković</item>
    </izvorni_sadrzaj>
    <derivirana_varijabla naziv="DomainObject.Predmet.SudioniciListNaziv_1">
      <item>Igor-rent j.d.o.o. za trgovinu i usluge</item>
      <item>Financijska agencija</item>
      <item>Igor Vuković</item>
    </derivirana_varijabla>
  </DomainObject.Predmet.SudioniciListNaziv>
  <DomainObject.Predmet.SudioniciListAdressOIB>
    <izvorni_sadrzaj>
      <item>Igor-rent j.d.o.o. za trgovinu i usluge, OIB 96998072611, Jaruščica 1 C,10000 Zagreb</item>
      <item>Financijska agencija, OIB 85821130368, TRG SVIBANJSKIH ŽRTAVA 1995. 1,10000 Zagreb</item>
      <item>Igor Vuković, OIB 32970073757, Ulica Ljudevita Gaja 28,10290 Zaprešić</item>
    </izvorni_sadrzaj>
    <derivirana_varijabla naziv="DomainObject.Predmet.SudioniciListAdressOIB_1">
      <item>Igor-rent j.d.o.o. za trgovinu i usluge, OIB 96998072611, Jaruščica 1 C,10000 Zagreb</item>
      <item>Financijska agencija, OIB 85821130368, TRG SVIBANJSKIH ŽRTAVA 1995. 1,10000 Zagreb</item>
      <item>Igor Vuković, OIB 32970073757, Ulica Ljudevita Gaja 28,10290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96998072611</item>
      <item>, OIB 85821130368</item>
      <item>, OIB 32970073757</item>
    </izvorni_sadrzaj>
    <derivirana_varijabla naziv="DomainObject.Predmet.SudioniciListNazivOIB_1">
      <item>, OIB 96998072611</item>
      <item>, OIB 85821130368</item>
      <item>, OIB 32970073757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prosinca 2019.</izvorni_sadrzaj>
    <derivirana_varijabla naziv="DomainObject.Predmet.DatumPocetkaProcesa_1">9.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1323</properties:Characters>
  <properties:Lines>42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2020-03-04T08:57:00Z</dcterms:created>
  <dc:creator>Ivana Manestar</dc:creator>
  <cp:lastModifiedBy>Petra Komučar</cp:lastModifiedBy>
  <cp:lastPrinted>2020-03-04T08:52:00Z</cp:lastPrinted>
  <dcterms:modified xmlns:xsi="http://www.w3.org/2001/XMLSchema-instance" xsi:type="dcterms:W3CDTF">2020-03-04T08:57:00Z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(St-3040-19 Igor-rent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