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b3be" w14:paraId="bdcb3be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907BF">
        <w:rPr>
          <w:lang w:val="hr-HR"/>
        </w:rPr>
        <w:t xml:space="preserve">OTTO-MOTO </w:t>
      </w:r>
      <w:r w:rsidR="002102BE">
        <w:rPr>
          <w:lang w:val="hr-HR"/>
        </w:rPr>
        <w:t>d.o.o. 21210 Solin, Hektorovićeva b.b.,</w:t>
      </w:r>
      <w:r w:rsidR="002102BE" w:rsidRPr="002102BE">
        <w:rPr>
          <w:lang w:val="hr-HR"/>
        </w:rPr>
        <w:t xml:space="preserve"> </w:t>
      </w:r>
      <w:r w:rsidR="005A4641">
        <w:rPr>
          <w:lang w:val="hr-HR"/>
        </w:rPr>
        <w:t xml:space="preserve">OIB: 18250837520, dana </w:t>
      </w:r>
      <w:r w:rsidR="00C3059F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2102BE">
        <w:rPr>
          <w:lang w:val="hr-HR"/>
        </w:rPr>
        <w:t>OTTO-MOTO d.o.o. Solin,</w:t>
      </w:r>
      <w:r w:rsidR="002102BE" w:rsidRPr="002102BE">
        <w:rPr>
          <w:lang w:val="hr-HR"/>
        </w:rPr>
        <w:t xml:space="preserve"> </w:t>
      </w:r>
      <w:r w:rsidR="002102BE">
        <w:rPr>
          <w:lang w:val="hr-HR"/>
        </w:rPr>
        <w:t>OIB: 18250837520.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06A8C">
        <w:rPr>
          <w:lang w:val="hr-HR"/>
        </w:rPr>
        <w:t xml:space="preserve">15.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2102BE">
        <w:rPr>
          <w:lang w:val="hr-HR"/>
        </w:rPr>
        <w:t xml:space="preserve">OTTO-MOTO d.o.o. Solin.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>od 4.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C3059F">
        <w:rPr>
          <w:lang w:val="hr-HR"/>
        </w:rPr>
        <w:t>,</w:t>
      </w:r>
      <w:r>
        <w:rPr>
          <w:lang w:val="hr-HR"/>
        </w:rPr>
        <w:t xml:space="preserve"> dakle</w:t>
      </w:r>
      <w:r w:rsidR="00C3059F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3059F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30E" w:rsidP="003734BE" w:rsidR="0077730E">
      <w:r>
        <w:separator/>
      </w:r>
    </w:p>
  </w:endnote>
  <w:endnote w:id="0" w:type="continuationSeparator">
    <w:p w:rsidRDefault="0077730E" w:rsidP="003734BE" w:rsidR="00777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30E" w:rsidP="003734BE" w:rsidR="0077730E">
      <w:r>
        <w:separator/>
      </w:r>
    </w:p>
  </w:footnote>
  <w:footnote w:id="0" w:type="continuationSeparator">
    <w:p w:rsidRDefault="0077730E" w:rsidP="003734BE" w:rsidR="00777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8057F" w:rsidRPr="0038057F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B74553">
      <w:t>151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907BF" w:rsidRPr="00E47FD1">
      <w:t>151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057F"/>
    <w:rsid w:val="00382327"/>
    <w:rsid w:val="003855E7"/>
    <w:rsid w:val="003929B4"/>
    <w:rsid w:val="00403F01"/>
    <w:rsid w:val="004171BE"/>
    <w:rsid w:val="00473132"/>
    <w:rsid w:val="004777B1"/>
    <w:rsid w:val="004A6CA0"/>
    <w:rsid w:val="005A4641"/>
    <w:rsid w:val="005C7075"/>
    <w:rsid w:val="00642955"/>
    <w:rsid w:val="0066735D"/>
    <w:rsid w:val="006767AE"/>
    <w:rsid w:val="006E3551"/>
    <w:rsid w:val="00736EF6"/>
    <w:rsid w:val="00743750"/>
    <w:rsid w:val="00764538"/>
    <w:rsid w:val="007725FF"/>
    <w:rsid w:val="0077730E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59F"/>
    <w:rsid w:val="00C30FC8"/>
    <w:rsid w:val="00C435B4"/>
    <w:rsid w:val="00C5093E"/>
    <w:rsid w:val="00C7399E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E14AE2"/>
    <w:rsid w:val="00E47FD1"/>
    <w:rsid w:val="00E907BF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OTTO-MOTO, d.o.o. trgovina na veliko i malo i usluge</izvorni_sadrzaj>
    <derivirana_varijabla naziv="DomainObject.Predmet.ProtustrankaFormated_1">  OTTO-MOTO, d.o.o. trgovina na veliko i malo i usluge</derivirana_varijabla>
  </DomainObject.Predmet.ProtustrankaFormated>
  <DomainObject.Predmet.ProtustrankaFormatedOIB>
    <izvorni_sadrzaj>  OTTO-MOTO, d.o.o. trgovina na veliko i malo i usluge, OIB 18250837520</izvorni_sadrzaj>
    <derivirana_varijabla naziv="DomainObject.Predmet.ProtustrankaFormatedOIB_1">  OTTO-MOTO, d.o.o. trgovina na veliko i malo i usluge, OIB 18250837520</derivirana_varijabla>
  </DomainObject.Predmet.ProtustrankaFormatedOIB>
  <DomainObject.Predmet.ProtustrankaFormatedWithAdress>
    <izvorni_sadrzaj> OTTO-MOTO, d.o.o. trgovina na veliko i malo i usluge, Hektorovićeva/bb, 21210 Solin</izvorni_sadrzaj>
    <derivirana_varijabla naziv="DomainObject.Predmet.ProtustrankaFormatedWithAdress_1"> OTTO-MOTO, d.o.o. trgovina na veliko i malo i usluge, Hektorovićeva/bb, 21210 Solin</derivirana_varijabla>
  </DomainObject.Predmet.ProtustrankaFormatedWithAdress>
  <DomainObject.Predmet.ProtustrankaFormatedWithAdressOIB>
    <izvorni_sadrzaj> OTTO-MOTO, d.o.o. trgovina na veliko i malo i usluge, OIB 18250837520, Hektorovićeva/bb, 21210 Solin</izvorni_sadrzaj>
    <derivirana_varijabla naziv="DomainObject.Predmet.ProtustrankaFormatedWithAdressOIB_1"> OTTO-MOTO, d.o.o. trgovina na veliko i malo i usluge, OIB 18250837520, Hektorovićeva/bb, 21210 Solin</derivirana_varijabla>
  </DomainObject.Predmet.ProtustrankaFormatedWithAdressOIB>
  <DomainObject.Predmet.ProtustrankaWithAdress>
    <izvorni_sadrzaj>OTTO-MOTO, d.o.o. trgovina na veliko i malo i usluge Hektorovićeva/bb, 21210 Solin</izvorni_sadrzaj>
    <derivirana_varijabla naziv="DomainObject.Predmet.ProtustrankaWithAdress_1">OTTO-MOTO, d.o.o. trgovina na veliko i malo i usluge Hektorovićeva/bb, 21210 Solin</derivirana_varijabla>
  </DomainObject.Predmet.ProtustrankaWithAdress>
  <DomainObject.Predmet.ProtustrankaWithAdressOIB>
    <izvorni_sadrzaj>OTTO-MOTO, d.o.o. trgovina na veliko i malo i usluge, OIB 18250837520, Hektorovićeva/bb, 21210 Solin</izvorni_sadrzaj>
    <derivirana_varijabla naziv="DomainObject.Predmet.ProtustrankaWithAdressOIB_1">OTTO-MOTO, d.o.o. trgovina na veliko i malo i usluge, OIB 18250837520, Hektorovićeva/bb, 21210 Solin</derivirana_varijabla>
  </DomainObject.Predmet.ProtustrankaWithAdressOIB>
  <DomainObject.Predmet.ProtustrankaNazivFormated>
    <izvorni_sadrzaj>OTTO-MOTO, d.o.o. trgovina na veliko i malo i usluge</izvorni_sadrzaj>
    <derivirana_varijabla naziv="DomainObject.Predmet.ProtustrankaNazivFormated_1">OTTO-MOTO, d.o.o. trgovina na veliko i malo i usluge</derivirana_varijabla>
  </DomainObject.Predmet.ProtustrankaNazivFormated>
  <DomainObject.Predmet.ProtustrankaNazivFormatedOIB>
    <izvorni_sadrzaj>OTTO-MOTO, d.o.o. trgovina na veliko i malo i usluge, OIB 18250837520</izvorni_sadrzaj>
    <derivirana_varijabla naziv="DomainObject.Predmet.ProtustrankaNazivFormatedOIB_1">OTTO-MOTO, d.o.o. trgovina na veliko i malo i usluge, OIB 18250837520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39656.12</izvorni_sadrzaj>
    <derivirana_varijabla naziv="DomainObject.Predmet.TrenutnaVrijednost_1">39656.12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OTTO-MOTO, d.o.o. trgovina na veliko i malo i usluge</item>
    </izvorni_sadrzaj>
    <derivirana_varijabla naziv="DomainObject.Predmet.ProtuStrankaListFormated_1">
      <item>OTTO-MOTO, d.o.o. trgovina na veliko i malo i usluge</item>
    </derivirana_varijabla>
  </DomainObject.Predmet.ProtuStrankaListFormated>
  <DomainObject.Predmet.ProtuStrankaListFormatedOIB>
    <izvorni_sadrzaj>
      <item>OTTO-MOTO, d.o.o. trgovina na veliko i malo i usluge, OIB 18250837520</item>
    </izvorni_sadrzaj>
    <derivirana_varijabla naziv="DomainObject.Predmet.ProtuStrankaListFormatedOIB_1">
      <item>OTTO-MOTO, d.o.o. trgovina na veliko i malo i usluge, OIB 18250837520</item>
    </derivirana_varijabla>
  </DomainObject.Predmet.ProtuStrankaListFormatedOIB>
  <DomainObject.Predmet.ProtuStrankaListFormatedWithAdress>
    <izvorni_sadrzaj>
      <item>OTTO-MOTO, d.o.o. trgovina na veliko i malo i usluge, Hektorovićeva/bb, 21210 Solin</item>
    </izvorni_sadrzaj>
    <derivirana_varijabla naziv="DomainObject.Predmet.ProtuStrankaListFormatedWithAdress_1">
      <item>OTTO-MOTO, d.o.o. trgovina na veliko i malo i usluge, Hektorovićeva/bb, 21210 Solin</item>
    </derivirana_varijabla>
  </DomainObject.Predmet.ProtuStrankaListFormatedWithAdress>
  <DomainObject.Predmet.ProtuStrankaListFormatedWithAdressOIB>
    <izvorni_sadrzaj>
      <item>OTTO-MOTO, d.o.o. trgovina na veliko i malo i usluge, OIB 18250837520, Hektorovićeva/bb, 21210 Solin</item>
    </izvorni_sadrzaj>
    <derivirana_varijabla naziv="DomainObject.Predmet.ProtuStrankaListFormatedWithAdressOIB_1">
      <item>OTTO-MOTO, d.o.o. trgovina na veliko i malo i usluge, OIB 18250837520, Hektorovićeva/bb, 21210 Solin</item>
    </derivirana_varijabla>
  </DomainObject.Predmet.ProtuStrankaListFormatedWithAdressOIB>
  <DomainObject.Predmet.ProtuStrankaListNazivFormated>
    <izvorni_sadrzaj>
      <item>OTTO-MOTO, d.o.o. trgovina na veliko i malo i usluge</item>
    </izvorni_sadrzaj>
    <derivirana_varijabla naziv="DomainObject.Predmet.ProtuStrankaListNazivFormated_1">
      <item>OTTO-MOTO, d.o.o. trgovina na veliko i malo i usluge</item>
    </derivirana_varijabla>
  </DomainObject.Predmet.ProtuStrankaListNazivFormated>
  <DomainObject.Predmet.ProtuStrankaListNazivFormatedOIB>
    <izvorni_sadrzaj>
      <item>OTTO-MOTO, d.o.o. trgovina na veliko i malo i usluge, OIB 18250837520</item>
    </izvorni_sadrzaj>
    <derivirana_varijabla naziv="DomainObject.Predmet.ProtuStrankaListNazivFormatedOIB_1">
      <item>OTTO-MOTO, d.o.o. trgovina na veliko i malo i usluge, OIB 18250837520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OTTO-MOTO, d.o.o. trgovina na veliko i malo i usluge</izvorni_sadrzaj>
    <derivirana_varijabla naziv="DomainObject.Predmet.ProtustrankaIDrugi_1">OTTO-MOTO, d.o.o. trgovina na veliko i malo i usluge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OTTO-MOTO, d.o.o. trgovina na veliko i malo i usluge, OIB 18250837520, Hektorovićeva/bb, 21210 Solin</izvorni_sadrzaj>
    <derivirana_varijabla naziv="DomainObject.Predmet.ProtustrankaIDrugiAdressOIB_1">OTTO-MOTO, d.o.o. trgovina na veliko i malo i usluge, OIB 18250837520, Hektorovićeva/bb,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OTTO-MOTO, d.o.o. trgovina na veliko i malo i usluge</item>
    </izvorni_sadrzaj>
    <derivirana_varijabla naziv="DomainObject.Predmet.SudioniciListNaziv_1">
      <item>FINA SPLIT</item>
      <item>OTTO-MOTO, d.o.o. trgovina na veliko i malo i usluge</item>
    </derivirana_varijabla>
  </DomainObject.Predmet.SudioniciListNaziv>
  <DomainObject.Predmet.SudioniciListAdressOIB>
    <izvorni_sadrzaj>
      <item>FINA SPLIT, Mažuranićevo šetalište 24b,21000 Split</item>
      <item>OTTO-MOTO, d.o.o. trgovina na veliko i malo i usluge, OIB 18250837520, Hektorovićeva/bb,21210 Solin</item>
    </izvorni_sadrzaj>
    <derivirana_varijabla naziv="DomainObject.Predmet.SudioniciListAdressOIB_1">
      <item>FINA SPLIT, Mažuranićevo šetalište 24b,21000 Split</item>
      <item>OTTO-MOTO, d.o.o. trgovina na veliko i malo i usluge, OIB 18250837520, Hektorovićeva/bb,21210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18250837520</item>
    </izvorni_sadrzaj>
    <derivirana_varijabla naziv="DomainObject.Predmet.SudioniciListNazivOIB_1">
      <item>, OIB null</item>
      <item>, OIB 18250837520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F7511-C380-4AE1-B4AD-0496CD94F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724</properties:Words>
  <properties:Characters>3871</properties:Characters>
  <properties:Lines>96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Katarina Mikulić</cp:lastModifiedBy>
  <cp:lastPrinted>2015-12-22T08:28:00Z</cp:lastPrinted>
  <dcterms:modified xmlns:xsi="http://www.w3.org/2001/XMLSchema-instance" xsi:type="dcterms:W3CDTF">2016-01-04T08:03:00Z</dcterms:modified>
  <cp:revision>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