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b678" w14:paraId="3e0b678" w:rsidRDefault="00136B1B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="00DE453A" w:rsidRPr="00DE453A">
        <w:rPr>
          <w:b/>
        </w:rPr>
        <w:t>TRGOVAČKI SUD U VARAŽDINU</w:t>
      </w:r>
    </w:p>
    <w:p w:rsidRDefault="001F5B48" w:rsidP="001F5B48" w:rsidR="001F5B48" w:rsidRPr="00DE453A">
      <w:pPr>
        <w:rPr>
          <w:b/>
        </w:rPr>
      </w:pPr>
      <w:r w:rsidRPr="00B44C46">
        <w:t>Poslovni broj spisa</w:t>
      </w:r>
      <w:r>
        <w:t xml:space="preserve">: </w:t>
      </w:r>
      <w:r w:rsidRPr="00384F83">
        <w:rPr>
          <w:sz w:val="22"/>
          <w:szCs w:val="22"/>
        </w:rPr>
        <w:t xml:space="preserve">:          </w:t>
      </w:r>
      <w:r w:rsidRPr="00DE453A">
        <w:rPr>
          <w:b/>
        </w:rPr>
        <w:t>St-</w:t>
      </w:r>
      <w:r>
        <w:rPr>
          <w:b/>
        </w:rPr>
        <w:t>253/16</w:t>
      </w:r>
    </w:p>
    <w:p w:rsidRDefault="001F5B48" w:rsidP="001F5B48" w:rsidR="001F5B48" w:rsidRPr="00DE453A">
      <w:pPr>
        <w:rPr>
          <w:b/>
        </w:rPr>
      </w:pPr>
      <w:r>
        <w:t xml:space="preserve">Dužnik:                              </w:t>
      </w:r>
      <w:r>
        <w:rPr>
          <w:b/>
        </w:rPr>
        <w:t>JERO d.o.o. u stečaju, Trnovec Bartolovečki, Varaždinska 82</w:t>
      </w:r>
    </w:p>
    <w:p w:rsidRDefault="001F5B48" w:rsidP="001F5B48" w:rsidR="001F5B48">
      <w:pPr>
        <w:pBdr>
          <w:bottom w:space="1" w:sz="12" w:color="auto" w:val="single"/>
        </w:pBd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</w:t>
      </w:r>
      <w:r>
        <w:rPr>
          <w:b/>
        </w:rPr>
        <w:t xml:space="preserve">    </w:t>
      </w:r>
      <w:r w:rsidRPr="00DE453A">
        <w:rPr>
          <w:b/>
        </w:rPr>
        <w:t xml:space="preserve">OIB: </w:t>
      </w:r>
      <w:r>
        <w:rPr>
          <w:b/>
        </w:rPr>
        <w:t>22764323186</w:t>
      </w:r>
    </w:p>
    <w:p w:rsidRDefault="001F5B48" w:rsidP="001F5B48" w:rsidR="001F5B48">
      <w:pPr>
        <w:rPr>
          <w:b/>
        </w:rPr>
      </w:pPr>
    </w:p>
    <w:p w:rsidRDefault="00956B7E" w:rsidP="001F5B48" w:rsidR="00956B7E">
      <w:pPr>
        <w:rPr>
          <w:b/>
        </w:rPr>
      </w:pPr>
    </w:p>
    <w:p w:rsidRDefault="00956B7E" w:rsidP="001F5B48" w:rsidR="00956B7E">
      <w:pPr>
        <w:rPr>
          <w:b/>
        </w:rPr>
      </w:pPr>
    </w:p>
    <w:p w:rsidRDefault="00334247" w:rsidP="00DE453A" w:rsidR="00334247">
      <w:pPr>
        <w:jc w:val="center"/>
        <w:rPr>
          <w:b/>
        </w:rPr>
      </w:pPr>
    </w:p>
    <w:p w:rsidRDefault="007C4130" w:rsidP="00DE453A" w:rsidR="007C4130">
      <w:pPr>
        <w:jc w:val="center"/>
        <w:rPr>
          <w:b/>
        </w:rPr>
      </w:pPr>
    </w:p>
    <w:p w:rsidRDefault="00956B7E" w:rsidP="00956B7E" w:rsidR="00956B7E">
      <w:pPr>
        <w:jc w:val="both"/>
        <w:rPr>
          <w:b/>
        </w:rPr>
      </w:pPr>
      <w:r>
        <w:rPr>
          <w:b/>
        </w:rPr>
        <w:t xml:space="preserve">Predmet: Prijedlog diobe  kupovnine od unovčenja   </w:t>
      </w:r>
      <w:r w:rsidR="001D61A8">
        <w:rPr>
          <w:b/>
        </w:rPr>
        <w:t xml:space="preserve">vozila </w:t>
      </w:r>
      <w:r>
        <w:rPr>
          <w:b/>
        </w:rPr>
        <w:t xml:space="preserve"> na koj</w:t>
      </w:r>
      <w:r w:rsidR="001D61A8">
        <w:rPr>
          <w:b/>
        </w:rPr>
        <w:t>em</w:t>
      </w:r>
      <w:r>
        <w:rPr>
          <w:b/>
        </w:rPr>
        <w:t xml:space="preserve"> postoji razlučno pravo</w:t>
      </w:r>
    </w:p>
    <w:p w:rsidRDefault="00956B7E" w:rsidP="00956B7E" w:rsidR="00956B7E">
      <w:pPr>
        <w:rPr>
          <w:b/>
        </w:rPr>
      </w:pPr>
    </w:p>
    <w:p w:rsidRDefault="001D61A8" w:rsidP="00956B7E" w:rsidR="001D61A8">
      <w:pPr>
        <w:rPr>
          <w:b/>
        </w:rPr>
      </w:pPr>
    </w:p>
    <w:p w:rsidRDefault="001D61A8" w:rsidP="00691346" w:rsidR="001D61A8">
      <w:pPr>
        <w:autoSpaceDE w:val="false"/>
        <w:autoSpaceDN w:val="false"/>
        <w:adjustRightInd w:val="false"/>
        <w:jc w:val="both"/>
      </w:pPr>
      <w:r>
        <w:t xml:space="preserve">Na 7. prodaji prikupljanjem pisanih ponuda, kupcu  Ceste Požega d.o.o., Šljačka cesta 1, Požega, OIB: 22203757528,  prodan  je teretni automobil marke MAN 8-163 LLC hladnjača, 2000. godište,  broj šasije: WMAL33ZZZYY056532, za kupoprodajnu cijenu u iznosu od  12.900,13 kn uvećanu za PDV  u iznosu od 3.225,03 kn, što sveukupno iznosi 16.125,16 kn. </w:t>
      </w:r>
    </w:p>
    <w:p w:rsidRDefault="001D61A8" w:rsidP="00956B7E" w:rsidR="001D61A8" w:rsidRPr="001D61A8">
      <w:r>
        <w:t xml:space="preserve"> </w:t>
      </w:r>
    </w:p>
    <w:p w:rsidRDefault="00691346" w:rsidP="00691346" w:rsidR="00691346">
      <w:pPr>
        <w:autoSpaceDE w:val="false"/>
        <w:autoSpaceDN w:val="false"/>
        <w:adjustRightInd w:val="false"/>
        <w:ind w:left="10"/>
        <w:jc w:val="both"/>
      </w:pPr>
      <w:r>
        <w:t>Na prodanom vozilu razlučno pravo ima Ministarstv</w:t>
      </w:r>
      <w:r w:rsidR="003B4C40">
        <w:t>o</w:t>
      </w:r>
      <w:r>
        <w:t xml:space="preserve"> financija, Porezna uprava, Područni ured sjeverna Hrvatska,  na temelju Rješenja</w:t>
      </w:r>
      <w:r w:rsidRPr="006167AF">
        <w:t xml:space="preserve"> o ovrsi od 11.12.2013., Klasa: Up/I-415-02/2013-001/00</w:t>
      </w:r>
      <w:r>
        <w:t xml:space="preserve">530, Urbroj: 513-007-05/2013-01 i </w:t>
      </w:r>
      <w:r w:rsidRPr="006167AF">
        <w:t>Zapisnik</w:t>
      </w:r>
      <w:r>
        <w:t>a</w:t>
      </w:r>
      <w:r w:rsidRPr="006167AF">
        <w:t xml:space="preserve"> o izvršenoj pljenidbi i procjeni pokretne imovine od 07.03.2014., Klasa: UP/I-415-02/13-01/530, Urbroj: 513-07-05/14-07</w:t>
      </w:r>
      <w:r>
        <w:t xml:space="preserve"> ).</w:t>
      </w:r>
      <w:r w:rsidR="003B4C40">
        <w:t xml:space="preserve"> Tražbina osigurana razlučnim pravom iznosi </w:t>
      </w:r>
      <w:r w:rsidR="003B4C40" w:rsidRPr="003B4C40">
        <w:t>69.575,51 kn.</w:t>
      </w:r>
    </w:p>
    <w:p w:rsidRDefault="001D61A8" w:rsidP="00956B7E" w:rsidR="001D61A8"/>
    <w:p w:rsidRDefault="00956B7E" w:rsidP="00956B7E" w:rsidR="00956B7E">
      <w:pPr>
        <w:jc w:val="both"/>
      </w:pPr>
      <w:r>
        <w:t xml:space="preserve">Predlažem da se iz kupoprodajne cijene u iznosu od </w:t>
      </w:r>
      <w:r w:rsidR="003B4C40">
        <w:t>16.125,16</w:t>
      </w:r>
      <w:r>
        <w:t xml:space="preserve"> kn, u skladu sa čl. 248. Stečajnog zakona ( NN 71/15 ), namire troškovi u ukupnom iznosu od </w:t>
      </w:r>
      <w:r w:rsidR="00BA74D9">
        <w:t>4.897,96</w:t>
      </w:r>
      <w:r>
        <w:t xml:space="preserve">  kn, obračunati u skladu sa čl. 254. istoga Zakona, koji se sastoje od :</w:t>
      </w:r>
    </w:p>
    <w:p w:rsidRDefault="00956B7E" w:rsidP="00956B7E" w:rsidR="00956B7E">
      <w:pPr>
        <w:tabs>
          <w:tab w:pos="6930" w:val="left"/>
        </w:tabs>
        <w:jc w:val="both"/>
      </w:pPr>
      <w:r>
        <w:tab/>
      </w:r>
    </w:p>
    <w:p w:rsidRDefault="00956B7E" w:rsidP="00956B7E" w:rsidR="00956B7E">
      <w:pPr>
        <w:numPr>
          <w:ilvl w:val="0"/>
          <w:numId w:val="6"/>
        </w:numPr>
        <w:jc w:val="both"/>
      </w:pPr>
      <w:r>
        <w:t xml:space="preserve">troškova utvrđivanja predmeta razlučnog prava u paušalnom iznosu od 5 % od utrška, što iznosi  </w:t>
      </w:r>
      <w:r w:rsidR="00BA74D9">
        <w:t xml:space="preserve">806,26 </w:t>
      </w:r>
      <w:r>
        <w:t xml:space="preserve"> kn,</w:t>
      </w:r>
    </w:p>
    <w:p w:rsidRDefault="00956B7E" w:rsidP="00956B7E" w:rsidR="00956B7E">
      <w:pPr>
        <w:numPr>
          <w:ilvl w:val="0"/>
          <w:numId w:val="6"/>
        </w:numPr>
        <w:jc w:val="both"/>
      </w:pPr>
      <w:r>
        <w:t xml:space="preserve">troškova unovčenja </w:t>
      </w:r>
      <w:r w:rsidR="00BA74D9">
        <w:t xml:space="preserve">u  iznosu  od 866,67 kn, koji se sastoje od razmjernog dijela troška procjene vozila ( 1/3 od iznosa računa </w:t>
      </w:r>
      <w:r w:rsidR="00C810AA">
        <w:t>Bercon d.o.o.</w:t>
      </w:r>
      <w:r w:rsidR="00BA74D9">
        <w:t xml:space="preserve"> </w:t>
      </w:r>
      <w:r w:rsidR="00527707">
        <w:t xml:space="preserve"> – procijenjena su 3 vozila</w:t>
      </w:r>
      <w:r w:rsidR="00BA74D9">
        <w:t>)</w:t>
      </w:r>
    </w:p>
    <w:p w:rsidRDefault="00956B7E" w:rsidP="00956B7E" w:rsidR="00956B7E">
      <w:pPr>
        <w:numPr>
          <w:ilvl w:val="0"/>
          <w:numId w:val="6"/>
        </w:numPr>
        <w:jc w:val="both"/>
      </w:pPr>
      <w:r>
        <w:t xml:space="preserve">PDV-a u iznosu od </w:t>
      </w:r>
      <w:r w:rsidR="00243EAB">
        <w:t>3.225,03</w:t>
      </w:r>
      <w:r>
        <w:t xml:space="preserve"> kn ( sukladno čl. </w:t>
      </w:r>
      <w:smartTag w:element="metricconverter" w:uri="urn:schemas-microsoft-com:office:smarttags">
        <w:smartTagPr>
          <w:attr w:val="254. st" w:name="ProductID"/>
        </w:smartTagPr>
        <w:r>
          <w:t>254. st</w:t>
        </w:r>
      </w:smartTag>
      <w:r>
        <w:t>. 3., ako je zbog unovčenja stečajna masa opterećena porezom, iznos tog poreza dodaje se paušalnim troškovima, odnosno stvarno nastalim troškovima unovčenja).</w:t>
      </w:r>
    </w:p>
    <w:p w:rsidRDefault="00956B7E" w:rsidP="00956B7E" w:rsidR="00956B7E">
      <w:pPr>
        <w:jc w:val="both"/>
      </w:pPr>
    </w:p>
    <w:p w:rsidRDefault="00956B7E" w:rsidP="00956B7E" w:rsidR="00956B7E">
      <w:pPr>
        <w:jc w:val="both"/>
      </w:pPr>
      <w:r>
        <w:t xml:space="preserve">Preostalim iznosom </w:t>
      </w:r>
      <w:r w:rsidR="00243EAB">
        <w:t xml:space="preserve">od 11.227,20 </w:t>
      </w:r>
      <w:r>
        <w:t xml:space="preserve"> kn namiruje se tražbina razlučnog vjerovnika Ministarstvo financija, Porezna uprava, Područni ured sjeverna Hrvatska.</w:t>
      </w:r>
    </w:p>
    <w:p w:rsidRDefault="00956B7E" w:rsidP="00956B7E" w:rsidR="00956B7E">
      <w:pPr>
        <w:jc w:val="both"/>
      </w:pPr>
    </w:p>
    <w:p w:rsidRDefault="00B71977" w:rsidP="004B0DAE" w:rsidR="00B71977">
      <w:pPr>
        <w:jc w:val="both"/>
      </w:pPr>
      <w:r>
        <w:t xml:space="preserve">U Varaždinu, </w:t>
      </w:r>
      <w:r w:rsidR="00B9631C">
        <w:t xml:space="preserve"> </w:t>
      </w:r>
      <w:r w:rsidR="00243EAB">
        <w:t>23. studenog.</w:t>
      </w:r>
      <w:r w:rsidR="00334247"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334247">
          <w:t>2018. g</w:t>
        </w:r>
      </w:smartTag>
      <w:r w:rsidR="00334247">
        <w:t>.</w:t>
      </w:r>
    </w:p>
    <w:p w:rsidRDefault="007C4130" w:rsidP="004B0DAE" w:rsidR="00B71977">
      <w:pPr>
        <w:jc w:val="both"/>
      </w:pPr>
      <w:r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B71977">
        <w:t>Stečajna upraviteljica:</w:t>
      </w: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  <w:t xml:space="preserve">       </w:t>
      </w:r>
      <w:r>
        <w:t>Nevenka Golubić, dipl. oec.</w:t>
      </w:r>
    </w:p>
    <w:p w:rsidRDefault="00334247" w:rsidR="00334247"/>
    <w:p w:rsidRDefault="00243EAB" w:rsidR="00243EAB"/>
    <w:p w:rsidRDefault="00243EAB" w:rsidR="00243EAB"/>
    <w:p w:rsidRDefault="00243EAB" w:rsidR="00243EAB">
      <w:r>
        <w:t xml:space="preserve">Prilog: račun </w:t>
      </w:r>
      <w:r w:rsidR="00C810AA">
        <w:t>Bercon d.o.o.</w:t>
      </w:r>
    </w:p>
    <w:p w:rsidRDefault="00243EAB" w:rsidR="00243EAB"/>
    <w:sectPr w:rsidSect="00252347" w:rsidR="00243EAB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6EB" w:rsidR="00AD06EB">
      <w:r>
        <w:separator/>
      </w:r>
    </w:p>
  </w:endnote>
  <w:endnote w:id="0" w:type="continuationSeparator">
    <w:p w:rsidRDefault="00AD06EB" w:rsidR="00AD0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AA" w:rsidP="00742220" w:rsidR="00C810A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0AA" w:rsidP="00F83CE8" w:rsidR="00C810A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AA" w:rsidP="00742220" w:rsidR="00C810A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9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810AA" w:rsidP="00F83CE8" w:rsidR="00C810A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6EB" w:rsidR="00AD06EB">
      <w:r>
        <w:separator/>
      </w:r>
    </w:p>
  </w:footnote>
  <w:footnote w:id="0" w:type="continuationSeparator">
    <w:p w:rsidRDefault="00AD06EB" w:rsidR="00AD06E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F312E2"/>
    <w:multiLevelType w:val="hybridMultilevel"/>
    <w:tmpl w:val="F654867C"/>
    <w:lvl w:tplc="788646E4" w:ilvl="0">
      <w:numFmt w:val="bullet"/>
      <w:lvlText w:val="-"/>
      <w:lvlJc w:val="left"/>
      <w:pPr>
        <w:tabs>
          <w:tab w:pos="370" w:val="num"/>
        </w:tabs>
        <w:ind w:hanging="360" w:left="3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90" w:val="num"/>
        </w:tabs>
        <w:ind w:hanging="360" w:left="10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10" w:val="num"/>
        </w:tabs>
        <w:ind w:hanging="360" w:left="18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30" w:val="num"/>
        </w:tabs>
        <w:ind w:hanging="360" w:left="25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50" w:val="num"/>
        </w:tabs>
        <w:ind w:hanging="360" w:left="32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70" w:val="num"/>
        </w:tabs>
        <w:ind w:hanging="360" w:left="39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90" w:val="num"/>
        </w:tabs>
        <w:ind w:hanging="360" w:left="46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10" w:val="num"/>
        </w:tabs>
        <w:ind w:hanging="360" w:left="54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30" w:val="num"/>
        </w:tabs>
        <w:ind w:hanging="360" w:left="6130"/>
      </w:pPr>
      <w:rPr>
        <w:rFonts w:hAnsi="Wingdings" w:ascii="Wingdings" w:hint="default"/>
      </w:rPr>
    </w:lvl>
  </w:abstractNum>
  <w:abstractNum w:abstractNumId="2">
    <w:nsid w:val="3C4733E7"/>
    <w:multiLevelType w:val="hybridMultilevel"/>
    <w:tmpl w:val="6C068BC0"/>
    <w:lvl w:tplc="427884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A54570"/>
    <w:multiLevelType w:val="hybridMultilevel"/>
    <w:tmpl w:val="A5461A44"/>
    <w:lvl w:tplc="0D745564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4E65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1FB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168E2"/>
    <w:rsid w:val="001212F8"/>
    <w:rsid w:val="00122251"/>
    <w:rsid w:val="00124EDE"/>
    <w:rsid w:val="00124F51"/>
    <w:rsid w:val="00127DF5"/>
    <w:rsid w:val="001306F3"/>
    <w:rsid w:val="00131874"/>
    <w:rsid w:val="00132416"/>
    <w:rsid w:val="00132867"/>
    <w:rsid w:val="0013408D"/>
    <w:rsid w:val="0013511D"/>
    <w:rsid w:val="00135F63"/>
    <w:rsid w:val="001369FB"/>
    <w:rsid w:val="00136AA1"/>
    <w:rsid w:val="00136B1B"/>
    <w:rsid w:val="00136C76"/>
    <w:rsid w:val="00137164"/>
    <w:rsid w:val="00141232"/>
    <w:rsid w:val="00142E8C"/>
    <w:rsid w:val="00151A4D"/>
    <w:rsid w:val="0015650C"/>
    <w:rsid w:val="001566C6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084C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61A8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5B48"/>
    <w:rsid w:val="001F6EF6"/>
    <w:rsid w:val="001F7A14"/>
    <w:rsid w:val="0020636E"/>
    <w:rsid w:val="002103EE"/>
    <w:rsid w:val="00210E6B"/>
    <w:rsid w:val="002111D1"/>
    <w:rsid w:val="00214AB7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7807"/>
    <w:rsid w:val="00240EA6"/>
    <w:rsid w:val="00241250"/>
    <w:rsid w:val="0024263A"/>
    <w:rsid w:val="00242964"/>
    <w:rsid w:val="00242D75"/>
    <w:rsid w:val="002434BB"/>
    <w:rsid w:val="0024354F"/>
    <w:rsid w:val="00243B6A"/>
    <w:rsid w:val="00243EAB"/>
    <w:rsid w:val="00245159"/>
    <w:rsid w:val="002504AE"/>
    <w:rsid w:val="00252347"/>
    <w:rsid w:val="00254282"/>
    <w:rsid w:val="0025458F"/>
    <w:rsid w:val="00266979"/>
    <w:rsid w:val="00266CED"/>
    <w:rsid w:val="00267566"/>
    <w:rsid w:val="0027065D"/>
    <w:rsid w:val="002733D2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053B"/>
    <w:rsid w:val="002A1919"/>
    <w:rsid w:val="002A3301"/>
    <w:rsid w:val="002A3794"/>
    <w:rsid w:val="002A38E4"/>
    <w:rsid w:val="002A43F6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0D24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3CFC"/>
    <w:rsid w:val="003245D0"/>
    <w:rsid w:val="003247D4"/>
    <w:rsid w:val="00326A14"/>
    <w:rsid w:val="00326C3C"/>
    <w:rsid w:val="00331435"/>
    <w:rsid w:val="00334247"/>
    <w:rsid w:val="00335A35"/>
    <w:rsid w:val="00336793"/>
    <w:rsid w:val="003405C6"/>
    <w:rsid w:val="00341FD9"/>
    <w:rsid w:val="00342C3C"/>
    <w:rsid w:val="003443E7"/>
    <w:rsid w:val="0034479E"/>
    <w:rsid w:val="003457F3"/>
    <w:rsid w:val="00350638"/>
    <w:rsid w:val="0035174B"/>
    <w:rsid w:val="003522CE"/>
    <w:rsid w:val="00352384"/>
    <w:rsid w:val="00353147"/>
    <w:rsid w:val="003537FB"/>
    <w:rsid w:val="00354953"/>
    <w:rsid w:val="0035651D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4C40"/>
    <w:rsid w:val="003B5455"/>
    <w:rsid w:val="003C03D9"/>
    <w:rsid w:val="003C103D"/>
    <w:rsid w:val="003C1708"/>
    <w:rsid w:val="003C1977"/>
    <w:rsid w:val="003C21CB"/>
    <w:rsid w:val="003C2F81"/>
    <w:rsid w:val="003C61EF"/>
    <w:rsid w:val="003C663C"/>
    <w:rsid w:val="003C6EEC"/>
    <w:rsid w:val="003D09D9"/>
    <w:rsid w:val="003D1568"/>
    <w:rsid w:val="003D4D31"/>
    <w:rsid w:val="003D5CD1"/>
    <w:rsid w:val="003E0B1F"/>
    <w:rsid w:val="003E284F"/>
    <w:rsid w:val="003E3DD3"/>
    <w:rsid w:val="003E5298"/>
    <w:rsid w:val="003E611B"/>
    <w:rsid w:val="003E66D8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418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098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1C37"/>
    <w:rsid w:val="00482C64"/>
    <w:rsid w:val="00483922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AE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492A"/>
    <w:rsid w:val="004C7156"/>
    <w:rsid w:val="004C7835"/>
    <w:rsid w:val="004D0EAD"/>
    <w:rsid w:val="004D3764"/>
    <w:rsid w:val="004D51EC"/>
    <w:rsid w:val="004D5803"/>
    <w:rsid w:val="004D64BC"/>
    <w:rsid w:val="004D6EE8"/>
    <w:rsid w:val="004D74B8"/>
    <w:rsid w:val="004E3010"/>
    <w:rsid w:val="004E3509"/>
    <w:rsid w:val="004E3512"/>
    <w:rsid w:val="004E731F"/>
    <w:rsid w:val="004F2B29"/>
    <w:rsid w:val="004F3BA9"/>
    <w:rsid w:val="004F5B10"/>
    <w:rsid w:val="004F5EAA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27707"/>
    <w:rsid w:val="00530B84"/>
    <w:rsid w:val="00531C0D"/>
    <w:rsid w:val="00531C5C"/>
    <w:rsid w:val="005326C8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56307"/>
    <w:rsid w:val="00560188"/>
    <w:rsid w:val="00561E61"/>
    <w:rsid w:val="005626C1"/>
    <w:rsid w:val="00562F64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115C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34E7"/>
    <w:rsid w:val="00601291"/>
    <w:rsid w:val="006026A9"/>
    <w:rsid w:val="0060308C"/>
    <w:rsid w:val="0060550B"/>
    <w:rsid w:val="006055D2"/>
    <w:rsid w:val="00607019"/>
    <w:rsid w:val="00610E34"/>
    <w:rsid w:val="006167AF"/>
    <w:rsid w:val="006202F3"/>
    <w:rsid w:val="00620708"/>
    <w:rsid w:val="00621649"/>
    <w:rsid w:val="0062194C"/>
    <w:rsid w:val="00622992"/>
    <w:rsid w:val="00622A40"/>
    <w:rsid w:val="006236B3"/>
    <w:rsid w:val="006252BB"/>
    <w:rsid w:val="006257ED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87B1B"/>
    <w:rsid w:val="0069067D"/>
    <w:rsid w:val="00691346"/>
    <w:rsid w:val="006927B7"/>
    <w:rsid w:val="00692B85"/>
    <w:rsid w:val="006930A0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2577"/>
    <w:rsid w:val="006B493E"/>
    <w:rsid w:val="006C17D1"/>
    <w:rsid w:val="006C3AE5"/>
    <w:rsid w:val="006C552E"/>
    <w:rsid w:val="006C5B4B"/>
    <w:rsid w:val="006C78B6"/>
    <w:rsid w:val="006D029A"/>
    <w:rsid w:val="006D219B"/>
    <w:rsid w:val="006D26F1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07647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2220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6587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294A"/>
    <w:rsid w:val="007A446E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4130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038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133"/>
    <w:rsid w:val="00826989"/>
    <w:rsid w:val="00827DF5"/>
    <w:rsid w:val="0083050E"/>
    <w:rsid w:val="00830C49"/>
    <w:rsid w:val="008313CB"/>
    <w:rsid w:val="00834AAE"/>
    <w:rsid w:val="00835DE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5806"/>
    <w:rsid w:val="00896676"/>
    <w:rsid w:val="00897333"/>
    <w:rsid w:val="00897C27"/>
    <w:rsid w:val="008A33C2"/>
    <w:rsid w:val="008A5A0E"/>
    <w:rsid w:val="008A742C"/>
    <w:rsid w:val="008B00C8"/>
    <w:rsid w:val="008B090A"/>
    <w:rsid w:val="008B1C6F"/>
    <w:rsid w:val="008B37F4"/>
    <w:rsid w:val="008B4272"/>
    <w:rsid w:val="008B47DD"/>
    <w:rsid w:val="008B5686"/>
    <w:rsid w:val="008B596A"/>
    <w:rsid w:val="008B5D6A"/>
    <w:rsid w:val="008B608B"/>
    <w:rsid w:val="008B69D2"/>
    <w:rsid w:val="008C10F2"/>
    <w:rsid w:val="008C17AE"/>
    <w:rsid w:val="008C1D16"/>
    <w:rsid w:val="008C332D"/>
    <w:rsid w:val="008C3A47"/>
    <w:rsid w:val="008C6E03"/>
    <w:rsid w:val="008D0C5B"/>
    <w:rsid w:val="008D0EED"/>
    <w:rsid w:val="008D276B"/>
    <w:rsid w:val="008D3807"/>
    <w:rsid w:val="008D408A"/>
    <w:rsid w:val="008D47E9"/>
    <w:rsid w:val="008D5AA9"/>
    <w:rsid w:val="008D798A"/>
    <w:rsid w:val="008E0417"/>
    <w:rsid w:val="008E65F7"/>
    <w:rsid w:val="008E6913"/>
    <w:rsid w:val="008E7D4B"/>
    <w:rsid w:val="008F18CF"/>
    <w:rsid w:val="008F247D"/>
    <w:rsid w:val="008F3031"/>
    <w:rsid w:val="008F64DE"/>
    <w:rsid w:val="008F76F9"/>
    <w:rsid w:val="0090036B"/>
    <w:rsid w:val="00901078"/>
    <w:rsid w:val="00901FA2"/>
    <w:rsid w:val="00902925"/>
    <w:rsid w:val="00903043"/>
    <w:rsid w:val="00904398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1B77"/>
    <w:rsid w:val="00953EA1"/>
    <w:rsid w:val="00955CF3"/>
    <w:rsid w:val="00956B7E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2B8"/>
    <w:rsid w:val="009E24CE"/>
    <w:rsid w:val="009E3508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42B0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660"/>
    <w:rsid w:val="00A46ED1"/>
    <w:rsid w:val="00A47F70"/>
    <w:rsid w:val="00A51568"/>
    <w:rsid w:val="00A5590F"/>
    <w:rsid w:val="00A57234"/>
    <w:rsid w:val="00A61917"/>
    <w:rsid w:val="00A66CB9"/>
    <w:rsid w:val="00A679F3"/>
    <w:rsid w:val="00A72C76"/>
    <w:rsid w:val="00A733F6"/>
    <w:rsid w:val="00A74EB8"/>
    <w:rsid w:val="00A764AA"/>
    <w:rsid w:val="00A768E5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6B71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27"/>
    <w:rsid w:val="00AC245C"/>
    <w:rsid w:val="00AC28EB"/>
    <w:rsid w:val="00AC3B8A"/>
    <w:rsid w:val="00AC56ED"/>
    <w:rsid w:val="00AC6212"/>
    <w:rsid w:val="00AC64FC"/>
    <w:rsid w:val="00AD06EB"/>
    <w:rsid w:val="00AD5744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21AB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3479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71A"/>
    <w:rsid w:val="00B60BC7"/>
    <w:rsid w:val="00B61E02"/>
    <w:rsid w:val="00B6281F"/>
    <w:rsid w:val="00B64224"/>
    <w:rsid w:val="00B646F3"/>
    <w:rsid w:val="00B66DC4"/>
    <w:rsid w:val="00B67A7F"/>
    <w:rsid w:val="00B67CBC"/>
    <w:rsid w:val="00B7087E"/>
    <w:rsid w:val="00B71977"/>
    <w:rsid w:val="00B74A07"/>
    <w:rsid w:val="00B77C4C"/>
    <w:rsid w:val="00B80111"/>
    <w:rsid w:val="00B8229F"/>
    <w:rsid w:val="00B84CD4"/>
    <w:rsid w:val="00B84D8D"/>
    <w:rsid w:val="00B859DB"/>
    <w:rsid w:val="00B86AF4"/>
    <w:rsid w:val="00B87D47"/>
    <w:rsid w:val="00B90646"/>
    <w:rsid w:val="00B93D3C"/>
    <w:rsid w:val="00B94574"/>
    <w:rsid w:val="00B9631C"/>
    <w:rsid w:val="00B963F8"/>
    <w:rsid w:val="00B9735C"/>
    <w:rsid w:val="00BA04FD"/>
    <w:rsid w:val="00BA46CC"/>
    <w:rsid w:val="00BA48D2"/>
    <w:rsid w:val="00BA5967"/>
    <w:rsid w:val="00BA72AD"/>
    <w:rsid w:val="00BA74D9"/>
    <w:rsid w:val="00BB03E5"/>
    <w:rsid w:val="00BB328D"/>
    <w:rsid w:val="00BB3BA5"/>
    <w:rsid w:val="00BB3BF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495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78F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46A90"/>
    <w:rsid w:val="00C5099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5E5"/>
    <w:rsid w:val="00C7258C"/>
    <w:rsid w:val="00C75F76"/>
    <w:rsid w:val="00C810AA"/>
    <w:rsid w:val="00C81D4C"/>
    <w:rsid w:val="00C838AD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5270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384B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5720"/>
    <w:rsid w:val="00D5637F"/>
    <w:rsid w:val="00D5731B"/>
    <w:rsid w:val="00D573F7"/>
    <w:rsid w:val="00D575C9"/>
    <w:rsid w:val="00D625C3"/>
    <w:rsid w:val="00D66C5F"/>
    <w:rsid w:val="00D67DC3"/>
    <w:rsid w:val="00D727E4"/>
    <w:rsid w:val="00D74265"/>
    <w:rsid w:val="00D7577E"/>
    <w:rsid w:val="00D75D31"/>
    <w:rsid w:val="00D771E1"/>
    <w:rsid w:val="00D802BE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5427"/>
    <w:rsid w:val="00DB0D17"/>
    <w:rsid w:val="00DB248C"/>
    <w:rsid w:val="00DB2AF8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02A0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20C9"/>
    <w:rsid w:val="00E2302F"/>
    <w:rsid w:val="00E2322D"/>
    <w:rsid w:val="00E24958"/>
    <w:rsid w:val="00E25C11"/>
    <w:rsid w:val="00E25DFC"/>
    <w:rsid w:val="00E2668C"/>
    <w:rsid w:val="00E26699"/>
    <w:rsid w:val="00E275B2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62C"/>
    <w:rsid w:val="00E37F9F"/>
    <w:rsid w:val="00E40758"/>
    <w:rsid w:val="00E41F0C"/>
    <w:rsid w:val="00E43CFD"/>
    <w:rsid w:val="00E44931"/>
    <w:rsid w:val="00E50C49"/>
    <w:rsid w:val="00E521F0"/>
    <w:rsid w:val="00E527AA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3F6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552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5C9"/>
    <w:rsid w:val="00F1183E"/>
    <w:rsid w:val="00F120DD"/>
    <w:rsid w:val="00F14EA0"/>
    <w:rsid w:val="00F16138"/>
    <w:rsid w:val="00F16C92"/>
    <w:rsid w:val="00F20369"/>
    <w:rsid w:val="00F2070D"/>
    <w:rsid w:val="00F21049"/>
    <w:rsid w:val="00F21402"/>
    <w:rsid w:val="00F21DB1"/>
    <w:rsid w:val="00F22246"/>
    <w:rsid w:val="00F23167"/>
    <w:rsid w:val="00F2324F"/>
    <w:rsid w:val="00F24FEF"/>
    <w:rsid w:val="00F261A7"/>
    <w:rsid w:val="00F263CD"/>
    <w:rsid w:val="00F27DCF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7794C"/>
    <w:rsid w:val="00F818F1"/>
    <w:rsid w:val="00F83B5F"/>
    <w:rsid w:val="00F83CE8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5A5D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4C4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4C4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9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290</properties:Words>
  <properties:Characters>1705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2018-11-23T11:30:00Z</dcterms:created>
  <dc:creator>Revisio</dc:creator>
  <cp:lastModifiedBy>Tatjana Rukelj</cp:lastModifiedBy>
  <cp:lastPrinted>2018-02-20T04:59:00Z</cp:lastPrinted>
  <dcterms:modified xmlns:xsi="http://www.w3.org/2001/XMLSchema-instance" xsi:type="dcterms:W3CDTF">2018-11-23T11:35:00Z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St-253/2016-50 / Podnesak - Dioba (JERO dioba kupovnine MAN.docx)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