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4249" w14:paraId="be44249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28758C">
        <w:rPr>
          <w:rFonts w:cs="Times New Roman"/>
        </w:rPr>
        <w:t xml:space="preserve">VELKOM d.o.o., Kalnik, Trg Stjepana Radića 15, OIB: 16208798535, </w:t>
      </w:r>
      <w:r w:rsidR="00A059AD">
        <w:rPr>
          <w:rFonts w:cs="Times New Roman"/>
        </w:rPr>
        <w:t>6. rujna</w:t>
      </w:r>
      <w:r w:rsidR="00055528">
        <w:rPr>
          <w:rFonts w:cs="Times New Roman"/>
        </w:rPr>
        <w:t xml:space="preserve">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A059AD" w:rsidP="005F7221" w:rsidR="005F7221" w:rsidRPr="00412CB1">
      <w:pPr>
        <w:jc w:val="center"/>
        <w:rPr>
          <w:b/>
        </w:rPr>
      </w:pPr>
      <w:r>
        <w:rPr>
          <w:b/>
        </w:rPr>
        <w:t>30. listopada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08</w:t>
      </w:r>
      <w:r w:rsidR="0028758C">
        <w:rPr>
          <w:b/>
        </w:rPr>
        <w:t>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28758C">
        <w:t>Vlado Šok, Križevci, Ulica Krunoslava Heruca 3,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28758C">
        <w:rPr>
          <w:rFonts w:cs="Times New Roman"/>
        </w:rPr>
        <w:t xml:space="preserve">VELKOM d.o.o., Kalnik, Trg Stjepana Radića 15, </w:t>
      </w:r>
    </w:p>
    <w:p w:rsidRDefault="00CC67FF" w:rsidP="00CC67FF" w:rsidR="00CC67FF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</w:t>
      </w:r>
      <w:r w:rsidR="00A059AD">
        <w:t>araždin, Varaždin, A. Cesarca 2.</w:t>
      </w:r>
    </w:p>
    <w:p w:rsidRDefault="00A059AD" w:rsidP="00A059AD" w:rsidR="00A059AD" w:rsidRPr="00C277EA">
      <w:pPr>
        <w:widowControl/>
        <w:suppressAutoHyphens w:val="false"/>
        <w:ind w:left="1140"/>
        <w:jc w:val="both"/>
      </w:pP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 xml:space="preserve">družnica Varaždin, A. Cesarca 2, da u roku od 8 dana dostavi ovome sudu podatak o danima neprekidne blokade računa dužnika </w:t>
      </w:r>
      <w:r w:rsidR="00A059AD">
        <w:rPr>
          <w:rFonts w:cs="Times New Roman"/>
        </w:rPr>
        <w:t xml:space="preserve">VELKOM d.o.o., Kalnik, Trg Stjepana Radića 15, OIB: 16208798535 </w:t>
      </w:r>
      <w:r>
        <w:t>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8758C">
        <w:rPr>
          <w:rFonts w:cs="Times New Roman"/>
        </w:rPr>
        <w:t xml:space="preserve">6. </w:t>
      </w:r>
      <w:r w:rsidR="00A059AD">
        <w:rPr>
          <w:rFonts w:cs="Times New Roman"/>
        </w:rPr>
        <w:t>rujna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686301" w:rsidP="00C42207" w:rsidR="00686301"/>
    <w:p w:rsidRDefault="00686301" w:rsidP="00C42207" w:rsidR="00686301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28758C">
        <w:rPr>
          <w:rFonts w:cs="Times New Roman"/>
        </w:rPr>
        <w:t>VELKOM d.o.o., Kalnik, Trg Stjepana Radića 15,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28758C">
        <w:t>Vlado Šok, Križevci, Ulica Krunoslava Heruca 3,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F5B" w:rsidP="00BA0147" w:rsidR="00AF2F5B">
      <w:r>
        <w:separator/>
      </w:r>
    </w:p>
  </w:endnote>
  <w:endnote w:id="0" w:type="continuationSeparator">
    <w:p w:rsidRDefault="00AF2F5B" w:rsidP="00BA0147" w:rsidR="00AF2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F5B" w:rsidP="00BA0147" w:rsidR="00AF2F5B">
      <w:r>
        <w:separator/>
      </w:r>
    </w:p>
  </w:footnote>
  <w:footnote w:id="0" w:type="continuationSeparator">
    <w:p w:rsidRDefault="00AF2F5B" w:rsidP="00BA0147" w:rsidR="00AF2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3FF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28758C">
      <w:t>316</w:t>
    </w:r>
    <w:r w:rsidR="00686301">
      <w:t>/17-8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A059AD">
      <w:t>316/17-8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D2BCB"/>
    <w:rsid w:val="002341FF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86301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F187F"/>
    <w:rsid w:val="009F4456"/>
    <w:rsid w:val="009F4BEF"/>
    <w:rsid w:val="00A04B28"/>
    <w:rsid w:val="00A059AD"/>
    <w:rsid w:val="00A91E2B"/>
    <w:rsid w:val="00A97D02"/>
    <w:rsid w:val="00AC55E9"/>
    <w:rsid w:val="00AF2F5B"/>
    <w:rsid w:val="00B33FF5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33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33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društvo s ograničenom odgovornošću za građevinarstvo, trgovinu i usluge</izvorni_sadrzaj>
    <derivirana_varijabla naziv="DomainObject.Predmet.ProtustrankaFormated_1">  VELKOM društvo s ograničenom odgovornošću za građevinarstvo, trgovinu i usluge</derivirana_varijabla>
  </DomainObject.Predmet.ProtustrankaFormated>
  <DomainObject.Predmet.ProtustrankaFormatedOIB>
    <izvorni_sadrzaj>  VELKOM društvo s ograničenom odgovornošću za građevinarstvo, trgovinu i usluge, OIB 16208798535</izvorni_sadrzaj>
    <derivirana_varijabla naziv="DomainObject.Predmet.ProtustrankaFormatedOIB_1">  VELKOM društvo s ograničenom odgovornošću za građevinarstvo, trgovinu i usluge, OIB 16208798535</derivirana_varijabla>
  </DomainObject.Predmet.ProtustrankaFormatedOIB>
  <DomainObject.Predmet.ProtustrankaFormatedWithAdress>
    <izvorni_sadrzaj> VELKOM društvo s ograničenom odgovornošću za građevinarstvo, trgovinu i usluge, Trg Stjepana Radića 15, 48267 Kalnik</izvorni_sadrzaj>
    <derivirana_varijabla naziv="DomainObject.Predmet.ProtustrankaFormatedWithAdress_1"> VELKOM društvo s ograničenom odgovornošću za građevinarstvo, trgovinu i usluge, Trg Stjepana Radića 15, 48267 Kalnik</derivirana_varijabla>
  </DomainObject.Predmet.ProtustrankaFormatedWithAdress>
  <DomainObject.Predmet.ProtustrankaFormatedWithAdressOIB>
    <izvorni_sadrzaj> VELKOM društvo s ograničenom odgovornošću za građevinarstvo, trgovinu i usluge, OIB 16208798535, Trg Stjepana Radića 15, 48267 Kalnik</izvorni_sadrzaj>
    <derivirana_varijabla naziv="DomainObject.Predmet.ProtustrankaFormatedWithAdressOIB_1"> VELKOM društvo s ograničenom odgovornošću za građevinarstvo, trgovinu i usluge, OIB 16208798535, Trg Stjepana Radića 15, 48267 Kalnik</derivirana_varijabla>
  </DomainObject.Predmet.ProtustrankaFormatedWithAdressOIB>
  <DomainObject.Predmet.ProtustrankaWithAdress>
    <izvorni_sadrzaj>VELKOM društvo s ograničenom odgovornošću za građevinarstvo, trgovinu i usluge Trg Stjepana Radića 15, 48267 Kalnik</izvorni_sadrzaj>
    <derivirana_varijabla naziv="DomainObject.Predmet.ProtustrankaWithAdress_1">VELKOM društvo s ograničenom odgovornošću za građevinarstvo, trgovinu i usluge Trg Stjepana Radića 15, 48267 Kalnik</derivirana_varijabla>
  </DomainObject.Predmet.ProtustrankaWithAdress>
  <DomainObject.Predmet.ProtustrankaWithAdressOIB>
    <izvorni_sadrzaj>VELKOM društvo s ograničenom odgovornošću za građevinarstvo, trgovinu i usluge, OIB 16208798535, Trg Stjepana Radića 15, 48267 Kalnik</izvorni_sadrzaj>
    <derivirana_varijabla naziv="DomainObject.Predmet.ProtustrankaWithAdressOIB_1">VELKOM društvo s ograničenom odgovornošću za građevinarstvo, trgovinu i usluge, OIB 16208798535, Trg Stjepana Radića 15, 48267 Kalnik</derivirana_varijabla>
  </DomainObject.Predmet.ProtustrankaWithAdressOIB>
  <DomainObject.Predmet.ProtustrankaNazivFormated>
    <izvorni_sadrzaj>VELKOM društvo s ograničenom odgovornošću za građevinarstvo, trgovinu i usluge</izvorni_sadrzaj>
    <derivirana_varijabla naziv="DomainObject.Predmet.ProtustrankaNazivFormated_1">VELKOM društvo s ograničenom odgovornošću za građevinarstvo, trgovinu i usluge</derivirana_varijabla>
  </DomainObject.Predmet.ProtustrankaNazivFormated>
  <DomainObject.Predmet.ProtustrankaNazivFormatedOIB>
    <izvorni_sadrzaj>VELKOM društvo s ograničenom odgovornošću za građevinarstvo, trgovinu i usluge, OIB 16208798535</izvorni_sadrzaj>
    <derivirana_varijabla naziv="DomainObject.Predmet.ProtustrankaNazivFormatedOIB_1">VELKOM društvo s ograničenom odgovornošću za građevinarstvo, trgovinu i usluge, OIB 16208798535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228323.44</izvorni_sadrzaj>
    <derivirana_varijabla naziv="DomainObject.Predmet.TrenutnaVrijednost_1">228323.44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VELKOM društvo s ograničenom odgovornošću za građevinarstvo, trgovinu i usluge</item>
    </izvorni_sadrzaj>
    <derivirana_varijabla naziv="DomainObject.Predmet.ProtuStrankaListFormated_1">
      <item>VELKOM društvo s ograničenom odgovornošću za građevinarstvo, trgovinu i usluge</item>
    </derivirana_varijabla>
  </DomainObject.Predmet.ProtuStrankaListFormated>
  <DomainObject.Predmet.ProtuStrankaListFormatedOIB>
    <izvorni_sadrzaj>
      <item>VELKOM društvo s ograničenom odgovornošću za građevinarstvo, trgovinu i usluge, OIB 16208798535</item>
    </izvorni_sadrzaj>
    <derivirana_varijabla naziv="DomainObject.Predmet.ProtuStrankaListFormatedOIB_1">
      <item>VELKOM društvo s ograničenom odgovornošću za građevinarstvo, trgovinu i usluge, OIB 16208798535</item>
    </derivirana_varijabla>
  </DomainObject.Predmet.ProtuStrankaListFormatedOIB>
  <DomainObject.Predmet.ProtuStrankaListFormatedWithAdress>
    <izvorni_sadrzaj>
      <item>VELKOM društvo s ograničenom odgovornošću za građevinarstvo, trgovinu i usluge, Trg Stjepana Radića 15, 48267 Kalnik</item>
    </izvorni_sadrzaj>
    <derivirana_varijabla naziv="DomainObject.Predmet.ProtuStrankaListFormatedWithAdress_1">
      <item>VELKOM društvo s ograničenom odgovornošću za građevinarstvo, trgovinu i usluge, Trg Stjepana Radića 15, 48267 Kalnik</item>
    </derivirana_varijabla>
  </DomainObject.Predmet.ProtuStrankaListFormatedWithAdress>
  <DomainObject.Predmet.ProtuStrankaListFormatedWithAdressOIB>
    <izvorni_sadrzaj>
      <item>VELKOM društvo s ograničenom odgovornošću za građevinarstvo, trgovinu i usluge, OIB 16208798535, Trg Stjepana Radića 15, 48267 Kalnik</item>
    </izvorni_sadrzaj>
    <derivirana_varijabla naziv="DomainObject.Predmet.ProtuStrankaListFormatedWithAdressOIB_1">
      <item>VELKOM društvo s ograničenom odgovornošću za građevinarstvo, trgovinu i usluge, OIB 16208798535, Trg Stjepana Radića 15, 48267 Kalnik</item>
    </derivirana_varijabla>
  </DomainObject.Predmet.ProtuStrankaListFormatedWithAdressOIB>
  <DomainObject.Predmet.ProtuStrankaListNazivFormated>
    <izvorni_sadrzaj>
      <item>VELKOM društvo s ograničenom odgovornošću za građevinarstvo, trgovinu i usluge</item>
    </izvorni_sadrzaj>
    <derivirana_varijabla naziv="DomainObject.Predmet.ProtuStrankaListNazivFormated_1">
      <item>VELKOM društvo s ograničenom odgovornošću za građevinarstvo, trgovinu i usluge</item>
    </derivirana_varijabla>
  </DomainObject.Predmet.ProtuStrankaListNazivFormated>
  <DomainObject.Predmet.ProtuStrankaListNazivFormatedOIB>
    <izvorni_sadrzaj>
      <item>VELKOM društvo s ograničenom odgovornošću za građevinarstvo, trgovinu i usluge, OIB 16208798535</item>
    </izvorni_sadrzaj>
    <derivirana_varijabla naziv="DomainObject.Predmet.ProtuStrankaListNazivFormatedOIB_1">
      <item>VELKOM društvo s ograničenom odgovornošću za građevinarstvo, trgovinu i usluge, OIB 16208798535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VELKOM društvo s ograničenom odgovornošću za građevinarstvo, trgovinu i usluge</izvorni_sadrzaj>
    <derivirana_varijabla naziv="DomainObject.Predmet.ProtustrankaIDrugi_1">VELKOM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VELKOM društvo s ograničenom odgovornošću za građevinarstvo, trgovinu i usluge, OIB 16208798535, Trg Stjepana Radića 15, 48267 Kalnik</izvorni_sadrzaj>
    <derivirana_varijabla naziv="DomainObject.Predmet.ProtustrankaIDrugiAdressOIB_1">VELKOM društvo s ograničenom odgovornošću za građevinarstvo, trgovinu i usluge, OIB 16208798535, Trg Stjepana Radića 15,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VELKOM društvo s ograničenom odgovornošću za građevinarstvo, trgovinu i usluge</item>
      <item>Sudski registar</item>
      <item>e-oglasna ploča</item>
    </izvorni_sadrzaj>
    <derivirana_varijabla naziv="DomainObject.Predmet.SudioniciListNaziv_1">
      <item>Financijska agencija</item>
      <item>VELKOM društvo s ograničenom odgovornošću za građevinarstvo,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16208798535</item>
      <item>, OIB null</item>
      <item>, OIB null</item>
    </izvorni_sadrzaj>
    <derivirana_varijabla naziv="DomainObject.Predmet.SudioniciListNazivOIB_1">
      <item>, OIB 85821130368</item>
      <item>, OIB 16208798535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6E1EB-8F00-4677-A483-4F0F2F708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1475</properties:Characters>
  <properties:Lines>57</properties:Lines>
  <properties:Paragraphs>25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2017-09-06T10:53:00Z</cp:lastPrinted>
  <dcterms:modified xmlns:xsi="http://www.w3.org/2001/XMLSchema-instance" xsi:type="dcterms:W3CDTF">2017-09-06T11:01:00Z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