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ce6d" w14:paraId="d55ce6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4C12D6">
        <w:t>1</w:t>
      </w:r>
      <w:r w:rsidR="00FA341E">
        <w:t>7</w:t>
      </w:r>
      <w:r w:rsidR="0068181E">
        <w:t>4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DA76CB" w:rsidRPr="00DA76CB">
        <w:t xml:space="preserve">A.A.R. d.o.o. za savjetovanje, Zagreb, </w:t>
      </w:r>
      <w:proofErr w:type="spellStart"/>
      <w:r w:rsidR="00DA76CB" w:rsidRPr="00DA76CB">
        <w:t>Jurja</w:t>
      </w:r>
      <w:proofErr w:type="spellEnd"/>
      <w:r w:rsidR="00DA76CB" w:rsidRPr="00DA76CB">
        <w:t xml:space="preserve"> Žerjavića 8, MBS: 080120137 OIB: 62344600371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DA76CB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DA76CB" w:rsidRPr="00DA76CB">
        <w:t xml:space="preserve">A.A.R. d.o.o. za savjetovanje, Zagreb, </w:t>
      </w:r>
      <w:proofErr w:type="spellStart"/>
      <w:r w:rsidR="00DA76CB" w:rsidRPr="00DA76CB">
        <w:t>Jurja</w:t>
      </w:r>
      <w:proofErr w:type="spellEnd"/>
      <w:r w:rsidR="00DA76CB" w:rsidRPr="00DA76CB">
        <w:t xml:space="preserve"> Žerjavića 8, MBS: 080120137 OIB: 62344600371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DA76CB">
        <w:t xml:space="preserve">Krešimir </w:t>
      </w:r>
      <w:proofErr w:type="spellStart"/>
      <w:r w:rsidR="00DA76CB">
        <w:t>Maretić</w:t>
      </w:r>
      <w:proofErr w:type="spellEnd"/>
      <w:r w:rsidR="004C12D6">
        <w:t>,</w:t>
      </w:r>
      <w:r w:rsidR="00DA76CB">
        <w:t xml:space="preserve"> Zagreb, Šimuna Starčevića 7,</w:t>
      </w:r>
      <w:r w:rsidR="004C12D6">
        <w:t xml:space="preserve"> OIB:</w:t>
      </w:r>
      <w:r w:rsidR="00DA76CB">
        <w:t>66108961276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DA76CB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DA76CB" w:rsidRPr="00DA76CB">
        <w:t xml:space="preserve">A.A.R. d.o.o. za savjetovanje, Zagreb, </w:t>
      </w:r>
      <w:proofErr w:type="spellStart"/>
      <w:r w:rsidR="00DA76CB" w:rsidRPr="00DA76CB">
        <w:t>Jurja</w:t>
      </w:r>
      <w:proofErr w:type="spellEnd"/>
      <w:r w:rsidR="00DA76CB" w:rsidRPr="00DA76CB">
        <w:t xml:space="preserve"> Žerjavića 8, MBS: 080120137 OIB: 62344600371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FA341E">
        <w:t>9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DA76CB" w:rsidRPr="00DA76CB">
        <w:t xml:space="preserve">A.A.R. d.o.o. za savjetovanje, Zagreb, </w:t>
      </w:r>
      <w:proofErr w:type="spellStart"/>
      <w:r w:rsidR="00DA76CB" w:rsidRPr="00DA76CB">
        <w:t>Jurja</w:t>
      </w:r>
      <w:proofErr w:type="spellEnd"/>
      <w:r w:rsidR="00DA76CB" w:rsidRPr="00DA76CB">
        <w:t xml:space="preserve"> Žerjavića 8, MBS: 080120137 OIB: 62344600371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FA341E">
        <w:t>6</w:t>
      </w:r>
      <w:r w:rsidR="0074665E">
        <w:t>. 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4C12D6">
        <w:t>11</w:t>
      </w:r>
      <w:r w:rsidR="00FA341E">
        <w:t>7</w:t>
      </w:r>
      <w:r w:rsidR="00DA76CB">
        <w:t>4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St-</w:t>
      </w:r>
      <w:r w:rsidR="004C12D6">
        <w:t>11</w:t>
      </w:r>
      <w:r w:rsidR="00FA341E">
        <w:t>7</w:t>
      </w:r>
      <w:r w:rsidR="00DA76CB">
        <w:t>4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32419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D47E0"/>
    <w:rsid w:val="008D7500"/>
    <w:rsid w:val="00917B69"/>
    <w:rsid w:val="009D33A7"/>
    <w:rsid w:val="009E4D62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A341E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4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324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24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4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4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4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324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24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4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4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St-1174/2016</izvorni_sadrzaj>
    <derivirana_varijabla naziv="DomainObject.Predmet.OznakaBroj_1">St-1174/2016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A.A.R. d.o.o.</izvorni_sadrzaj>
    <derivirana_varijabla naziv="DomainObject.Predmet.ProtustrankaFormated_1">  A.A.R. d.o.o.</derivirana_varijabla>
  </DomainObject.Predmet.ProtustrankaFormated>
  <DomainObject.Predmet.ProtustrankaFormatedOIB>
    <izvorni_sadrzaj>  A.A.R. d.o.o., OIB 62344600371</izvorni_sadrzaj>
    <derivirana_varijabla naziv="DomainObject.Predmet.ProtustrankaFormatedOIB_1">  A.A.R. d.o.o., OIB 62344600371</derivirana_varijabla>
  </DomainObject.Predmet.ProtustrankaFormatedOIB>
  <DomainObject.Predmet.ProtustrankaFormatedWithAdress>
    <izvorni_sadrzaj> A.A.R. d.o.o., Jurja Žerjavića 8, 10000 Zagreb</izvorni_sadrzaj>
    <derivirana_varijabla naziv="DomainObject.Predmet.ProtustrankaFormatedWithAdress_1"> A.A.R. d.o.o., Jurja Žerjavića 8, 10000 Zagreb</derivirana_varijabla>
  </DomainObject.Predmet.ProtustrankaFormatedWithAdress>
  <DomainObject.Predmet.ProtustrankaFormatedWithAdressOIB>
    <izvorni_sadrzaj> A.A.R. d.o.o., OIB 62344600371, Jurja Žerjavića 8, 10000 Zagreb</izvorni_sadrzaj>
    <derivirana_varijabla naziv="DomainObject.Predmet.ProtustrankaFormatedWithAdressOIB_1"> A.A.R. d.o.o., OIB 62344600371, Jurja Žerjavića 8, 10000 Zagreb</derivirana_varijabla>
  </DomainObject.Predmet.ProtustrankaFormatedWithAdressOIB>
  <DomainObject.Predmet.ProtustrankaWithAdress>
    <izvorni_sadrzaj>A.A.R. d.o.o. Jurja Žerjavića 8, 10000 Zagreb</izvorni_sadrzaj>
    <derivirana_varijabla naziv="DomainObject.Predmet.ProtustrankaWithAdress_1">A.A.R. d.o.o. Jurja Žerjavića 8, 10000 Zagreb</derivirana_varijabla>
  </DomainObject.Predmet.ProtustrankaWithAdress>
  <DomainObject.Predmet.ProtustrankaWithAdressOIB>
    <izvorni_sadrzaj>A.A.R. d.o.o., OIB 62344600371, Jurja Žerjavića 8, 10000 Zagreb</izvorni_sadrzaj>
    <derivirana_varijabla naziv="DomainObject.Predmet.ProtustrankaWithAdressOIB_1">A.A.R. d.o.o., OIB 62344600371, Jurja Žerjavića 8, 10000 Zagreb</derivirana_varijabla>
  </DomainObject.Predmet.ProtustrankaWithAdressOIB>
  <DomainObject.Predmet.ProtustrankaNazivFormated>
    <izvorni_sadrzaj>A.A.R. d.o.o.</izvorni_sadrzaj>
    <derivirana_varijabla naziv="DomainObject.Predmet.ProtustrankaNazivFormated_1">A.A.R. d.o.o.</derivirana_varijabla>
  </DomainObject.Predmet.ProtustrankaNazivFormated>
  <DomainObject.Predmet.ProtustrankaNazivFormatedOIB>
    <izvorni_sadrzaj>A.A.R. d.o.o., OIB 62344600371</izvorni_sadrzaj>
    <derivirana_varijabla naziv="DomainObject.Predmet.ProtustrankaNazivFormatedOIB_1">A.A.R. d.o.o., OIB 62344600371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A.A.R. d.o.o.</item>
    </izvorni_sadrzaj>
    <derivirana_varijabla naziv="DomainObject.Predmet.ProtuStrankaListFormated_1">
      <item>A.A.R. d.o.o.</item>
    </derivirana_varijabla>
  </DomainObject.Predmet.ProtuStrankaListFormated>
  <DomainObject.Predmet.ProtuStrankaListFormatedOIB>
    <izvorni_sadrzaj>
      <item>A.A.R. d.o.o., OIB 62344600371</item>
    </izvorni_sadrzaj>
    <derivirana_varijabla naziv="DomainObject.Predmet.ProtuStrankaListFormatedOIB_1">
      <item>A.A.R. d.o.o., OIB 62344600371</item>
    </derivirana_varijabla>
  </DomainObject.Predmet.ProtuStrankaListFormatedOIB>
  <DomainObject.Predmet.ProtuStrankaListFormatedWithAdress>
    <izvorni_sadrzaj>
      <item>A.A.R. d.o.o., Jurja Žerjavića 8, 10000 Zagreb</item>
    </izvorni_sadrzaj>
    <derivirana_varijabla naziv="DomainObject.Predmet.ProtuStrankaListFormatedWithAdress_1">
      <item>A.A.R. d.o.o., Jurja Žerjavića 8, 10000 Zagreb</item>
    </derivirana_varijabla>
  </DomainObject.Predmet.ProtuStrankaListFormatedWithAdress>
  <DomainObject.Predmet.ProtuStrankaListFormatedWithAdressOIB>
    <izvorni_sadrzaj>
      <item>A.A.R. d.o.o., OIB 62344600371, Jurja Žerjavića 8, 10000 Zagreb</item>
    </izvorni_sadrzaj>
    <derivirana_varijabla naziv="DomainObject.Predmet.ProtuStrankaListFormatedWithAdressOIB_1">
      <item>A.A.R. d.o.o., OIB 62344600371, Jurja Žerjavića 8, 10000 Zagreb</item>
    </derivirana_varijabla>
  </DomainObject.Predmet.ProtuStrankaListFormatedWithAdressOIB>
  <DomainObject.Predmet.ProtuStrankaListNazivFormated>
    <izvorni_sadrzaj>
      <item>A.A.R. d.o.o.</item>
    </izvorni_sadrzaj>
    <derivirana_varijabla naziv="DomainObject.Predmet.ProtuStrankaListNazivFormated_1">
      <item>A.A.R. d.o.o.</item>
    </derivirana_varijabla>
  </DomainObject.Predmet.ProtuStrankaListNazivFormated>
  <DomainObject.Predmet.ProtuStrankaListNazivFormatedOIB>
    <izvorni_sadrzaj>
      <item>A.A.R. d.o.o., OIB 62344600371</item>
    </izvorni_sadrzaj>
    <derivirana_varijabla naziv="DomainObject.Predmet.ProtuStrankaListNazivFormatedOIB_1">
      <item>A.A.R. d.o.o., OIB 62344600371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A.A.R. d.o.o.</izvorni_sadrzaj>
    <derivirana_varijabla naziv="DomainObject.Predmet.ProtustrankaIDrugi_1">A.A.R.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A.A.R. d.o.o., OIB 62344600371, Jurja Žerjavića 8, 10000 Zagreb</izvorni_sadrzaj>
    <derivirana_varijabla naziv="DomainObject.Predmet.ProtustrankaIDrugiAdressOIB_1">A.A.R. d.o.o., OIB 62344600371, Jurja Žerjavića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A.A.R. d.o.o.</item>
      <item>FINA Regionalni centar Zagreb</item>
    </izvorni_sadrzaj>
    <derivirana_varijabla naziv="DomainObject.Predmet.SudioniciListNaziv_1">
      <item>A.A.R. d.o.o.</item>
      <item>FINA Regionalni centar Zagreb</item>
    </derivirana_varijabla>
  </DomainObject.Predmet.SudioniciListNaziv>
  <DomainObject.Predmet.SudioniciListAdressOIB>
    <izvorni_sadrzaj>
      <item>A.A.R. d.o.o., OIB 62344600371, Jurja Žerjavića 8,10000 Zagreb</item>
      <item>FINA Regionalni centar Zagreb, OIB 85821130368, Trg svibanjskih žrtava 1995. br. 1,10000 Zagreb</item>
    </izvorni_sadrzaj>
    <derivirana_varijabla naziv="DomainObject.Predmet.SudioniciListAdressOIB_1">
      <item>A.A.R. d.o.o., OIB 62344600371, Jurja Žerjavića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62344600371</item>
      <item>, OIB 85821130368</item>
    </izvorni_sadrzaj>
    <derivirana_varijabla naziv="DomainObject.Predmet.SudioniciListNazivOIB_1">
      <item>, OIB 62344600371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2218</properties:Characters>
  <properties:Lines>87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2016-07-01T07:00:00Z</cp:lastPrinted>
  <dcterms:modified xmlns:xsi="http://www.w3.org/2001/XMLSchema-instance" xsi:type="dcterms:W3CDTF">2016-07-01T07:02:00Z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