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245b" w14:paraId="ab1245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F450F">
        <w:t>5827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1F450F">
        <w:t xml:space="preserve"> 05.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03501">
        <w:t xml:space="preserve">UDRUGA TITUŠA BREZOVAČKOG, Zabok, Zagorska 16 </w:t>
      </w:r>
      <w:r w:rsidR="00AC4528">
        <w:t>(OIB</w:t>
      </w:r>
      <w:r w:rsidR="00CB0338">
        <w:t>:</w:t>
      </w:r>
      <w:r w:rsidR="00A03501">
        <w:t xml:space="preserve"> 14556239262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03501">
        <w:t xml:space="preserve">7.924,15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B2726D">
        <w:t xml:space="preserve"> 05</w:t>
      </w:r>
      <w:r w:rsidR="001F450F">
        <w:t>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450F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4503C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03501"/>
    <w:rsid w:val="00A71431"/>
    <w:rsid w:val="00A84C69"/>
    <w:rsid w:val="00AC4528"/>
    <w:rsid w:val="00AD027A"/>
    <w:rsid w:val="00B2726D"/>
    <w:rsid w:val="00B8209B"/>
    <w:rsid w:val="00B82F18"/>
    <w:rsid w:val="00BF240D"/>
    <w:rsid w:val="00C25912"/>
    <w:rsid w:val="00C73B1E"/>
    <w:rsid w:val="00C836B9"/>
    <w:rsid w:val="00C93AD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5827</izvorni_sadrzaj>
    <derivirana_varijabla naziv="DomainObject.Predmet.Broj_1">5827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St-5827/2015</izvorni_sadrzaj>
    <derivirana_varijabla naziv="DomainObject.Predmet.OznakaBroj_1">St-5827/2015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TITUŠA BREZOVAČKOG zastupanog po punomoćniku Cristian Ivan Rodriguez</izvorni_sadrzaj>
    <derivirana_varijabla naziv="DomainObject.Predmet.ProtustrankaFormated_1">  UDRUGA TITUŠA BREZOVAČKOG zastupanog po punomoćniku Cristian Ivan Rodriguez</derivirana_varijabla>
  </DomainObject.Predmet.ProtustrankaFormated>
  <DomainObject.Predmet.ProtustrankaFormatedOIB>
    <izvorni_sadrzaj>  UDRUGA TITUŠA BREZOVAČKOG, OIB 14556239262 zastupanog po punomoćniku Cristian Ivan Rodriguez</izvorni_sadrzaj>
    <derivirana_varijabla naziv="DomainObject.Predmet.ProtustrankaFormatedOIB_1">  UDRUGA TITUŠA BREZOVAČKOG, OIB 14556239262 zastupanog po punomoćniku Cristian Ivan Rodriguez</derivirana_varijabla>
  </DomainObject.Predmet.ProtustrankaFormatedOIB>
  <DomainObject.Predmet.ProtustrankaFormatedWithAdress>
    <izvorni_sadrzaj> UDRUGA TITUŠA BREZOVAČKOG, ZAGORSKA 16, 49210 Zabok zastupanog po punomoćniku Cristian Ivan Rodriguez</izvorni_sadrzaj>
    <derivirana_varijabla naziv="DomainObject.Predmet.ProtustrankaFormatedWithAdress_1"> UDRUGA TITUŠA BREZOVAČKOG, ZAGORSKA 16, 49210 Zabok zastupanog po punomoćniku Cristian Ivan Rodriguez</derivirana_varijabla>
  </DomainObject.Predmet.ProtustrankaFormatedWithAdress>
  <DomainObject.Predmet.ProtustrankaFormatedWithAdressOIB>
    <izvorni_sadrzaj> UDRUGA TITUŠA BREZOVAČKOG, OIB 14556239262, ZAGORSKA 16, 49210 Zabok zastupanog po punomoćniku Cristian Ivan Rodriguez</izvorni_sadrzaj>
    <derivirana_varijabla naziv="DomainObject.Predmet.ProtustrankaFormatedWithAdressOIB_1"> UDRUGA TITUŠA BREZOVAČKOG, OIB 14556239262, ZAGORSKA 16, 49210 Zabok zastupanog po punomoćniku Cristian Ivan Rodriguez</derivirana_varijabla>
  </DomainObject.Predmet.ProtustrankaFormatedWithAdressOIB>
  <DomainObject.Predmet.ProtustrankaWithAdress>
    <izvorni_sadrzaj>UDRUGA TITUŠA BREZOVAČKOG ZAGORSKA 16, 49210 Zabok</izvorni_sadrzaj>
    <derivirana_varijabla naziv="DomainObject.Predmet.ProtustrankaWithAdress_1">UDRUGA TITUŠA BREZOVAČKOG ZAGORSKA 16, 49210 Zabok</derivirana_varijabla>
  </DomainObject.Predmet.ProtustrankaWithAdress>
  <DomainObject.Predmet.ProtustrankaWithAdressOIB>
    <izvorni_sadrzaj>UDRUGA TITUŠA BREZOVAČKOG, OIB 14556239262, ZAGORSKA 16, 49210 Zabok</izvorni_sadrzaj>
    <derivirana_varijabla naziv="DomainObject.Predmet.ProtustrankaWithAdressOIB_1">UDRUGA TITUŠA BREZOVAČKOG, OIB 14556239262, ZAGORSKA 16, 49210 Zabok</derivirana_varijabla>
  </DomainObject.Predmet.ProtustrankaWithAdressOIB>
  <DomainObject.Predmet.ProtustrankaNazivFormated>
    <izvorni_sadrzaj>UDRUGA TITUŠA BREZOVAČKOG</izvorni_sadrzaj>
    <derivirana_varijabla naziv="DomainObject.Predmet.ProtustrankaNazivFormated_1">UDRUGA TITUŠA BREZOVAČKOG</derivirana_varijabla>
  </DomainObject.Predmet.ProtustrankaNazivFormated>
  <DomainObject.Predmet.ProtustrankaNazivFormatedOIB>
    <izvorni_sadrzaj>UDRUGA TITUŠA BREZOVAČKOG, OIB 14556239262</izvorni_sadrzaj>
    <derivirana_varijabla naziv="DomainObject.Predmet.ProtustrankaNazivFormatedOIB_1">UDRUGA TITUŠA BREZOVAČKOG, OIB 14556239262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TITUŠA BREZOVAČKOG zastupanog po punomoćniku Cristian Ivan Rodriguez</item>
    </izvorni_sadrzaj>
    <derivirana_varijabla naziv="DomainObject.Predmet.ProtuStrankaListFormated_1">
      <item>UDRUGA TITUŠA BREZOVAČKOG zastupanog po punomoćniku Cristian Ivan Rodriguez</item>
    </derivirana_varijabla>
  </DomainObject.Predmet.ProtuStrankaListFormated>
  <DomainObject.Predmet.ProtuStrankaListFormatedOIB>
    <izvorni_sadrzaj>
      <item>UDRUGA TITUŠA BREZOVAČKOG, OIB 14556239262 zastupanog po punomoćniku Cristian Ivan Rodriguez</item>
    </izvorni_sadrzaj>
    <derivirana_varijabla naziv="DomainObject.Predmet.ProtuStrankaListFormatedOIB_1">
      <item>UDRUGA TITUŠA BREZOVAČKOG, OIB 14556239262 zastupanog po punomoćniku Cristian Ivan Rodriguez</item>
    </derivirana_varijabla>
  </DomainObject.Predmet.ProtuStrankaListFormatedOIB>
  <DomainObject.Predmet.ProtuStrankaListFormatedWithAdress>
    <izvorni_sadrzaj>
      <item>UDRUGA TITUŠA BREZOVAČKOG, ZAGORSKA 16, 49210 Zabok zastupanog po punomoćniku Cristian Ivan Rodriguez</item>
    </izvorni_sadrzaj>
    <derivirana_varijabla naziv="DomainObject.Predmet.ProtuStrankaListFormatedWithAdress_1">
      <item>UDRUGA TITUŠA BREZOVAČKOG, ZAGORSKA 16, 49210 Zabok zastupanog po punomoćniku Cristian Ivan Rodriguez</item>
    </derivirana_varijabla>
  </DomainObject.Predmet.ProtuStrankaListFormatedWithAdress>
  <DomainObject.Predmet.ProtuStrankaListFormatedWithAdressOIB>
    <izvorni_sadrzaj>
      <item>UDRUGA TITUŠA BREZOVAČKOG, OIB 14556239262, ZAGORSKA 16, 49210 Zabok zastupanog po punomoćniku Cristian Ivan Rodriguez</item>
    </izvorni_sadrzaj>
    <derivirana_varijabla naziv="DomainObject.Predmet.ProtuStrankaListFormatedWithAdressOIB_1">
      <item>UDRUGA TITUŠA BREZOVAČKOG, OIB 14556239262, ZAGORSKA 16, 49210 Zabok zastupanog po punomoćniku Cristian Ivan Rodriguez</item>
    </derivirana_varijabla>
  </DomainObject.Predmet.ProtuStrankaListFormatedWithAdressOIB>
  <DomainObject.Predmet.ProtuStrankaListNazivFormated>
    <izvorni_sadrzaj>
      <item>UDRUGA TITUŠA BREZOVAČKOG</item>
    </izvorni_sadrzaj>
    <derivirana_varijabla naziv="DomainObject.Predmet.ProtuStrankaListNazivFormated_1">
      <item>UDRUGA TITUŠA BREZOVAČKOG</item>
    </derivirana_varijabla>
  </DomainObject.Predmet.ProtuStrankaListNazivFormated>
  <DomainObject.Predmet.ProtuStrankaListNazivFormatedOIB>
    <izvorni_sadrzaj>
      <item>UDRUGA TITUŠA BREZOVAČKOG, OIB 14556239262</item>
    </izvorni_sadrzaj>
    <derivirana_varijabla naziv="DomainObject.Predmet.ProtuStrankaListNazivFormatedOIB_1">
      <item>UDRUGA TITUŠA BREZOVAČKOG, OIB 14556239262</item>
    </derivirana_varijabla>
  </DomainObject.Predmet.ProtuStrankaListNazivFormatedOIB>
  <DomainObject.Predmet.OstaliListFormated>
    <izvorni_sadrzaj>
      <item>Cristian Ivan Rodriguez punomoćnik sudionika u postupku UDRUGA TITUŠA BREZOVAČKOG</item>
    </izvorni_sadrzaj>
    <derivirana_varijabla naziv="DomainObject.Predmet.OstaliListFormated_1">
      <item>Cristian Ivan Rodriguez punomoćnik sudionika u postupku UDRUGA TITUŠA BREZOVAČKOG</item>
    </derivirana_varijabla>
  </DomainObject.Predmet.OstaliListFormated>
  <DomainObject.Predmet.OstaliListFormatedOIB>
    <izvorni_sadrzaj>
      <item>Cristian Ivan Rodriguez punomoćnik sudionika u postupku UDRUGA TITUŠA BREZOVAČKOG</item>
    </izvorni_sadrzaj>
    <derivirana_varijabla naziv="DomainObject.Predmet.OstaliListFormatedOIB_1">
      <item>Cristian Ivan Rodriguez punomoćnik sudionika u postupku UDRUGA TITUŠA BREZOVAČKOG</item>
    </derivirana_varijabla>
  </DomainObject.Predmet.OstaliListFormatedOIB>
  <DomainObject.Predmet.OstaliListFormatedWithAdress>
    <izvorni_sadrzaj>
      <item>Cristian Ivan Rodriguez, Zagorska 16, 49210 Zabok punomoćnik sudionika u postupku UDRUGA TITUŠA BREZOVAČKOG</item>
    </izvorni_sadrzaj>
    <derivirana_varijabla naziv="DomainObject.Predmet.OstaliListFormatedWithAdress_1">
      <item>Cristian Ivan Rodriguez, Zagorska 16, 49210 Zabok punomoćnik sudionika u postupku UDRUGA TITUŠA BREZOVAČKOG</item>
    </derivirana_varijabla>
  </DomainObject.Predmet.OstaliListFormatedWithAdress>
  <DomainObject.Predmet.OstaliListFormatedWithAdressOIB>
    <izvorni_sadrzaj>
      <item>Cristian Ivan Rodriguez, Zagorska 16, 49210 Zabok punomoćnik sudionika u postupku UDRUGA TITUŠA BREZOVAČKOG</item>
    </izvorni_sadrzaj>
    <derivirana_varijabla naziv="DomainObject.Predmet.OstaliListFormatedWithAdressOIB_1">
      <item>Cristian Ivan Rodriguez, Zagorska 16, 49210 Zabok punomoćnik sudionika u postupku UDRUGA TITUŠA BREZOVAČKOG</item>
    </derivirana_varijabla>
  </DomainObject.Predmet.OstaliListFormatedWithAdressOIB>
  <DomainObject.Predmet.OstaliListNazivFormated>
    <izvorni_sadrzaj>
      <item>Cristian Ivan Rodriguez</item>
    </izvorni_sadrzaj>
    <derivirana_varijabla naziv="DomainObject.Predmet.OstaliListNazivFormated_1">
      <item>Cristian Ivan Rodriguez</item>
    </derivirana_varijabla>
  </DomainObject.Predmet.OstaliListNazivFormated>
  <DomainObject.Predmet.OstaliListNazivFormatedOIB>
    <izvorni_sadrzaj>
      <item>Cristian Ivan Rodriguez</item>
    </izvorni_sadrzaj>
    <derivirana_varijabla naziv="DomainObject.Predmet.OstaliListNazivFormatedOIB_1">
      <item>Cristian Ivan Rodriguez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TITUŠA BREZOVAČKOG</izvorni_sadrzaj>
    <derivirana_varijabla naziv="DomainObject.Predmet.ProtustrankaIDrugi_1">UDRUGA TITUŠA BREZOVAČKOG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TITUŠA BREZOVAČKOG, OIB 14556239262, ZAGORSKA 16, 49210 Zabok</izvorni_sadrzaj>
    <derivirana_varijabla naziv="DomainObject.Predmet.ProtustrankaIDrugiAdressOIB_1">UDRUGA TITUŠA BREZOVAČKOG, OIB 14556239262, ZAGORSKA 16,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TITUŠA BREZOVAČKOG</item>
      <item>Cristian Ivan Rodriguez</item>
    </izvorni_sadrzaj>
    <derivirana_varijabla naziv="DomainObject.Predmet.SudioniciListNaziv_1">
      <item>FINA Regionalni centar Zagreb</item>
      <item>UDRUGA TITUŠA BREZOVAČKOG</item>
      <item>Cristian Ivan Rodriguez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TITUŠA BREZOVAČKOG, OIB 14556239262, ZAGORSKA 16,49210 Zabok</item>
      <item>Cristian Ivan Rodriguez, Zagorska 16,49210 Zabok</item>
    </izvorni_sadrzaj>
    <derivirana_varijabla naziv="DomainObject.Predmet.SudioniciListAdressOIB_1">
      <item>FINA Regionalni centar Zagreb, OIB 85821130368, Trg svibanjskih žrtava 1995. 1,10000 Zagreb</item>
      <item>UDRUGA TITUŠA BREZOVAČKOG, OIB 14556239262, ZAGORSKA 16,49210 Zabok</item>
      <item>Cristian Ivan Rodriguez, Zagorska 16,49210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14556239262</item>
      <item>, OIB null</item>
    </izvorni_sadrzaj>
    <derivirana_varijabla naziv="DomainObject.Predmet.SudioniciListNazivOIB_1">
      <item>, OIB 85821130368</item>
      <item>, OIB 14556239262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2016-01-05T10:10:00Z</dcterms:created>
  <dc:creator>ilukac</dc:creator>
  <cp:lastModifiedBy>Anita Ban</cp:lastModifiedBy>
  <cp:lastPrinted>2015-11-18T13:13:00Z</cp:lastPrinted>
  <dcterms:modified xmlns:xsi="http://www.w3.org/2001/XMLSchema-instance" xsi:type="dcterms:W3CDTF">2016-01-05T10:16:00Z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